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78A2" w:rsidRPr="000441A9" w:rsidRDefault="00CC78A2" w:rsidP="0074163D">
      <w:pPr>
        <w:spacing w:after="0" w:line="240" w:lineRule="auto"/>
        <w:ind w:firstLine="0"/>
        <w:rPr>
          <w:rFonts w:ascii="Times New Roman" w:hAnsi="Times New Roman"/>
          <w:color w:val="000000"/>
          <w:sz w:val="24"/>
          <w:szCs w:val="24"/>
          <w:lang w:val="en-US"/>
        </w:rPr>
      </w:pPr>
      <w:bookmarkStart w:id="0" w:name="_GoBack"/>
      <w:bookmarkEnd w:id="0"/>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r>
      <w:r w:rsidRPr="000441A9">
        <w:rPr>
          <w:rFonts w:ascii="Times New Roman" w:hAnsi="Times New Roman"/>
          <w:color w:val="000000"/>
          <w:sz w:val="24"/>
          <w:szCs w:val="24"/>
          <w:lang w:val="en-US"/>
        </w:rPr>
        <w:tab/>
        <w:t xml:space="preserve"> </w:t>
      </w:r>
      <w:r w:rsidRPr="000441A9">
        <w:rPr>
          <w:rFonts w:ascii="Times New Roman" w:hAnsi="Times New Roman"/>
          <w:color w:val="000000"/>
          <w:sz w:val="24"/>
          <w:szCs w:val="24"/>
          <w:lang w:val="en-US"/>
        </w:rPr>
        <w:br/>
      </w:r>
    </w:p>
    <w:tbl>
      <w:tblPr>
        <w:tblpPr w:vertAnchor="page" w:horzAnchor="margin" w:tblpXSpec="center" w:tblpY="2326"/>
        <w:tblW w:w="3803" w:type="pct"/>
        <w:tblBorders>
          <w:top w:val="single" w:sz="4" w:space="0" w:color="auto"/>
          <w:left w:val="single" w:sz="4" w:space="0" w:color="auto"/>
          <w:bottom w:val="single" w:sz="4" w:space="0" w:color="auto"/>
          <w:right w:val="single" w:sz="4" w:space="0" w:color="auto"/>
        </w:tblBorders>
        <w:tblCellMar>
          <w:left w:w="0" w:type="dxa"/>
          <w:right w:w="0" w:type="dxa"/>
        </w:tblCellMar>
        <w:tblLook w:val="01E0" w:firstRow="1" w:lastRow="1" w:firstColumn="1" w:lastColumn="1" w:noHBand="0" w:noVBand="0"/>
      </w:tblPr>
      <w:tblGrid>
        <w:gridCol w:w="429"/>
        <w:gridCol w:w="2374"/>
        <w:gridCol w:w="4493"/>
      </w:tblGrid>
      <w:tr w:rsidR="00CC78A2" w:rsidRPr="000441A9" w:rsidTr="006B3331">
        <w:trPr>
          <w:trHeight w:val="3960"/>
        </w:trPr>
        <w:tc>
          <w:tcPr>
            <w:tcW w:w="137" w:type="pct"/>
            <w:shd w:val="clear" w:color="auto" w:fill="auto"/>
          </w:tcPr>
          <w:p w:rsidR="00CC78A2" w:rsidRPr="000441A9" w:rsidRDefault="003004CF" w:rsidP="000441A9">
            <w:pPr>
              <w:pStyle w:val="NoSpacing2"/>
              <w:ind w:firstLine="288"/>
              <w:rPr>
                <w:rFonts w:ascii="Times New Roman" w:eastAsia="Times New Roman" w:hAnsi="Times New Roman"/>
                <w:color w:val="000000"/>
                <w:sz w:val="24"/>
                <w:szCs w:val="24"/>
                <w:lang w:val="en-US" w:eastAsia="en-US"/>
              </w:rPr>
            </w:pPr>
            <w:r w:rsidRPr="000441A9">
              <w:rPr>
                <w:rFonts w:ascii="Times New Roman" w:hAnsi="Times New Roman"/>
                <w:noProof/>
                <w:sz w:val="24"/>
                <w:szCs w:val="24"/>
                <w:lang w:val="en-US"/>
              </w:rPr>
              <mc:AlternateContent>
                <mc:Choice Requires="wps">
                  <w:drawing>
                    <wp:anchor distT="0" distB="0" distL="114300" distR="114300" simplePos="0" relativeHeight="251656704" behindDoc="0" locked="0" layoutInCell="1" allowOverlap="1">
                      <wp:simplePos x="0" y="0"/>
                      <wp:positionH relativeFrom="column">
                        <wp:posOffset>61595</wp:posOffset>
                      </wp:positionH>
                      <wp:positionV relativeFrom="paragraph">
                        <wp:posOffset>548640</wp:posOffset>
                      </wp:positionV>
                      <wp:extent cx="4494530" cy="165481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494530" cy="1654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1432A" w:rsidRDefault="000702E3" w:rsidP="008160BA">
                                  <w:pPr>
                                    <w:spacing w:after="0" w:line="240" w:lineRule="auto"/>
                                    <w:ind w:firstLine="0"/>
                                    <w:jc w:val="center"/>
                                    <w:rPr>
                                      <w:rFonts w:ascii="Times New Roman" w:hAnsi="Times New Roman"/>
                                      <w:b/>
                                      <w:sz w:val="80"/>
                                      <w:szCs w:val="80"/>
                                      <w:lang w:val="en-US"/>
                                    </w:rPr>
                                  </w:pPr>
                                  <w:r>
                                    <w:rPr>
                                      <w:rFonts w:ascii="Times New Roman" w:hAnsi="Times New Roman"/>
                                      <w:b/>
                                      <w:sz w:val="80"/>
                                      <w:szCs w:val="80"/>
                                      <w:lang w:val="en-US"/>
                                    </w:rPr>
                                    <w:t>Child Education – Their Lifework</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5pt;margin-top:43.2pt;width:353.9pt;height:130.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" stroked="f">
                      <v:path arrowok="t"/>
                      <v:textbox>
                        <w:txbxContent>
                          <w:p w:rsidR="00F1432A" w:rsidRDefault="000702E3" w:rsidP="008160BA">
                            <w:pPr>
                              <w:spacing w:after="0" w:line="240" w:lineRule="auto"/>
                              <w:ind w:firstLine="0"/>
                              <w:jc w:val="center"/>
                              <w:rPr>
                                <w:rFonts w:ascii="Times New Roman" w:hAnsi="Times New Roman"/>
                                <w:b/>
                                <w:sz w:val="80"/>
                                <w:szCs w:val="80"/>
                                <w:lang w:val="en-US"/>
                              </w:rPr>
                            </w:pPr>
                            <w:r>
                              <w:rPr>
                                <w:rFonts w:ascii="Times New Roman" w:hAnsi="Times New Roman"/>
                                <w:b/>
                                <w:sz w:val="80"/>
                                <w:szCs w:val="80"/>
                                <w:lang w:val="en-US"/>
                              </w:rPr>
                              <w:t>Child Education – Their Lifework</w:t>
                            </w:r>
                          </w:p>
                        </w:txbxContent>
                      </v:textbox>
                    </v:shape>
                  </w:pict>
                </mc:Fallback>
              </mc:AlternateContent>
            </w:r>
            <w:r w:rsidR="00CC78A2" w:rsidRPr="000441A9">
              <w:rPr>
                <w:rFonts w:ascii="Times New Roman" w:eastAsia="Times New Roman" w:hAnsi="Times New Roman"/>
                <w:color w:val="000000"/>
                <w:sz w:val="24"/>
                <w:szCs w:val="24"/>
                <w:lang w:val="en-US" w:eastAsia="en-US"/>
              </w:rPr>
              <w:t>+</w:t>
            </w:r>
          </w:p>
        </w:tc>
        <w:tc>
          <w:tcPr>
            <w:tcW w:w="4863" w:type="pct"/>
            <w:gridSpan w:val="2"/>
            <w:shd w:val="clear" w:color="auto" w:fill="auto"/>
            <w:tcMar>
              <w:left w:w="0" w:type="dxa"/>
              <w:bottom w:w="115" w:type="dxa"/>
            </w:tcMar>
          </w:tcPr>
          <w:p w:rsidR="00CC78A2" w:rsidRPr="000441A9" w:rsidRDefault="003004CF" w:rsidP="000441A9">
            <w:pPr>
              <w:pStyle w:val="NoSpacing2"/>
              <w:ind w:firstLine="288"/>
              <w:rPr>
                <w:rFonts w:ascii="Times New Roman" w:eastAsia="Times New Roman" w:hAnsi="Times New Roman"/>
                <w:b/>
                <w:color w:val="000000"/>
                <w:sz w:val="24"/>
                <w:szCs w:val="24"/>
                <w:lang w:val="en-US" w:eastAsia="en-US"/>
              </w:rPr>
            </w:pPr>
            <w:r w:rsidRPr="000441A9">
              <w:rPr>
                <w:rFonts w:ascii="Times New Roman" w:hAnsi="Times New Roman"/>
                <w:noProof/>
                <w:sz w:val="24"/>
                <w:szCs w:val="24"/>
                <w:lang w:val="en-US"/>
              </w:rPr>
              <mc:AlternateContent>
                <mc:Choice Requires="wpg">
                  <w:drawing>
                    <wp:anchor distT="0" distB="0" distL="114300" distR="114300" simplePos="0" relativeHeight="251657728" behindDoc="0" locked="0" layoutInCell="1" allowOverlap="1">
                      <wp:simplePos x="0" y="0"/>
                      <wp:positionH relativeFrom="column">
                        <wp:posOffset>1849120</wp:posOffset>
                      </wp:positionH>
                      <wp:positionV relativeFrom="paragraph">
                        <wp:posOffset>2427605</wp:posOffset>
                      </wp:positionV>
                      <wp:extent cx="688975" cy="152400"/>
                      <wp:effectExtent l="0" t="0" r="0" b="0"/>
                      <wp:wrapNone/>
                      <wp:docPr id="1" name="Group 1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8975" cy="152400"/>
                                <a:chOff x="5450" y="4948"/>
                                <a:chExt cx="1085" cy="240"/>
                              </a:xfrm>
                            </wpg:grpSpPr>
                            <wps:wsp>
                              <wps:cNvPr id="2" name="Rectangle 154"/>
                              <wps:cNvSpPr>
                                <a:spLocks/>
                              </wps:cNvSpPr>
                              <wps:spPr bwMode="auto">
                                <a:xfrm>
                                  <a:off x="5450" y="4948"/>
                                  <a:ext cx="245" cy="24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3" name="Rectangle 155"/>
                              <wps:cNvSpPr>
                                <a:spLocks/>
                              </wps:cNvSpPr>
                              <wps:spPr bwMode="auto">
                                <a:xfrm>
                                  <a:off x="5870" y="4948"/>
                                  <a:ext cx="245" cy="24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4" name="Rectangle 156"/>
                              <wps:cNvSpPr>
                                <a:spLocks/>
                              </wps:cNvSpPr>
                              <wps:spPr bwMode="auto">
                                <a:xfrm>
                                  <a:off x="6290" y="4948"/>
                                  <a:ext cx="245" cy="24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ED798D" id="Group 153" o:spid="_x0000_s1026" style="position:absolute;margin-left:145.6pt;margin-top:191.15pt;width:54.25pt;height:12pt;z-index:251657728" coordorigin="5450,4948" coordsize="1085,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">
                      <v:rect id="Rectangle 154" o:spid="_x0000_s1027" style="position:absolute;left:5450;top:4948;width:245;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" fillcolor="black">
                        <v:path arrowok="t"/>
                      </v:rect>
                      <v:rect id="Rectangle 155" o:spid="_x0000_s1028" style="position:absolute;left:5870;top:4948;width:245;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" fillcolor="black">
                        <v:path arrowok="t"/>
                      </v:rect>
                      <v:rect id="Rectangle 156" o:spid="_x0000_s1029" style="position:absolute;left:6290;top:4948;width:245;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" fillcolor="black">
                        <v:path arrowok="t"/>
                      </v:rect>
                    </v:group>
                  </w:pict>
                </mc:Fallback>
              </mc:AlternateContent>
            </w:r>
          </w:p>
        </w:tc>
      </w:tr>
      <w:tr w:rsidR="00CC78A2" w:rsidRPr="000441A9" w:rsidTr="006B3331">
        <w:trPr>
          <w:trHeight w:val="1140"/>
        </w:trPr>
        <w:tc>
          <w:tcPr>
            <w:tcW w:w="1843" w:type="pct"/>
            <w:gridSpan w:val="2"/>
            <w:shd w:val="clear" w:color="auto" w:fill="auto"/>
          </w:tcPr>
          <w:p w:rsidR="00CC78A2" w:rsidRPr="000441A9" w:rsidRDefault="00CC78A2" w:rsidP="000441A9">
            <w:pPr>
              <w:pStyle w:val="NoSpacing2"/>
              <w:ind w:firstLine="288"/>
              <w:rPr>
                <w:rFonts w:ascii="Times New Roman" w:eastAsia="Times New Roman" w:hAnsi="Times New Roman"/>
                <w:color w:val="000000"/>
                <w:sz w:val="24"/>
                <w:szCs w:val="24"/>
                <w:lang w:val="en-US" w:eastAsia="en-US"/>
              </w:rPr>
            </w:pPr>
          </w:p>
        </w:tc>
        <w:tc>
          <w:tcPr>
            <w:tcW w:w="3157" w:type="pct"/>
            <w:shd w:val="clear" w:color="auto" w:fill="auto"/>
            <w:tcMar>
              <w:left w:w="72" w:type="dxa"/>
              <w:bottom w:w="216" w:type="dxa"/>
              <w:right w:w="0" w:type="dxa"/>
            </w:tcMar>
            <w:vAlign w:val="bottom"/>
          </w:tcPr>
          <w:p w:rsidR="00CC78A2" w:rsidRPr="000441A9" w:rsidRDefault="00CC78A2" w:rsidP="000441A9">
            <w:pPr>
              <w:spacing w:after="0" w:line="240" w:lineRule="auto"/>
              <w:ind w:firstLine="288"/>
              <w:rPr>
                <w:rFonts w:ascii="Times New Roman" w:hAnsi="Times New Roman"/>
                <w:color w:val="000000"/>
                <w:sz w:val="24"/>
                <w:szCs w:val="24"/>
                <w:lang w:val="en-US"/>
              </w:rPr>
            </w:pPr>
          </w:p>
        </w:tc>
      </w:tr>
    </w:tbl>
    <w:p w:rsidR="00CC78A2" w:rsidRPr="000441A9" w:rsidRDefault="00CC78A2" w:rsidP="000441A9">
      <w:pPr>
        <w:spacing w:after="0" w:line="240" w:lineRule="auto"/>
        <w:ind w:firstLine="288"/>
        <w:rPr>
          <w:rFonts w:ascii="Times New Roman" w:hAnsi="Times New Roman"/>
          <w:color w:val="000000"/>
          <w:sz w:val="24"/>
          <w:szCs w:val="24"/>
          <w:lang w:val="en-US"/>
        </w:rPr>
      </w:pPr>
    </w:p>
    <w:tbl>
      <w:tblPr>
        <w:tblpPr w:vertAnchor="page" w:horzAnchor="margin" w:tblpXSpec="center" w:tblpY="2326"/>
        <w:tblW w:w="3803" w:type="pct"/>
        <w:tblBorders>
          <w:top w:val="single" w:sz="4" w:space="0" w:color="auto"/>
          <w:left w:val="single" w:sz="4" w:space="0" w:color="auto"/>
          <w:bottom w:val="single" w:sz="4" w:space="0" w:color="auto"/>
          <w:right w:val="single" w:sz="4" w:space="0" w:color="auto"/>
        </w:tblBorders>
        <w:tblCellMar>
          <w:left w:w="0" w:type="dxa"/>
          <w:right w:w="0" w:type="dxa"/>
        </w:tblCellMar>
        <w:tblLook w:val="01E0" w:firstRow="1" w:lastRow="1" w:firstColumn="1" w:lastColumn="1" w:noHBand="0" w:noVBand="0"/>
      </w:tblPr>
      <w:tblGrid>
        <w:gridCol w:w="430"/>
        <w:gridCol w:w="2373"/>
        <w:gridCol w:w="4493"/>
      </w:tblGrid>
      <w:tr w:rsidR="00CC78A2" w:rsidRPr="000441A9" w:rsidTr="006B3331">
        <w:trPr>
          <w:trHeight w:val="3960"/>
        </w:trPr>
        <w:tc>
          <w:tcPr>
            <w:tcW w:w="138" w:type="pct"/>
            <w:shd w:val="clear" w:color="auto" w:fill="auto"/>
          </w:tcPr>
          <w:p w:rsidR="00CC78A2" w:rsidRPr="000441A9" w:rsidRDefault="00CC78A2" w:rsidP="000441A9">
            <w:pPr>
              <w:pStyle w:val="NoSpacing2"/>
              <w:ind w:firstLine="288"/>
              <w:rPr>
                <w:rFonts w:ascii="Times New Roman" w:eastAsia="Times New Roman" w:hAnsi="Times New Roman"/>
                <w:color w:val="000000"/>
                <w:sz w:val="24"/>
                <w:szCs w:val="24"/>
                <w:lang w:val="en-US" w:eastAsia="en-US"/>
              </w:rPr>
            </w:pPr>
            <w:r w:rsidRPr="000441A9">
              <w:rPr>
                <w:rFonts w:ascii="Times New Roman" w:eastAsia="Times New Roman" w:hAnsi="Times New Roman"/>
                <w:color w:val="000000"/>
                <w:sz w:val="24"/>
                <w:szCs w:val="24"/>
                <w:lang w:val="en-US" w:eastAsia="en-US"/>
              </w:rPr>
              <w:t>+</w:t>
            </w:r>
          </w:p>
        </w:tc>
        <w:tc>
          <w:tcPr>
            <w:tcW w:w="4862" w:type="pct"/>
            <w:gridSpan w:val="2"/>
            <w:shd w:val="clear" w:color="auto" w:fill="auto"/>
            <w:tcMar>
              <w:left w:w="0" w:type="dxa"/>
              <w:bottom w:w="115" w:type="dxa"/>
            </w:tcMar>
          </w:tcPr>
          <w:p w:rsidR="00CC78A2" w:rsidRPr="000441A9" w:rsidRDefault="00CC78A2" w:rsidP="000441A9">
            <w:pPr>
              <w:pStyle w:val="NoSpacing2"/>
              <w:ind w:firstLine="288"/>
              <w:rPr>
                <w:rFonts w:ascii="Times New Roman" w:eastAsia="Times New Roman" w:hAnsi="Times New Roman"/>
                <w:b/>
                <w:color w:val="000000"/>
                <w:sz w:val="24"/>
                <w:szCs w:val="24"/>
                <w:lang w:val="en-US" w:eastAsia="en-US"/>
              </w:rPr>
            </w:pPr>
          </w:p>
        </w:tc>
      </w:tr>
      <w:tr w:rsidR="00CC78A2" w:rsidRPr="000441A9" w:rsidTr="006B3331">
        <w:trPr>
          <w:trHeight w:val="1140"/>
        </w:trPr>
        <w:tc>
          <w:tcPr>
            <w:tcW w:w="1843" w:type="pct"/>
            <w:gridSpan w:val="2"/>
            <w:shd w:val="clear" w:color="auto" w:fill="auto"/>
          </w:tcPr>
          <w:p w:rsidR="00CC78A2" w:rsidRPr="000441A9" w:rsidRDefault="00CC78A2" w:rsidP="000441A9">
            <w:pPr>
              <w:pStyle w:val="NoSpacing2"/>
              <w:ind w:firstLine="288"/>
              <w:rPr>
                <w:rFonts w:ascii="Times New Roman" w:eastAsia="Times New Roman" w:hAnsi="Times New Roman"/>
                <w:color w:val="000000"/>
                <w:sz w:val="24"/>
                <w:szCs w:val="24"/>
                <w:lang w:val="en-US" w:eastAsia="en-US"/>
              </w:rPr>
            </w:pPr>
          </w:p>
        </w:tc>
        <w:tc>
          <w:tcPr>
            <w:tcW w:w="3157" w:type="pct"/>
            <w:shd w:val="clear" w:color="auto" w:fill="auto"/>
            <w:tcMar>
              <w:left w:w="72" w:type="dxa"/>
              <w:bottom w:w="216" w:type="dxa"/>
              <w:right w:w="0" w:type="dxa"/>
            </w:tcMar>
            <w:vAlign w:val="bottom"/>
          </w:tcPr>
          <w:p w:rsidR="00CC78A2" w:rsidRPr="000441A9" w:rsidRDefault="00CC78A2" w:rsidP="000441A9">
            <w:pPr>
              <w:spacing w:after="0" w:line="240" w:lineRule="auto"/>
              <w:ind w:firstLine="288"/>
              <w:rPr>
                <w:rFonts w:ascii="Times New Roman" w:hAnsi="Times New Roman"/>
                <w:color w:val="000000"/>
                <w:sz w:val="24"/>
                <w:szCs w:val="24"/>
                <w:lang w:val="en-US"/>
              </w:rPr>
            </w:pPr>
          </w:p>
        </w:tc>
      </w:tr>
      <w:tr w:rsidR="00CC78A2" w:rsidRPr="000441A9" w:rsidTr="006B3331">
        <w:trPr>
          <w:trHeight w:val="1860"/>
        </w:trPr>
        <w:tc>
          <w:tcPr>
            <w:tcW w:w="1843" w:type="pct"/>
            <w:gridSpan w:val="2"/>
            <w:shd w:val="clear" w:color="auto" w:fill="DD8047"/>
            <w:vAlign w:val="center"/>
          </w:tcPr>
          <w:p w:rsidR="00CC78A2" w:rsidRPr="000441A9" w:rsidRDefault="00CC78A2" w:rsidP="000441A9">
            <w:pPr>
              <w:pStyle w:val="NoSpacing2"/>
              <w:ind w:firstLine="288"/>
              <w:rPr>
                <w:rFonts w:ascii="Times New Roman" w:eastAsia="Times New Roman" w:hAnsi="Times New Roman"/>
                <w:color w:val="000000"/>
                <w:sz w:val="24"/>
                <w:szCs w:val="24"/>
                <w:lang w:val="en-US" w:eastAsia="en-US"/>
              </w:rPr>
            </w:pPr>
          </w:p>
          <w:p w:rsidR="00CC78A2" w:rsidRPr="000441A9" w:rsidRDefault="008C5614" w:rsidP="000441A9">
            <w:pPr>
              <w:pStyle w:val="NoSpacing2"/>
              <w:ind w:firstLine="288"/>
              <w:jc w:val="center"/>
              <w:rPr>
                <w:rFonts w:ascii="Times New Roman" w:eastAsia="Times New Roman" w:hAnsi="Times New Roman"/>
                <w:color w:val="000000"/>
                <w:sz w:val="24"/>
                <w:szCs w:val="24"/>
                <w:lang w:val="en-US" w:eastAsia="en-US"/>
              </w:rPr>
            </w:pPr>
            <w:r w:rsidRPr="000441A9">
              <w:rPr>
                <w:rFonts w:ascii="Times New Roman" w:eastAsia="Times New Roman" w:hAnsi="Times New Roman"/>
                <w:color w:val="000000"/>
                <w:sz w:val="24"/>
                <w:szCs w:val="24"/>
                <w:lang w:val="en-US" w:eastAsia="en-US"/>
              </w:rPr>
              <w:t>Sabbath</w:t>
            </w:r>
            <w:r w:rsidR="00CC78A2" w:rsidRPr="000441A9">
              <w:rPr>
                <w:rFonts w:ascii="Times New Roman" w:eastAsia="Times New Roman" w:hAnsi="Times New Roman"/>
                <w:color w:val="000000"/>
                <w:sz w:val="24"/>
                <w:szCs w:val="24"/>
                <w:lang w:val="en-US" w:eastAsia="en-US"/>
              </w:rPr>
              <w:t>,</w:t>
            </w:r>
            <w:r w:rsidR="00CC78A2" w:rsidRPr="000441A9">
              <w:rPr>
                <w:rFonts w:ascii="Times New Roman" w:eastAsia="Times New Roman" w:hAnsi="Times New Roman"/>
                <w:color w:val="000000"/>
                <w:sz w:val="24"/>
                <w:szCs w:val="24"/>
                <w:lang w:val="en-US" w:eastAsia="en-US"/>
              </w:rPr>
              <w:br/>
            </w:r>
            <w:r w:rsidR="000702E3">
              <w:rPr>
                <w:rFonts w:ascii="Times New Roman" w:eastAsia="Times New Roman" w:hAnsi="Times New Roman"/>
                <w:color w:val="000000"/>
                <w:sz w:val="24"/>
                <w:szCs w:val="24"/>
                <w:lang w:val="en-US" w:eastAsia="en-US"/>
              </w:rPr>
              <w:t>June 9</w:t>
            </w:r>
            <w:r w:rsidR="00E81D49" w:rsidRPr="000441A9">
              <w:rPr>
                <w:rFonts w:ascii="Times New Roman" w:eastAsia="Times New Roman" w:hAnsi="Times New Roman"/>
                <w:color w:val="000000"/>
                <w:sz w:val="24"/>
                <w:szCs w:val="24"/>
                <w:lang w:val="en-US" w:eastAsia="en-US"/>
              </w:rPr>
              <w:t>,</w:t>
            </w:r>
            <w:r w:rsidR="00BE64D1" w:rsidRPr="000441A9">
              <w:rPr>
                <w:rFonts w:ascii="Times New Roman" w:eastAsia="Times New Roman" w:hAnsi="Times New Roman"/>
                <w:color w:val="000000"/>
                <w:sz w:val="24"/>
                <w:szCs w:val="24"/>
                <w:lang w:val="en-US" w:eastAsia="en-US"/>
              </w:rPr>
              <w:t xml:space="preserve"> 2018</w:t>
            </w:r>
          </w:p>
          <w:p w:rsidR="00CC78A2" w:rsidRPr="000441A9" w:rsidRDefault="00CC78A2" w:rsidP="000441A9">
            <w:pPr>
              <w:pStyle w:val="NoSpacing2"/>
              <w:ind w:firstLine="288"/>
              <w:rPr>
                <w:rFonts w:ascii="Times New Roman" w:eastAsia="Times New Roman" w:hAnsi="Times New Roman"/>
                <w:color w:val="000000"/>
                <w:sz w:val="24"/>
                <w:szCs w:val="24"/>
                <w:lang w:val="en-US" w:eastAsia="en-US"/>
              </w:rPr>
            </w:pPr>
          </w:p>
        </w:tc>
        <w:tc>
          <w:tcPr>
            <w:tcW w:w="3157" w:type="pct"/>
            <w:shd w:val="clear" w:color="auto" w:fill="94B6D2"/>
            <w:tcMar>
              <w:left w:w="0" w:type="dxa"/>
            </w:tcMar>
            <w:vAlign w:val="center"/>
          </w:tcPr>
          <w:p w:rsidR="00CC78A2" w:rsidRPr="000441A9" w:rsidRDefault="00CC78A2" w:rsidP="000441A9">
            <w:pPr>
              <w:pStyle w:val="NoSpacing2"/>
              <w:ind w:firstLine="288"/>
              <w:jc w:val="center"/>
              <w:rPr>
                <w:rFonts w:ascii="Times New Roman" w:eastAsia="Times New Roman" w:hAnsi="Times New Roman"/>
                <w:color w:val="000000"/>
                <w:sz w:val="24"/>
                <w:szCs w:val="24"/>
                <w:lang w:val="en-US" w:eastAsia="en-US"/>
              </w:rPr>
            </w:pPr>
            <w:r w:rsidRPr="000441A9">
              <w:rPr>
                <w:rFonts w:ascii="Times New Roman" w:eastAsia="Times New Roman" w:hAnsi="Times New Roman"/>
                <w:color w:val="000000"/>
                <w:sz w:val="24"/>
                <w:szCs w:val="24"/>
                <w:lang w:val="en-US" w:eastAsia="en-US"/>
              </w:rPr>
              <w:t>A Bible Study given by</w:t>
            </w:r>
          </w:p>
          <w:p w:rsidR="00CC78A2" w:rsidRPr="000441A9" w:rsidRDefault="00180E55" w:rsidP="000441A9">
            <w:pPr>
              <w:pStyle w:val="NoSpacing2"/>
              <w:ind w:firstLine="288"/>
              <w:jc w:val="center"/>
              <w:rPr>
                <w:rFonts w:ascii="Times New Roman" w:eastAsia="Times New Roman" w:hAnsi="Times New Roman"/>
                <w:color w:val="000000"/>
                <w:sz w:val="24"/>
                <w:szCs w:val="24"/>
                <w:lang w:val="en-US" w:eastAsia="en-US"/>
              </w:rPr>
            </w:pPr>
            <w:r w:rsidRPr="000441A9">
              <w:rPr>
                <w:rFonts w:ascii="Times New Roman" w:eastAsia="Times New Roman" w:hAnsi="Times New Roman"/>
                <w:color w:val="000000"/>
                <w:sz w:val="24"/>
                <w:szCs w:val="24"/>
                <w:lang w:val="en-US" w:eastAsia="en-US"/>
              </w:rPr>
              <w:t>Andreas Dura</w:t>
            </w:r>
          </w:p>
        </w:tc>
      </w:tr>
    </w:tbl>
    <w:p w:rsidR="00CC78A2" w:rsidRPr="000441A9" w:rsidRDefault="00CC78A2" w:rsidP="000441A9">
      <w:pPr>
        <w:pStyle w:val="Title"/>
        <w:ind w:firstLine="288"/>
        <w:rPr>
          <w:rFonts w:ascii="Times New Roman" w:hAnsi="Times New Roman"/>
          <w:b/>
          <w:color w:val="000000"/>
          <w:sz w:val="24"/>
          <w:szCs w:val="24"/>
          <w:lang w:val="en-US"/>
        </w:rPr>
      </w:pPr>
    </w:p>
    <w:p w:rsidR="00CC78A2" w:rsidRPr="000441A9" w:rsidRDefault="00CC78A2" w:rsidP="000441A9">
      <w:pPr>
        <w:pStyle w:val="Title"/>
        <w:ind w:firstLine="288"/>
        <w:rPr>
          <w:rFonts w:ascii="Times New Roman" w:hAnsi="Times New Roman"/>
          <w:b/>
          <w:color w:val="000000"/>
          <w:sz w:val="24"/>
          <w:szCs w:val="24"/>
          <w:lang w:val="en-US"/>
        </w:rPr>
      </w:pPr>
    </w:p>
    <w:p w:rsidR="00CC78A2" w:rsidRPr="000441A9" w:rsidRDefault="00CC78A2" w:rsidP="000441A9">
      <w:pPr>
        <w:pStyle w:val="Title"/>
        <w:ind w:firstLine="288"/>
        <w:rPr>
          <w:rFonts w:ascii="Times New Roman" w:hAnsi="Times New Roman"/>
          <w:b/>
          <w:color w:val="000000"/>
          <w:sz w:val="24"/>
          <w:szCs w:val="24"/>
          <w:lang w:val="en-US"/>
        </w:rPr>
      </w:pPr>
    </w:p>
    <w:p w:rsidR="00CC78A2" w:rsidRPr="000441A9" w:rsidRDefault="00CC78A2" w:rsidP="000441A9">
      <w:pPr>
        <w:pStyle w:val="Title"/>
        <w:ind w:firstLine="288"/>
        <w:rPr>
          <w:rFonts w:ascii="Times New Roman" w:hAnsi="Times New Roman"/>
          <w:b/>
          <w:color w:val="000000"/>
          <w:sz w:val="24"/>
          <w:szCs w:val="24"/>
          <w:lang w:val="en-US"/>
        </w:rPr>
      </w:pPr>
    </w:p>
    <w:p w:rsidR="00CC78A2" w:rsidRPr="000441A9" w:rsidRDefault="00CC78A2" w:rsidP="000441A9">
      <w:pPr>
        <w:pStyle w:val="Title"/>
        <w:ind w:firstLine="288"/>
        <w:rPr>
          <w:rFonts w:ascii="Times New Roman" w:hAnsi="Times New Roman"/>
          <w:b/>
          <w:color w:val="000000"/>
          <w:sz w:val="24"/>
          <w:szCs w:val="24"/>
          <w:lang w:val="en-US"/>
        </w:rPr>
      </w:pPr>
    </w:p>
    <w:p w:rsidR="00CC78A2" w:rsidRPr="000441A9" w:rsidRDefault="00CC78A2" w:rsidP="000441A9">
      <w:pPr>
        <w:pStyle w:val="Title"/>
        <w:ind w:firstLine="288"/>
        <w:rPr>
          <w:rFonts w:ascii="Times New Roman" w:hAnsi="Times New Roman"/>
          <w:b/>
          <w:color w:val="000000"/>
          <w:sz w:val="24"/>
          <w:szCs w:val="24"/>
          <w:lang w:val="en-US"/>
        </w:rPr>
      </w:pPr>
    </w:p>
    <w:p w:rsidR="00CC78A2" w:rsidRPr="000441A9" w:rsidRDefault="00CC78A2" w:rsidP="000441A9">
      <w:pPr>
        <w:pStyle w:val="Title"/>
        <w:ind w:firstLine="288"/>
        <w:rPr>
          <w:rFonts w:ascii="Times New Roman" w:hAnsi="Times New Roman"/>
          <w:b/>
          <w:color w:val="000000"/>
          <w:sz w:val="24"/>
          <w:szCs w:val="24"/>
          <w:lang w:val="en-US"/>
        </w:rPr>
      </w:pPr>
    </w:p>
    <w:p w:rsidR="00CC78A2" w:rsidRPr="000441A9" w:rsidRDefault="00CC78A2" w:rsidP="000441A9">
      <w:pPr>
        <w:pStyle w:val="Title"/>
        <w:ind w:firstLine="288"/>
        <w:rPr>
          <w:rFonts w:ascii="Times New Roman" w:hAnsi="Times New Roman"/>
          <w:b/>
          <w:color w:val="000000"/>
          <w:sz w:val="24"/>
          <w:szCs w:val="24"/>
          <w:lang w:val="en-US"/>
        </w:rPr>
      </w:pPr>
    </w:p>
    <w:p w:rsidR="00CC78A2" w:rsidRPr="000441A9" w:rsidRDefault="00CC78A2" w:rsidP="000441A9">
      <w:pPr>
        <w:pStyle w:val="Title"/>
        <w:ind w:firstLine="288"/>
        <w:rPr>
          <w:rFonts w:ascii="Times New Roman" w:hAnsi="Times New Roman"/>
          <w:b/>
          <w:color w:val="000000"/>
          <w:sz w:val="24"/>
          <w:szCs w:val="24"/>
          <w:lang w:val="en-US"/>
        </w:rPr>
      </w:pPr>
    </w:p>
    <w:p w:rsidR="00CC78A2" w:rsidRPr="000441A9" w:rsidRDefault="00CC78A2" w:rsidP="000441A9">
      <w:pPr>
        <w:pStyle w:val="Title"/>
        <w:ind w:firstLine="288"/>
        <w:rPr>
          <w:rFonts w:ascii="Times New Roman" w:hAnsi="Times New Roman"/>
          <w:b/>
          <w:color w:val="000000"/>
          <w:sz w:val="24"/>
          <w:szCs w:val="24"/>
          <w:lang w:val="en-US"/>
        </w:rPr>
      </w:pPr>
    </w:p>
    <w:p w:rsidR="00CC78A2" w:rsidRPr="000441A9" w:rsidRDefault="00CC78A2" w:rsidP="000441A9">
      <w:pPr>
        <w:pStyle w:val="Title"/>
        <w:ind w:firstLine="288"/>
        <w:rPr>
          <w:rFonts w:ascii="Times New Roman" w:hAnsi="Times New Roman"/>
          <w:b/>
          <w:color w:val="000000"/>
          <w:sz w:val="24"/>
          <w:szCs w:val="24"/>
          <w:lang w:val="en-US"/>
        </w:rPr>
      </w:pPr>
    </w:p>
    <w:p w:rsidR="00CC78A2" w:rsidRPr="000441A9" w:rsidRDefault="00CC78A2" w:rsidP="000441A9">
      <w:pPr>
        <w:pStyle w:val="Title"/>
        <w:ind w:firstLine="288"/>
        <w:rPr>
          <w:rFonts w:ascii="Times New Roman" w:hAnsi="Times New Roman"/>
          <w:b/>
          <w:color w:val="000000"/>
          <w:sz w:val="24"/>
          <w:szCs w:val="24"/>
          <w:lang w:val="en-US"/>
        </w:rPr>
      </w:pPr>
    </w:p>
    <w:p w:rsidR="00CC78A2" w:rsidRPr="000441A9" w:rsidRDefault="00CC78A2" w:rsidP="000441A9">
      <w:pPr>
        <w:pStyle w:val="Title"/>
        <w:ind w:firstLine="288"/>
        <w:rPr>
          <w:rFonts w:ascii="Times New Roman" w:hAnsi="Times New Roman"/>
          <w:b/>
          <w:color w:val="000000"/>
          <w:sz w:val="24"/>
          <w:szCs w:val="24"/>
          <w:lang w:val="en-US"/>
        </w:rPr>
      </w:pPr>
    </w:p>
    <w:p w:rsidR="00CC78A2" w:rsidRPr="000441A9" w:rsidRDefault="00CC78A2" w:rsidP="000441A9">
      <w:pPr>
        <w:pStyle w:val="Title"/>
        <w:tabs>
          <w:tab w:val="left" w:pos="7725"/>
        </w:tabs>
        <w:ind w:firstLine="288"/>
        <w:rPr>
          <w:rFonts w:ascii="Times New Roman" w:hAnsi="Times New Roman"/>
          <w:b/>
          <w:color w:val="000000"/>
          <w:sz w:val="24"/>
          <w:szCs w:val="24"/>
          <w:lang w:val="en-US"/>
        </w:rPr>
      </w:pPr>
      <w:r w:rsidRPr="000441A9">
        <w:rPr>
          <w:rFonts w:ascii="Times New Roman" w:hAnsi="Times New Roman"/>
          <w:b/>
          <w:color w:val="000000"/>
          <w:sz w:val="24"/>
          <w:szCs w:val="24"/>
          <w:lang w:val="en-US"/>
        </w:rPr>
        <w:tab/>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0"/>
      </w:tblGrid>
      <w:tr w:rsidR="00CC78A2" w:rsidRPr="000441A9" w:rsidTr="006B3331">
        <w:tc>
          <w:tcPr>
            <w:tcW w:w="7560" w:type="dxa"/>
            <w:tcBorders>
              <w:top w:val="nil"/>
              <w:left w:val="nil"/>
              <w:bottom w:val="nil"/>
              <w:right w:val="nil"/>
            </w:tcBorders>
            <w:shd w:val="clear" w:color="auto" w:fill="auto"/>
          </w:tcPr>
          <w:p w:rsidR="00CC78A2" w:rsidRPr="000441A9" w:rsidRDefault="00CC78A2" w:rsidP="000441A9">
            <w:pPr>
              <w:pStyle w:val="Title"/>
              <w:ind w:firstLine="288"/>
              <w:jc w:val="center"/>
              <w:rPr>
                <w:rFonts w:ascii="Times New Roman" w:hAnsi="Times New Roman"/>
                <w:color w:val="000000"/>
                <w:sz w:val="24"/>
                <w:szCs w:val="24"/>
                <w:lang w:val="en-US"/>
              </w:rPr>
            </w:pPr>
            <w:r w:rsidRPr="000441A9">
              <w:rPr>
                <w:rFonts w:ascii="Times New Roman" w:hAnsi="Times New Roman"/>
                <w:color w:val="000000"/>
                <w:sz w:val="24"/>
                <w:szCs w:val="24"/>
                <w:lang w:val="en-US"/>
              </w:rPr>
              <w:t>Unless otherwise stated, all scriptures taken from the New King James Version®. Copyright © 1982 by Thomas Nelson, Inc. Used by permission. All rights reserved.</w:t>
            </w:r>
          </w:p>
        </w:tc>
      </w:tr>
    </w:tbl>
    <w:p w:rsidR="0074163D" w:rsidRPr="0074163D" w:rsidRDefault="00CC78A2" w:rsidP="0074163D">
      <w:pPr>
        <w:pStyle w:val="Title"/>
        <w:ind w:firstLine="288"/>
        <w:rPr>
          <w:rFonts w:ascii="Times New Roman" w:hAnsi="Times New Roman"/>
          <w:b/>
          <w:color w:val="000000"/>
          <w:szCs w:val="24"/>
          <w:lang w:val="en-US"/>
        </w:rPr>
      </w:pPr>
      <w:r w:rsidRPr="000441A9">
        <w:rPr>
          <w:rFonts w:ascii="Times New Roman" w:hAnsi="Times New Roman"/>
          <w:b/>
          <w:color w:val="000000"/>
          <w:sz w:val="24"/>
          <w:szCs w:val="24"/>
          <w:lang w:val="en-US"/>
        </w:rPr>
        <w:br w:type="page"/>
      </w:r>
      <w:r w:rsidR="000702E3">
        <w:rPr>
          <w:rFonts w:ascii="Times New Roman" w:hAnsi="Times New Roman"/>
          <w:b/>
          <w:color w:val="000000"/>
          <w:szCs w:val="24"/>
          <w:lang w:val="en-US"/>
        </w:rPr>
        <w:lastRenderedPageBreak/>
        <w:t>Child Education – Their Lifework</w:t>
      </w:r>
    </w:p>
    <w:p w:rsidR="0074163D" w:rsidRDefault="0074163D" w:rsidP="0074163D">
      <w:pPr>
        <w:pStyle w:val="m-3112327206618946635m3770711720860632913ydpe7dba124normal"/>
        <w:rPr>
          <w:rFonts w:ascii="Garamond" w:hAnsi="Garamond"/>
          <w:sz w:val="24"/>
          <w:szCs w:val="24"/>
        </w:rPr>
      </w:pPr>
      <w:r>
        <w:rPr>
          <w:rFonts w:ascii="Times New Roman" w:hAnsi="Times New Roman" w:cs="Times New Roman"/>
          <w:sz w:val="24"/>
          <w:szCs w:val="24"/>
        </w:rPr>
        <w:t> </w:t>
      </w:r>
    </w:p>
    <w:p w:rsidR="000702E3" w:rsidRPr="00980FDF" w:rsidRDefault="000702E3" w:rsidP="000702E3">
      <w:pPr>
        <w:pStyle w:val="Normal1"/>
        <w:spacing w:line="240" w:lineRule="auto"/>
        <w:ind w:firstLine="288"/>
        <w:rPr>
          <w:rFonts w:ascii="Times New Roman" w:hAnsi="Times New Roman" w:cs="Times New Roman"/>
          <w:sz w:val="24"/>
          <w:szCs w:val="24"/>
        </w:rPr>
      </w:pPr>
      <w:r w:rsidRPr="00980FDF">
        <w:rPr>
          <w:rFonts w:ascii="Times New Roman" w:hAnsi="Times New Roman" w:cs="Times New Roman"/>
          <w:sz w:val="24"/>
          <w:szCs w:val="24"/>
        </w:rPr>
        <w:t xml:space="preserve">Welcome to our study this morning. We </w:t>
      </w:r>
      <w:r w:rsidR="00BC0571">
        <w:rPr>
          <w:rFonts w:ascii="Times New Roman" w:hAnsi="Times New Roman" w:cs="Times New Roman"/>
          <w:sz w:val="24"/>
          <w:szCs w:val="24"/>
        </w:rPr>
        <w:t>will</w:t>
      </w:r>
      <w:r w:rsidRPr="00980FDF">
        <w:rPr>
          <w:rFonts w:ascii="Times New Roman" w:hAnsi="Times New Roman" w:cs="Times New Roman"/>
          <w:sz w:val="24"/>
          <w:szCs w:val="24"/>
        </w:rPr>
        <w:t xml:space="preserve"> continue </w:t>
      </w:r>
      <w:r>
        <w:rPr>
          <w:rFonts w:ascii="Times New Roman" w:hAnsi="Times New Roman" w:cs="Times New Roman"/>
          <w:sz w:val="24"/>
          <w:szCs w:val="24"/>
        </w:rPr>
        <w:t>looking at the</w:t>
      </w:r>
      <w:r w:rsidRPr="00980FDF">
        <w:rPr>
          <w:rFonts w:ascii="Times New Roman" w:hAnsi="Times New Roman" w:cs="Times New Roman"/>
          <w:sz w:val="24"/>
          <w:szCs w:val="24"/>
        </w:rPr>
        <w:t xml:space="preserve"> education of children</w:t>
      </w:r>
      <w:r w:rsidR="00BC0571">
        <w:rPr>
          <w:rFonts w:ascii="Times New Roman" w:hAnsi="Times New Roman" w:cs="Times New Roman"/>
          <w:sz w:val="24"/>
          <w:szCs w:val="24"/>
        </w:rPr>
        <w:t xml:space="preserve"> today</w:t>
      </w:r>
      <w:r>
        <w:rPr>
          <w:rFonts w:ascii="Times New Roman" w:hAnsi="Times New Roman" w:cs="Times New Roman"/>
          <w:sz w:val="24"/>
          <w:szCs w:val="24"/>
        </w:rPr>
        <w:t>. This</w:t>
      </w:r>
      <w:r w:rsidRPr="00980FDF">
        <w:rPr>
          <w:rFonts w:ascii="Times New Roman" w:hAnsi="Times New Roman" w:cs="Times New Roman"/>
          <w:sz w:val="24"/>
          <w:szCs w:val="24"/>
        </w:rPr>
        <w:t xml:space="preserve"> time we </w:t>
      </w:r>
      <w:r>
        <w:rPr>
          <w:rFonts w:ascii="Times New Roman" w:hAnsi="Times New Roman" w:cs="Times New Roman"/>
          <w:sz w:val="24"/>
          <w:szCs w:val="24"/>
        </w:rPr>
        <w:t>will consider the</w:t>
      </w:r>
      <w:r w:rsidR="00BC0571">
        <w:rPr>
          <w:rFonts w:ascii="Times New Roman" w:hAnsi="Times New Roman" w:cs="Times New Roman"/>
          <w:sz w:val="24"/>
          <w:szCs w:val="24"/>
        </w:rPr>
        <w:t>ir</w:t>
      </w:r>
      <w:r>
        <w:rPr>
          <w:rFonts w:ascii="Times New Roman" w:hAnsi="Times New Roman" w:cs="Times New Roman"/>
          <w:sz w:val="24"/>
          <w:szCs w:val="24"/>
        </w:rPr>
        <w:t xml:space="preserve"> </w:t>
      </w:r>
      <w:r w:rsidRPr="00980FDF">
        <w:rPr>
          <w:rFonts w:ascii="Times New Roman" w:hAnsi="Times New Roman" w:cs="Times New Roman"/>
          <w:sz w:val="24"/>
          <w:szCs w:val="24"/>
        </w:rPr>
        <w:t>academic education. What</w:t>
      </w:r>
      <w:r>
        <w:rPr>
          <w:rFonts w:ascii="Times New Roman" w:hAnsi="Times New Roman" w:cs="Times New Roman"/>
          <w:sz w:val="24"/>
          <w:szCs w:val="24"/>
        </w:rPr>
        <w:t xml:space="preserve"> kind of e</w:t>
      </w:r>
      <w:r w:rsidRPr="00980FDF">
        <w:rPr>
          <w:rFonts w:ascii="Times New Roman" w:hAnsi="Times New Roman" w:cs="Times New Roman"/>
          <w:sz w:val="24"/>
          <w:szCs w:val="24"/>
        </w:rPr>
        <w:t xml:space="preserve">ducation can we recommend for our children? What would we give them? What would we pay for </w:t>
      </w:r>
      <w:r w:rsidR="00BC0571">
        <w:rPr>
          <w:rFonts w:ascii="Times New Roman" w:hAnsi="Times New Roman" w:cs="Times New Roman"/>
          <w:sz w:val="24"/>
          <w:szCs w:val="24"/>
        </w:rPr>
        <w:t>it</w:t>
      </w:r>
      <w:r w:rsidRPr="00980FDF">
        <w:rPr>
          <w:rFonts w:ascii="Times New Roman" w:hAnsi="Times New Roman" w:cs="Times New Roman"/>
          <w:sz w:val="24"/>
          <w:szCs w:val="24"/>
        </w:rPr>
        <w:t xml:space="preserve">, </w:t>
      </w:r>
      <w:r>
        <w:rPr>
          <w:rFonts w:ascii="Times New Roman" w:hAnsi="Times New Roman" w:cs="Times New Roman"/>
          <w:sz w:val="24"/>
          <w:szCs w:val="24"/>
        </w:rPr>
        <w:t xml:space="preserve">and </w:t>
      </w:r>
      <w:r w:rsidRPr="00980FDF">
        <w:rPr>
          <w:rFonts w:ascii="Times New Roman" w:hAnsi="Times New Roman" w:cs="Times New Roman"/>
          <w:sz w:val="24"/>
          <w:szCs w:val="24"/>
        </w:rPr>
        <w:t>how would we go about this?</w:t>
      </w:r>
    </w:p>
    <w:p w:rsidR="000702E3" w:rsidRPr="00980FDF" w:rsidRDefault="000702E3" w:rsidP="000702E3">
      <w:pPr>
        <w:pStyle w:val="Normal1"/>
        <w:spacing w:line="240" w:lineRule="auto"/>
        <w:ind w:firstLine="288"/>
        <w:rPr>
          <w:rFonts w:ascii="Times New Roman" w:hAnsi="Times New Roman" w:cs="Times New Roman"/>
          <w:sz w:val="24"/>
          <w:szCs w:val="24"/>
        </w:rPr>
      </w:pPr>
      <w:r w:rsidRPr="00980FDF">
        <w:rPr>
          <w:rFonts w:ascii="Times New Roman" w:hAnsi="Times New Roman" w:cs="Times New Roman"/>
          <w:sz w:val="24"/>
          <w:szCs w:val="24"/>
        </w:rPr>
        <w:t>Many years ago</w:t>
      </w:r>
      <w:r w:rsidR="00BC0571">
        <w:rPr>
          <w:rFonts w:ascii="Times New Roman" w:hAnsi="Times New Roman" w:cs="Times New Roman"/>
          <w:sz w:val="24"/>
          <w:szCs w:val="24"/>
        </w:rPr>
        <w:t>,</w:t>
      </w:r>
      <w:r w:rsidRPr="00980FDF">
        <w:rPr>
          <w:rFonts w:ascii="Times New Roman" w:hAnsi="Times New Roman" w:cs="Times New Roman"/>
          <w:sz w:val="24"/>
          <w:szCs w:val="24"/>
        </w:rPr>
        <w:t xml:space="preserve"> we started a program</w:t>
      </w:r>
      <w:r>
        <w:rPr>
          <w:rFonts w:ascii="Times New Roman" w:hAnsi="Times New Roman" w:cs="Times New Roman"/>
          <w:sz w:val="24"/>
          <w:szCs w:val="24"/>
        </w:rPr>
        <w:t xml:space="preserve"> for the African you</w:t>
      </w:r>
      <w:r w:rsidR="00CC396E">
        <w:rPr>
          <w:rFonts w:ascii="Times New Roman" w:hAnsi="Times New Roman" w:cs="Times New Roman"/>
          <w:sz w:val="24"/>
          <w:szCs w:val="24"/>
        </w:rPr>
        <w:t>th</w:t>
      </w:r>
      <w:r>
        <w:rPr>
          <w:rFonts w:ascii="Times New Roman" w:hAnsi="Times New Roman" w:cs="Times New Roman"/>
          <w:sz w:val="24"/>
          <w:szCs w:val="24"/>
        </w:rPr>
        <w:t>. We wanted</w:t>
      </w:r>
      <w:r w:rsidRPr="00980FDF">
        <w:rPr>
          <w:rFonts w:ascii="Times New Roman" w:hAnsi="Times New Roman" w:cs="Times New Roman"/>
          <w:sz w:val="24"/>
          <w:szCs w:val="24"/>
        </w:rPr>
        <w:t xml:space="preserve"> to support them </w:t>
      </w:r>
      <w:r w:rsidR="00BC0571">
        <w:rPr>
          <w:rFonts w:ascii="Times New Roman" w:hAnsi="Times New Roman" w:cs="Times New Roman"/>
          <w:sz w:val="24"/>
          <w:szCs w:val="24"/>
        </w:rPr>
        <w:t>by</w:t>
      </w:r>
      <w:r w:rsidRPr="00980FDF">
        <w:rPr>
          <w:rFonts w:ascii="Times New Roman" w:hAnsi="Times New Roman" w:cs="Times New Roman"/>
          <w:sz w:val="24"/>
          <w:szCs w:val="24"/>
        </w:rPr>
        <w:t xml:space="preserve"> mak</w:t>
      </w:r>
      <w:r w:rsidR="00BC0571">
        <w:rPr>
          <w:rFonts w:ascii="Times New Roman" w:hAnsi="Times New Roman" w:cs="Times New Roman"/>
          <w:sz w:val="24"/>
          <w:szCs w:val="24"/>
        </w:rPr>
        <w:t>ing</w:t>
      </w:r>
      <w:r w:rsidRPr="00980FDF">
        <w:rPr>
          <w:rFonts w:ascii="Times New Roman" w:hAnsi="Times New Roman" w:cs="Times New Roman"/>
          <w:sz w:val="24"/>
          <w:szCs w:val="24"/>
        </w:rPr>
        <w:t xml:space="preserve"> a scholarship</w:t>
      </w:r>
      <w:r w:rsidR="00BC0571">
        <w:rPr>
          <w:rFonts w:ascii="Times New Roman" w:hAnsi="Times New Roman" w:cs="Times New Roman"/>
          <w:sz w:val="24"/>
          <w:szCs w:val="24"/>
        </w:rPr>
        <w:t>,</w:t>
      </w:r>
      <w:r w:rsidRPr="00980FDF">
        <w:rPr>
          <w:rFonts w:ascii="Times New Roman" w:hAnsi="Times New Roman" w:cs="Times New Roman"/>
          <w:sz w:val="24"/>
          <w:szCs w:val="24"/>
        </w:rPr>
        <w:t xml:space="preserve"> </w:t>
      </w:r>
      <w:r w:rsidR="00BC0571">
        <w:rPr>
          <w:rFonts w:ascii="Times New Roman" w:hAnsi="Times New Roman" w:cs="Times New Roman"/>
          <w:sz w:val="24"/>
          <w:szCs w:val="24"/>
        </w:rPr>
        <w:t>so they could gain</w:t>
      </w:r>
      <w:r>
        <w:rPr>
          <w:rFonts w:ascii="Times New Roman" w:hAnsi="Times New Roman" w:cs="Times New Roman"/>
          <w:sz w:val="24"/>
          <w:szCs w:val="24"/>
        </w:rPr>
        <w:t xml:space="preserve"> a</w:t>
      </w:r>
      <w:r w:rsidRPr="00980FDF">
        <w:rPr>
          <w:rFonts w:ascii="Times New Roman" w:hAnsi="Times New Roman" w:cs="Times New Roman"/>
          <w:sz w:val="24"/>
          <w:szCs w:val="24"/>
        </w:rPr>
        <w:t xml:space="preserve"> go</w:t>
      </w:r>
      <w:r>
        <w:rPr>
          <w:rFonts w:ascii="Times New Roman" w:hAnsi="Times New Roman" w:cs="Times New Roman"/>
          <w:sz w:val="24"/>
          <w:szCs w:val="24"/>
        </w:rPr>
        <w:t xml:space="preserve">od education in school and </w:t>
      </w:r>
      <w:r w:rsidRPr="00980FDF">
        <w:rPr>
          <w:rFonts w:ascii="Times New Roman" w:hAnsi="Times New Roman" w:cs="Times New Roman"/>
          <w:sz w:val="24"/>
          <w:szCs w:val="24"/>
        </w:rPr>
        <w:t>university</w:t>
      </w:r>
      <w:r>
        <w:rPr>
          <w:rFonts w:ascii="Times New Roman" w:hAnsi="Times New Roman" w:cs="Times New Roman"/>
          <w:sz w:val="24"/>
          <w:szCs w:val="24"/>
        </w:rPr>
        <w:t>. This was so that they would</w:t>
      </w:r>
      <w:r w:rsidRPr="00980FDF">
        <w:rPr>
          <w:rFonts w:ascii="Times New Roman" w:hAnsi="Times New Roman" w:cs="Times New Roman"/>
          <w:sz w:val="24"/>
          <w:szCs w:val="24"/>
        </w:rPr>
        <w:t xml:space="preserve"> to be able to support their families</w:t>
      </w:r>
      <w:r>
        <w:rPr>
          <w:rFonts w:ascii="Times New Roman" w:hAnsi="Times New Roman" w:cs="Times New Roman"/>
          <w:sz w:val="24"/>
          <w:szCs w:val="24"/>
        </w:rPr>
        <w:t xml:space="preserve">, </w:t>
      </w:r>
      <w:r w:rsidR="00BC0571">
        <w:rPr>
          <w:rFonts w:ascii="Times New Roman" w:hAnsi="Times New Roman" w:cs="Times New Roman"/>
          <w:sz w:val="24"/>
          <w:szCs w:val="24"/>
        </w:rPr>
        <w:t>but</w:t>
      </w:r>
      <w:r>
        <w:rPr>
          <w:rFonts w:ascii="Times New Roman" w:hAnsi="Times New Roman" w:cs="Times New Roman"/>
          <w:sz w:val="24"/>
          <w:szCs w:val="24"/>
        </w:rPr>
        <w:t xml:space="preserve"> even more that they could</w:t>
      </w:r>
      <w:r w:rsidRPr="00980FDF">
        <w:rPr>
          <w:rFonts w:ascii="Times New Roman" w:hAnsi="Times New Roman" w:cs="Times New Roman"/>
          <w:sz w:val="24"/>
          <w:szCs w:val="24"/>
        </w:rPr>
        <w:t xml:space="preserve"> support the work</w:t>
      </w:r>
      <w:r>
        <w:rPr>
          <w:rFonts w:ascii="Times New Roman" w:hAnsi="Times New Roman" w:cs="Times New Roman"/>
          <w:sz w:val="24"/>
          <w:szCs w:val="24"/>
        </w:rPr>
        <w:t>. We fe</w:t>
      </w:r>
      <w:r w:rsidRPr="00980FDF">
        <w:rPr>
          <w:rFonts w:ascii="Times New Roman" w:hAnsi="Times New Roman" w:cs="Times New Roman"/>
          <w:sz w:val="24"/>
          <w:szCs w:val="24"/>
        </w:rPr>
        <w:t xml:space="preserve">lt that it </w:t>
      </w:r>
      <w:r w:rsidR="00BC0571">
        <w:rPr>
          <w:rFonts w:ascii="Times New Roman" w:hAnsi="Times New Roman" w:cs="Times New Roman"/>
          <w:sz w:val="24"/>
          <w:szCs w:val="24"/>
        </w:rPr>
        <w:t>wa</w:t>
      </w:r>
      <w:r w:rsidRPr="00980FDF">
        <w:rPr>
          <w:rFonts w:ascii="Times New Roman" w:hAnsi="Times New Roman" w:cs="Times New Roman"/>
          <w:sz w:val="24"/>
          <w:szCs w:val="24"/>
        </w:rPr>
        <w:t xml:space="preserve">s necessary </w:t>
      </w:r>
      <w:r w:rsidR="00BC0571">
        <w:rPr>
          <w:rFonts w:ascii="Times New Roman" w:hAnsi="Times New Roman" w:cs="Times New Roman"/>
          <w:sz w:val="24"/>
          <w:szCs w:val="24"/>
        </w:rPr>
        <w:t>for young</w:t>
      </w:r>
      <w:r>
        <w:rPr>
          <w:rFonts w:ascii="Times New Roman" w:hAnsi="Times New Roman" w:cs="Times New Roman"/>
          <w:sz w:val="24"/>
          <w:szCs w:val="24"/>
        </w:rPr>
        <w:t xml:space="preserve"> people </w:t>
      </w:r>
      <w:r w:rsidR="00BC0571">
        <w:rPr>
          <w:rFonts w:ascii="Times New Roman" w:hAnsi="Times New Roman" w:cs="Times New Roman"/>
          <w:sz w:val="24"/>
          <w:szCs w:val="24"/>
        </w:rPr>
        <w:t>to be</w:t>
      </w:r>
      <w:r>
        <w:rPr>
          <w:rFonts w:ascii="Times New Roman" w:hAnsi="Times New Roman" w:cs="Times New Roman"/>
          <w:sz w:val="24"/>
          <w:szCs w:val="24"/>
        </w:rPr>
        <w:t xml:space="preserve"> educated</w:t>
      </w:r>
      <w:r w:rsidR="00BC0571">
        <w:rPr>
          <w:rFonts w:ascii="Times New Roman" w:hAnsi="Times New Roman" w:cs="Times New Roman"/>
          <w:sz w:val="24"/>
          <w:szCs w:val="24"/>
        </w:rPr>
        <w:t>,</w:t>
      </w:r>
      <w:r>
        <w:rPr>
          <w:rFonts w:ascii="Times New Roman" w:hAnsi="Times New Roman" w:cs="Times New Roman"/>
          <w:sz w:val="24"/>
          <w:szCs w:val="24"/>
        </w:rPr>
        <w:t xml:space="preserve"> </w:t>
      </w:r>
      <w:r w:rsidR="00BC0571">
        <w:rPr>
          <w:rFonts w:ascii="Times New Roman" w:hAnsi="Times New Roman" w:cs="Times New Roman"/>
          <w:sz w:val="24"/>
          <w:szCs w:val="24"/>
        </w:rPr>
        <w:t>so</w:t>
      </w:r>
      <w:r>
        <w:rPr>
          <w:rFonts w:ascii="Times New Roman" w:hAnsi="Times New Roman" w:cs="Times New Roman"/>
          <w:sz w:val="24"/>
          <w:szCs w:val="24"/>
        </w:rPr>
        <w:t xml:space="preserve"> </w:t>
      </w:r>
      <w:r w:rsidR="00BC0571">
        <w:rPr>
          <w:rFonts w:ascii="Times New Roman" w:hAnsi="Times New Roman" w:cs="Times New Roman"/>
          <w:sz w:val="24"/>
          <w:szCs w:val="24"/>
        </w:rPr>
        <w:t>they</w:t>
      </w:r>
      <w:r>
        <w:rPr>
          <w:rFonts w:ascii="Times New Roman" w:hAnsi="Times New Roman" w:cs="Times New Roman"/>
          <w:sz w:val="24"/>
          <w:szCs w:val="24"/>
        </w:rPr>
        <w:t xml:space="preserve"> could</w:t>
      </w:r>
      <w:r w:rsidRPr="00980FDF">
        <w:rPr>
          <w:rFonts w:ascii="Times New Roman" w:hAnsi="Times New Roman" w:cs="Times New Roman"/>
          <w:sz w:val="24"/>
          <w:szCs w:val="24"/>
        </w:rPr>
        <w:t xml:space="preserve"> work </w:t>
      </w:r>
      <w:r w:rsidR="00BC0571">
        <w:rPr>
          <w:rFonts w:ascii="Times New Roman" w:hAnsi="Times New Roman" w:cs="Times New Roman"/>
          <w:sz w:val="24"/>
          <w:szCs w:val="24"/>
        </w:rPr>
        <w:t xml:space="preserve">well </w:t>
      </w:r>
      <w:r w:rsidRPr="00980FDF">
        <w:rPr>
          <w:rFonts w:ascii="Times New Roman" w:hAnsi="Times New Roman" w:cs="Times New Roman"/>
          <w:sz w:val="24"/>
          <w:szCs w:val="24"/>
        </w:rPr>
        <w:t>for the cause of God</w:t>
      </w:r>
      <w:r>
        <w:rPr>
          <w:rFonts w:ascii="Times New Roman" w:hAnsi="Times New Roman" w:cs="Times New Roman"/>
          <w:sz w:val="24"/>
          <w:szCs w:val="24"/>
        </w:rPr>
        <w:t>.</w:t>
      </w:r>
    </w:p>
    <w:p w:rsidR="000702E3" w:rsidRPr="00980FDF" w:rsidRDefault="000702E3" w:rsidP="000702E3">
      <w:pPr>
        <w:pStyle w:val="Normal1"/>
        <w:spacing w:line="240" w:lineRule="auto"/>
        <w:ind w:firstLine="288"/>
        <w:rPr>
          <w:rFonts w:ascii="Times New Roman" w:hAnsi="Times New Roman" w:cs="Times New Roman"/>
          <w:sz w:val="24"/>
          <w:szCs w:val="24"/>
        </w:rPr>
      </w:pPr>
      <w:r w:rsidRPr="00980FDF">
        <w:rPr>
          <w:rFonts w:ascii="Times New Roman" w:hAnsi="Times New Roman" w:cs="Times New Roman"/>
          <w:sz w:val="24"/>
          <w:szCs w:val="24"/>
        </w:rPr>
        <w:t>However</w:t>
      </w:r>
      <w:r w:rsidR="00BC0571">
        <w:rPr>
          <w:rFonts w:ascii="Times New Roman" w:hAnsi="Times New Roman" w:cs="Times New Roman"/>
          <w:sz w:val="24"/>
          <w:szCs w:val="24"/>
        </w:rPr>
        <w:t>,</w:t>
      </w:r>
      <w:r w:rsidRPr="00980FDF">
        <w:rPr>
          <w:rFonts w:ascii="Times New Roman" w:hAnsi="Times New Roman" w:cs="Times New Roman"/>
          <w:sz w:val="24"/>
          <w:szCs w:val="24"/>
        </w:rPr>
        <w:t xml:space="preserve"> we had to discontinue this program after a few years</w:t>
      </w:r>
      <w:r w:rsidR="00BC0571">
        <w:rPr>
          <w:rFonts w:ascii="Times New Roman" w:hAnsi="Times New Roman" w:cs="Times New Roman"/>
          <w:sz w:val="24"/>
          <w:szCs w:val="24"/>
        </w:rPr>
        <w:t>,</w:t>
      </w:r>
      <w:r w:rsidRPr="00980FDF">
        <w:rPr>
          <w:rFonts w:ascii="Times New Roman" w:hAnsi="Times New Roman" w:cs="Times New Roman"/>
          <w:sz w:val="24"/>
          <w:szCs w:val="24"/>
        </w:rPr>
        <w:t xml:space="preserve"> because we noticed that </w:t>
      </w:r>
      <w:r w:rsidR="00BC0571">
        <w:rPr>
          <w:rFonts w:ascii="Times New Roman" w:hAnsi="Times New Roman" w:cs="Times New Roman"/>
          <w:sz w:val="24"/>
          <w:szCs w:val="24"/>
        </w:rPr>
        <w:t>as</w:t>
      </w:r>
      <w:r w:rsidRPr="00980FDF">
        <w:rPr>
          <w:rFonts w:ascii="Times New Roman" w:hAnsi="Times New Roman" w:cs="Times New Roman"/>
          <w:sz w:val="24"/>
          <w:szCs w:val="24"/>
        </w:rPr>
        <w:t xml:space="preserve"> we supported the youth </w:t>
      </w:r>
      <w:r w:rsidR="00BC0571">
        <w:rPr>
          <w:rFonts w:ascii="Times New Roman" w:hAnsi="Times New Roman" w:cs="Times New Roman"/>
          <w:sz w:val="24"/>
          <w:szCs w:val="24"/>
        </w:rPr>
        <w:t>while</w:t>
      </w:r>
      <w:r w:rsidRPr="00980FDF">
        <w:rPr>
          <w:rFonts w:ascii="Times New Roman" w:hAnsi="Times New Roman" w:cs="Times New Roman"/>
          <w:sz w:val="24"/>
          <w:szCs w:val="24"/>
        </w:rPr>
        <w:t xml:space="preserve"> they </w:t>
      </w:r>
      <w:r>
        <w:rPr>
          <w:rFonts w:ascii="Times New Roman" w:hAnsi="Times New Roman" w:cs="Times New Roman"/>
          <w:sz w:val="24"/>
          <w:szCs w:val="24"/>
        </w:rPr>
        <w:t xml:space="preserve">studied at </w:t>
      </w:r>
      <w:r w:rsidRPr="00980FDF">
        <w:rPr>
          <w:rFonts w:ascii="Times New Roman" w:hAnsi="Times New Roman" w:cs="Times New Roman"/>
          <w:sz w:val="24"/>
          <w:szCs w:val="24"/>
        </w:rPr>
        <w:t>university</w:t>
      </w:r>
      <w:r>
        <w:rPr>
          <w:rFonts w:ascii="Times New Roman" w:hAnsi="Times New Roman" w:cs="Times New Roman"/>
          <w:sz w:val="24"/>
          <w:szCs w:val="24"/>
        </w:rPr>
        <w:t>, they</w:t>
      </w:r>
      <w:r w:rsidRPr="00980FDF">
        <w:rPr>
          <w:rFonts w:ascii="Times New Roman" w:hAnsi="Times New Roman" w:cs="Times New Roman"/>
          <w:sz w:val="24"/>
          <w:szCs w:val="24"/>
        </w:rPr>
        <w:t xml:space="preserve"> very soon </w:t>
      </w:r>
      <w:r>
        <w:rPr>
          <w:rFonts w:ascii="Times New Roman" w:hAnsi="Times New Roman" w:cs="Times New Roman"/>
          <w:sz w:val="24"/>
          <w:szCs w:val="24"/>
        </w:rPr>
        <w:t>lost</w:t>
      </w:r>
      <w:r w:rsidRPr="00980FDF">
        <w:rPr>
          <w:rFonts w:ascii="Times New Roman" w:hAnsi="Times New Roman" w:cs="Times New Roman"/>
          <w:sz w:val="24"/>
          <w:szCs w:val="24"/>
        </w:rPr>
        <w:t xml:space="preserve"> interest in the work of God</w:t>
      </w:r>
      <w:r>
        <w:rPr>
          <w:rFonts w:ascii="Times New Roman" w:hAnsi="Times New Roman" w:cs="Times New Roman"/>
          <w:sz w:val="24"/>
          <w:szCs w:val="24"/>
        </w:rPr>
        <w:t>. They weren’</w:t>
      </w:r>
      <w:r w:rsidRPr="00980FDF">
        <w:rPr>
          <w:rFonts w:ascii="Times New Roman" w:hAnsi="Times New Roman" w:cs="Times New Roman"/>
          <w:sz w:val="24"/>
          <w:szCs w:val="24"/>
        </w:rPr>
        <w:t xml:space="preserve">t </w:t>
      </w:r>
      <w:r w:rsidR="00BC0571">
        <w:rPr>
          <w:rFonts w:ascii="Times New Roman" w:hAnsi="Times New Roman" w:cs="Times New Roman"/>
          <w:sz w:val="24"/>
          <w:szCs w:val="24"/>
        </w:rPr>
        <w:t>interested</w:t>
      </w:r>
      <w:r w:rsidRPr="00980FDF">
        <w:rPr>
          <w:rFonts w:ascii="Times New Roman" w:hAnsi="Times New Roman" w:cs="Times New Roman"/>
          <w:sz w:val="24"/>
          <w:szCs w:val="24"/>
        </w:rPr>
        <w:t xml:space="preserve"> </w:t>
      </w:r>
      <w:r w:rsidR="00BC0571">
        <w:rPr>
          <w:rFonts w:ascii="Times New Roman" w:hAnsi="Times New Roman" w:cs="Times New Roman"/>
          <w:sz w:val="24"/>
          <w:szCs w:val="24"/>
        </w:rPr>
        <w:t>in</w:t>
      </w:r>
      <w:r w:rsidRPr="00980FDF">
        <w:rPr>
          <w:rFonts w:ascii="Times New Roman" w:hAnsi="Times New Roman" w:cs="Times New Roman"/>
          <w:sz w:val="24"/>
          <w:szCs w:val="24"/>
        </w:rPr>
        <w:t xml:space="preserve"> work</w:t>
      </w:r>
      <w:r w:rsidR="00971535">
        <w:rPr>
          <w:rFonts w:ascii="Times New Roman" w:hAnsi="Times New Roman" w:cs="Times New Roman"/>
          <w:sz w:val="24"/>
          <w:szCs w:val="24"/>
        </w:rPr>
        <w:t>ing for the cause</w:t>
      </w:r>
      <w:r w:rsidRPr="00980FDF">
        <w:rPr>
          <w:rFonts w:ascii="Times New Roman" w:hAnsi="Times New Roman" w:cs="Times New Roman"/>
          <w:sz w:val="24"/>
          <w:szCs w:val="24"/>
        </w:rPr>
        <w:t xml:space="preserve"> of God anymore.</w:t>
      </w:r>
    </w:p>
    <w:p w:rsidR="00971535" w:rsidRDefault="000702E3" w:rsidP="00E23098">
      <w:pPr>
        <w:pStyle w:val="Normal1"/>
        <w:spacing w:line="240" w:lineRule="auto"/>
        <w:ind w:firstLine="288"/>
        <w:rPr>
          <w:rFonts w:ascii="Times New Roman" w:hAnsi="Times New Roman" w:cs="Times New Roman"/>
          <w:sz w:val="24"/>
          <w:szCs w:val="24"/>
        </w:rPr>
      </w:pPr>
      <w:r>
        <w:rPr>
          <w:rFonts w:ascii="Times New Roman" w:hAnsi="Times New Roman" w:cs="Times New Roman"/>
          <w:sz w:val="24"/>
          <w:szCs w:val="24"/>
        </w:rPr>
        <w:t>O</w:t>
      </w:r>
      <w:r w:rsidRPr="00980FDF">
        <w:rPr>
          <w:rFonts w:ascii="Times New Roman" w:hAnsi="Times New Roman" w:cs="Times New Roman"/>
          <w:sz w:val="24"/>
          <w:szCs w:val="24"/>
        </w:rPr>
        <w:t>f course</w:t>
      </w:r>
      <w:r w:rsidR="00BC0571">
        <w:rPr>
          <w:rFonts w:ascii="Times New Roman" w:hAnsi="Times New Roman" w:cs="Times New Roman"/>
          <w:sz w:val="24"/>
          <w:szCs w:val="24"/>
        </w:rPr>
        <w:t>,</w:t>
      </w:r>
      <w:r w:rsidRPr="00980FDF">
        <w:rPr>
          <w:rFonts w:ascii="Times New Roman" w:hAnsi="Times New Roman" w:cs="Times New Roman"/>
          <w:sz w:val="24"/>
          <w:szCs w:val="24"/>
        </w:rPr>
        <w:t xml:space="preserve"> </w:t>
      </w:r>
      <w:r>
        <w:rPr>
          <w:rFonts w:ascii="Times New Roman" w:hAnsi="Times New Roman" w:cs="Times New Roman"/>
          <w:sz w:val="24"/>
          <w:szCs w:val="24"/>
        </w:rPr>
        <w:t xml:space="preserve">that </w:t>
      </w:r>
      <w:r w:rsidRPr="00980FDF">
        <w:rPr>
          <w:rFonts w:ascii="Times New Roman" w:hAnsi="Times New Roman" w:cs="Times New Roman"/>
          <w:sz w:val="24"/>
          <w:szCs w:val="24"/>
        </w:rPr>
        <w:t xml:space="preserve">was a great disappointment and we </w:t>
      </w:r>
      <w:r w:rsidR="00E23098">
        <w:rPr>
          <w:rFonts w:ascii="Times New Roman" w:hAnsi="Times New Roman" w:cs="Times New Roman"/>
          <w:sz w:val="24"/>
          <w:szCs w:val="24"/>
        </w:rPr>
        <w:t xml:space="preserve">wondered whether it </w:t>
      </w:r>
      <w:r w:rsidR="00BC0571">
        <w:rPr>
          <w:rFonts w:ascii="Times New Roman" w:hAnsi="Times New Roman" w:cs="Times New Roman"/>
          <w:sz w:val="24"/>
          <w:szCs w:val="24"/>
        </w:rPr>
        <w:t>was possible</w:t>
      </w:r>
      <w:r w:rsidR="00E23098">
        <w:rPr>
          <w:rFonts w:ascii="Times New Roman" w:hAnsi="Times New Roman" w:cs="Times New Roman"/>
          <w:sz w:val="24"/>
          <w:szCs w:val="24"/>
        </w:rPr>
        <w:t xml:space="preserve"> to g</w:t>
      </w:r>
      <w:r w:rsidR="00BC0571">
        <w:rPr>
          <w:rFonts w:ascii="Times New Roman" w:hAnsi="Times New Roman" w:cs="Times New Roman"/>
          <w:sz w:val="24"/>
          <w:szCs w:val="24"/>
        </w:rPr>
        <w:t>ain</w:t>
      </w:r>
      <w:r w:rsidR="00E23098">
        <w:rPr>
          <w:rFonts w:ascii="Times New Roman" w:hAnsi="Times New Roman" w:cs="Times New Roman"/>
          <w:sz w:val="24"/>
          <w:szCs w:val="24"/>
        </w:rPr>
        <w:t xml:space="preserve"> </w:t>
      </w:r>
      <w:r w:rsidRPr="00980FDF">
        <w:rPr>
          <w:rFonts w:ascii="Times New Roman" w:hAnsi="Times New Roman" w:cs="Times New Roman"/>
          <w:sz w:val="24"/>
          <w:szCs w:val="24"/>
        </w:rPr>
        <w:t xml:space="preserve">an </w:t>
      </w:r>
      <w:r w:rsidR="00BC0571">
        <w:rPr>
          <w:rFonts w:ascii="Times New Roman" w:hAnsi="Times New Roman" w:cs="Times New Roman"/>
          <w:sz w:val="24"/>
          <w:szCs w:val="24"/>
        </w:rPr>
        <w:t xml:space="preserve">academic </w:t>
      </w:r>
      <w:r w:rsidRPr="00980FDF">
        <w:rPr>
          <w:rFonts w:ascii="Times New Roman" w:hAnsi="Times New Roman" w:cs="Times New Roman"/>
          <w:sz w:val="24"/>
          <w:szCs w:val="24"/>
        </w:rPr>
        <w:t>education in the world</w:t>
      </w:r>
      <w:r w:rsidR="00BC0571">
        <w:rPr>
          <w:rFonts w:ascii="Times New Roman" w:hAnsi="Times New Roman" w:cs="Times New Roman"/>
          <w:sz w:val="24"/>
          <w:szCs w:val="24"/>
        </w:rPr>
        <w:t xml:space="preserve">, </w:t>
      </w:r>
      <w:r w:rsidR="00E23098">
        <w:rPr>
          <w:rFonts w:ascii="Times New Roman" w:hAnsi="Times New Roman" w:cs="Times New Roman"/>
          <w:sz w:val="24"/>
          <w:szCs w:val="24"/>
        </w:rPr>
        <w:t>yet still b</w:t>
      </w:r>
      <w:r w:rsidRPr="00980FDF">
        <w:rPr>
          <w:rFonts w:ascii="Times New Roman" w:hAnsi="Times New Roman" w:cs="Times New Roman"/>
          <w:sz w:val="24"/>
          <w:szCs w:val="24"/>
        </w:rPr>
        <w:t>e real</w:t>
      </w:r>
      <w:r w:rsidR="00E23098">
        <w:rPr>
          <w:rFonts w:ascii="Times New Roman" w:hAnsi="Times New Roman" w:cs="Times New Roman"/>
          <w:sz w:val="24"/>
          <w:szCs w:val="24"/>
        </w:rPr>
        <w:t>ly on fire for the cause of God. C</w:t>
      </w:r>
      <w:r w:rsidR="00BC0571">
        <w:rPr>
          <w:rFonts w:ascii="Times New Roman" w:hAnsi="Times New Roman" w:cs="Times New Roman"/>
          <w:sz w:val="24"/>
          <w:szCs w:val="24"/>
        </w:rPr>
        <w:t>ould</w:t>
      </w:r>
      <w:r w:rsidR="00E23098">
        <w:rPr>
          <w:rFonts w:ascii="Times New Roman" w:hAnsi="Times New Roman" w:cs="Times New Roman"/>
          <w:sz w:val="24"/>
          <w:szCs w:val="24"/>
        </w:rPr>
        <w:t xml:space="preserve"> that</w:t>
      </w:r>
      <w:r w:rsidRPr="00980FDF">
        <w:rPr>
          <w:rFonts w:ascii="Times New Roman" w:hAnsi="Times New Roman" w:cs="Times New Roman"/>
          <w:sz w:val="24"/>
          <w:szCs w:val="24"/>
        </w:rPr>
        <w:t xml:space="preserve"> ever happen? Then </w:t>
      </w:r>
      <w:r w:rsidR="00E23098">
        <w:rPr>
          <w:rFonts w:ascii="Times New Roman" w:hAnsi="Times New Roman" w:cs="Times New Roman"/>
          <w:sz w:val="24"/>
          <w:szCs w:val="24"/>
        </w:rPr>
        <w:t xml:space="preserve">I </w:t>
      </w:r>
      <w:r w:rsidR="00BC0571">
        <w:rPr>
          <w:rFonts w:ascii="Times New Roman" w:hAnsi="Times New Roman" w:cs="Times New Roman"/>
          <w:sz w:val="24"/>
          <w:szCs w:val="24"/>
        </w:rPr>
        <w:t>decided</w:t>
      </w:r>
      <w:r w:rsidRPr="00980FDF">
        <w:rPr>
          <w:rFonts w:ascii="Times New Roman" w:hAnsi="Times New Roman" w:cs="Times New Roman"/>
          <w:sz w:val="24"/>
          <w:szCs w:val="24"/>
        </w:rPr>
        <w:t xml:space="preserve"> to study </w:t>
      </w:r>
      <w:r w:rsidR="00BC0571">
        <w:rPr>
          <w:rFonts w:ascii="Times New Roman" w:hAnsi="Times New Roman" w:cs="Times New Roman"/>
          <w:sz w:val="24"/>
          <w:szCs w:val="24"/>
        </w:rPr>
        <w:t>alongside</w:t>
      </w:r>
      <w:r w:rsidRPr="00980FDF">
        <w:rPr>
          <w:rFonts w:ascii="Times New Roman" w:hAnsi="Times New Roman" w:cs="Times New Roman"/>
          <w:sz w:val="24"/>
          <w:szCs w:val="24"/>
        </w:rPr>
        <w:t xml:space="preserve"> some young people in order to support them</w:t>
      </w:r>
      <w:r w:rsidR="00BC0571">
        <w:rPr>
          <w:rFonts w:ascii="Times New Roman" w:hAnsi="Times New Roman" w:cs="Times New Roman"/>
          <w:sz w:val="24"/>
          <w:szCs w:val="24"/>
        </w:rPr>
        <w:t xml:space="preserve"> at the university</w:t>
      </w:r>
      <w:r w:rsidRPr="00980FDF">
        <w:rPr>
          <w:rFonts w:ascii="Times New Roman" w:hAnsi="Times New Roman" w:cs="Times New Roman"/>
          <w:sz w:val="24"/>
          <w:szCs w:val="24"/>
        </w:rPr>
        <w:t>, in order to bind th</w:t>
      </w:r>
      <w:r w:rsidR="00E23098">
        <w:rPr>
          <w:rFonts w:ascii="Times New Roman" w:hAnsi="Times New Roman" w:cs="Times New Roman"/>
          <w:sz w:val="24"/>
          <w:szCs w:val="24"/>
        </w:rPr>
        <w:t>em to the cau</w:t>
      </w:r>
      <w:r w:rsidRPr="00980FDF">
        <w:rPr>
          <w:rFonts w:ascii="Times New Roman" w:hAnsi="Times New Roman" w:cs="Times New Roman"/>
          <w:sz w:val="24"/>
          <w:szCs w:val="24"/>
        </w:rPr>
        <w:t>se</w:t>
      </w:r>
      <w:r w:rsidR="00BC0571">
        <w:rPr>
          <w:rFonts w:ascii="Times New Roman" w:hAnsi="Times New Roman" w:cs="Times New Roman"/>
          <w:sz w:val="24"/>
          <w:szCs w:val="24"/>
        </w:rPr>
        <w:t>—</w:t>
      </w:r>
      <w:r w:rsidR="00E23098">
        <w:rPr>
          <w:rFonts w:ascii="Times New Roman" w:hAnsi="Times New Roman" w:cs="Times New Roman"/>
          <w:sz w:val="24"/>
          <w:szCs w:val="24"/>
        </w:rPr>
        <w:t>and I think we have made</w:t>
      </w:r>
      <w:r w:rsidRPr="00980FDF">
        <w:rPr>
          <w:rFonts w:ascii="Times New Roman" w:hAnsi="Times New Roman" w:cs="Times New Roman"/>
          <w:sz w:val="24"/>
          <w:szCs w:val="24"/>
        </w:rPr>
        <w:t xml:space="preserve"> more progress this time.</w:t>
      </w:r>
    </w:p>
    <w:p w:rsidR="000702E3" w:rsidRPr="00980FDF" w:rsidRDefault="000702E3" w:rsidP="00E23098">
      <w:pPr>
        <w:pStyle w:val="Normal1"/>
        <w:spacing w:line="240" w:lineRule="auto"/>
        <w:ind w:firstLine="288"/>
        <w:rPr>
          <w:rFonts w:ascii="Times New Roman" w:hAnsi="Times New Roman" w:cs="Times New Roman"/>
          <w:sz w:val="24"/>
          <w:szCs w:val="24"/>
        </w:rPr>
      </w:pPr>
      <w:r w:rsidRPr="00980FDF">
        <w:rPr>
          <w:rFonts w:ascii="Times New Roman" w:hAnsi="Times New Roman" w:cs="Times New Roman"/>
          <w:sz w:val="24"/>
          <w:szCs w:val="24"/>
        </w:rPr>
        <w:t>However</w:t>
      </w:r>
      <w:r w:rsidR="00E23098">
        <w:rPr>
          <w:rFonts w:ascii="Times New Roman" w:hAnsi="Times New Roman" w:cs="Times New Roman"/>
          <w:sz w:val="24"/>
          <w:szCs w:val="24"/>
        </w:rPr>
        <w:t>,</w:t>
      </w:r>
      <w:r w:rsidRPr="00980FDF">
        <w:rPr>
          <w:rFonts w:ascii="Times New Roman" w:hAnsi="Times New Roman" w:cs="Times New Roman"/>
          <w:sz w:val="24"/>
          <w:szCs w:val="24"/>
        </w:rPr>
        <w:t xml:space="preserve"> we </w:t>
      </w:r>
      <w:r w:rsidR="00BC0571">
        <w:rPr>
          <w:rFonts w:ascii="Times New Roman" w:hAnsi="Times New Roman" w:cs="Times New Roman"/>
          <w:sz w:val="24"/>
          <w:szCs w:val="24"/>
        </w:rPr>
        <w:t>need</w:t>
      </w:r>
      <w:r w:rsidRPr="00980FDF">
        <w:rPr>
          <w:rFonts w:ascii="Times New Roman" w:hAnsi="Times New Roman" w:cs="Times New Roman"/>
          <w:sz w:val="24"/>
          <w:szCs w:val="24"/>
        </w:rPr>
        <w:t xml:space="preserve"> to realize the danger of an academic education</w:t>
      </w:r>
      <w:r w:rsidR="00E23098">
        <w:rPr>
          <w:rFonts w:ascii="Times New Roman" w:hAnsi="Times New Roman" w:cs="Times New Roman"/>
          <w:sz w:val="24"/>
          <w:szCs w:val="24"/>
        </w:rPr>
        <w:t xml:space="preserve">. Some </w:t>
      </w:r>
      <w:r w:rsidR="00BC0571">
        <w:rPr>
          <w:rFonts w:ascii="Times New Roman" w:hAnsi="Times New Roman" w:cs="Times New Roman"/>
          <w:sz w:val="24"/>
          <w:szCs w:val="24"/>
        </w:rPr>
        <w:t>think</w:t>
      </w:r>
      <w:r w:rsidRPr="00980FDF">
        <w:rPr>
          <w:rFonts w:ascii="Times New Roman" w:hAnsi="Times New Roman" w:cs="Times New Roman"/>
          <w:sz w:val="24"/>
          <w:szCs w:val="24"/>
        </w:rPr>
        <w:t xml:space="preserve"> this mean</w:t>
      </w:r>
      <w:r w:rsidR="00EA2CA9">
        <w:rPr>
          <w:rFonts w:ascii="Times New Roman" w:hAnsi="Times New Roman" w:cs="Times New Roman"/>
          <w:sz w:val="24"/>
          <w:szCs w:val="24"/>
        </w:rPr>
        <w:t>s</w:t>
      </w:r>
      <w:r w:rsidRPr="00980FDF">
        <w:rPr>
          <w:rFonts w:ascii="Times New Roman" w:hAnsi="Times New Roman" w:cs="Times New Roman"/>
          <w:sz w:val="24"/>
          <w:szCs w:val="24"/>
        </w:rPr>
        <w:t xml:space="preserve"> that all academic education is ba</w:t>
      </w:r>
      <w:r w:rsidR="00E23098">
        <w:rPr>
          <w:rFonts w:ascii="Times New Roman" w:hAnsi="Times New Roman" w:cs="Times New Roman"/>
          <w:sz w:val="24"/>
          <w:szCs w:val="24"/>
        </w:rPr>
        <w:t>d and</w:t>
      </w:r>
      <w:r w:rsidRPr="00980FDF">
        <w:rPr>
          <w:rFonts w:ascii="Times New Roman" w:hAnsi="Times New Roman" w:cs="Times New Roman"/>
          <w:sz w:val="24"/>
          <w:szCs w:val="24"/>
        </w:rPr>
        <w:t xml:space="preserve"> wrong</w:t>
      </w:r>
      <w:r w:rsidR="00E23098">
        <w:rPr>
          <w:rFonts w:ascii="Times New Roman" w:hAnsi="Times New Roman" w:cs="Times New Roman"/>
          <w:sz w:val="24"/>
          <w:szCs w:val="24"/>
        </w:rPr>
        <w:t>,</w:t>
      </w:r>
      <w:r w:rsidRPr="00980FDF">
        <w:rPr>
          <w:rFonts w:ascii="Times New Roman" w:hAnsi="Times New Roman" w:cs="Times New Roman"/>
          <w:sz w:val="24"/>
          <w:szCs w:val="24"/>
        </w:rPr>
        <w:t xml:space="preserve"> an</w:t>
      </w:r>
      <w:r w:rsidR="00E23098">
        <w:rPr>
          <w:rFonts w:ascii="Times New Roman" w:hAnsi="Times New Roman" w:cs="Times New Roman"/>
          <w:sz w:val="24"/>
          <w:szCs w:val="24"/>
        </w:rPr>
        <w:t>d that all science is bad and</w:t>
      </w:r>
      <w:r w:rsidRPr="00980FDF">
        <w:rPr>
          <w:rFonts w:ascii="Times New Roman" w:hAnsi="Times New Roman" w:cs="Times New Roman"/>
          <w:sz w:val="24"/>
          <w:szCs w:val="24"/>
        </w:rPr>
        <w:t xml:space="preserve"> wrong</w:t>
      </w:r>
      <w:r w:rsidR="00E23098">
        <w:rPr>
          <w:rFonts w:ascii="Times New Roman" w:hAnsi="Times New Roman" w:cs="Times New Roman"/>
          <w:sz w:val="24"/>
          <w:szCs w:val="24"/>
        </w:rPr>
        <w:t xml:space="preserve">. After all, the </w:t>
      </w:r>
      <w:r w:rsidRPr="00980FDF">
        <w:rPr>
          <w:rFonts w:ascii="Times New Roman" w:hAnsi="Times New Roman" w:cs="Times New Roman"/>
          <w:sz w:val="24"/>
          <w:szCs w:val="24"/>
        </w:rPr>
        <w:t>scientist</w:t>
      </w:r>
      <w:r w:rsidR="00E23098">
        <w:rPr>
          <w:rFonts w:ascii="Times New Roman" w:hAnsi="Times New Roman" w:cs="Times New Roman"/>
          <w:sz w:val="24"/>
          <w:szCs w:val="24"/>
        </w:rPr>
        <w:t>s are the ones</w:t>
      </w:r>
      <w:r w:rsidRPr="00980FDF">
        <w:rPr>
          <w:rFonts w:ascii="Times New Roman" w:hAnsi="Times New Roman" w:cs="Times New Roman"/>
          <w:sz w:val="24"/>
          <w:szCs w:val="24"/>
        </w:rPr>
        <w:t xml:space="preserve"> who doubt God</w:t>
      </w:r>
      <w:r w:rsidR="00EA2CA9">
        <w:rPr>
          <w:rFonts w:ascii="Times New Roman" w:hAnsi="Times New Roman" w:cs="Times New Roman"/>
          <w:sz w:val="24"/>
          <w:szCs w:val="24"/>
        </w:rPr>
        <w:t>’s existence</w:t>
      </w:r>
      <w:r w:rsidR="00E23098">
        <w:rPr>
          <w:rFonts w:ascii="Times New Roman" w:hAnsi="Times New Roman" w:cs="Times New Roman"/>
          <w:sz w:val="24"/>
          <w:szCs w:val="24"/>
        </w:rPr>
        <w:t xml:space="preserve">, </w:t>
      </w:r>
      <w:r w:rsidR="00971535">
        <w:rPr>
          <w:rFonts w:ascii="Times New Roman" w:hAnsi="Times New Roman" w:cs="Times New Roman"/>
          <w:sz w:val="24"/>
          <w:szCs w:val="24"/>
        </w:rPr>
        <w:t>don’t they</w:t>
      </w:r>
      <w:r w:rsidR="00E23098">
        <w:rPr>
          <w:rFonts w:ascii="Times New Roman" w:hAnsi="Times New Roman" w:cs="Times New Roman"/>
          <w:sz w:val="24"/>
          <w:szCs w:val="24"/>
        </w:rPr>
        <w:t>?</w:t>
      </w:r>
      <w:r w:rsidRPr="00980FDF">
        <w:rPr>
          <w:rFonts w:ascii="Times New Roman" w:hAnsi="Times New Roman" w:cs="Times New Roman"/>
          <w:sz w:val="24"/>
          <w:szCs w:val="24"/>
        </w:rPr>
        <w:t xml:space="preserve"> </w:t>
      </w:r>
      <w:r w:rsidR="00E23098">
        <w:rPr>
          <w:rFonts w:ascii="Times New Roman" w:hAnsi="Times New Roman" w:cs="Times New Roman"/>
          <w:sz w:val="24"/>
          <w:szCs w:val="24"/>
        </w:rPr>
        <w:t>We therefore think that s</w:t>
      </w:r>
      <w:r w:rsidRPr="00980FDF">
        <w:rPr>
          <w:rFonts w:ascii="Times New Roman" w:hAnsi="Times New Roman" w:cs="Times New Roman"/>
          <w:sz w:val="24"/>
          <w:szCs w:val="24"/>
        </w:rPr>
        <w:t>cience is bad for our children</w:t>
      </w:r>
      <w:r w:rsidR="00E23098">
        <w:rPr>
          <w:rFonts w:ascii="Times New Roman" w:hAnsi="Times New Roman" w:cs="Times New Roman"/>
          <w:sz w:val="24"/>
          <w:szCs w:val="24"/>
        </w:rPr>
        <w:t>. This is the logic that i</w:t>
      </w:r>
      <w:r w:rsidRPr="00980FDF">
        <w:rPr>
          <w:rFonts w:ascii="Times New Roman" w:hAnsi="Times New Roman" w:cs="Times New Roman"/>
          <w:sz w:val="24"/>
          <w:szCs w:val="24"/>
        </w:rPr>
        <w:t xml:space="preserve">s fixed in the minds of some people. </w:t>
      </w:r>
    </w:p>
    <w:p w:rsidR="000702E3" w:rsidRPr="00980FDF" w:rsidRDefault="003004CF" w:rsidP="00971535">
      <w:pPr>
        <w:pStyle w:val="Normal1"/>
        <w:spacing w:line="240" w:lineRule="auto"/>
        <w:ind w:firstLine="288"/>
        <w:rPr>
          <w:rFonts w:ascii="Times New Roman" w:hAnsi="Times New Roman" w:cs="Times New Roman"/>
          <w:sz w:val="24"/>
          <w:szCs w:val="24"/>
        </w:rPr>
      </w:pPr>
      <w:r>
        <w:rPr>
          <w:noProof/>
        </w:rPr>
        <w:drawing>
          <wp:anchor distT="0" distB="0" distL="114300" distR="114300" simplePos="0" relativeHeight="251658752" behindDoc="1" locked="0" layoutInCell="1" allowOverlap="1">
            <wp:simplePos x="0" y="0"/>
            <wp:positionH relativeFrom="column">
              <wp:posOffset>3997325</wp:posOffset>
            </wp:positionH>
            <wp:positionV relativeFrom="paragraph">
              <wp:posOffset>217805</wp:posOffset>
            </wp:positionV>
            <wp:extent cx="2094865" cy="1657985"/>
            <wp:effectExtent l="12700" t="12700" r="635" b="5715"/>
            <wp:wrapTight wrapText="bothSides">
              <wp:wrapPolygon edited="0">
                <wp:start x="-131" y="-165"/>
                <wp:lineTo x="-131" y="21674"/>
                <wp:lineTo x="21607" y="21674"/>
                <wp:lineTo x="21607" y="-165"/>
                <wp:lineTo x="-131" y="-165"/>
              </wp:wrapPolygon>
            </wp:wrapTight>
            <wp:docPr id="8" name="Picture 8" descr="Hamilton Naki.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Hamilton Naki.jpg"/>
                    <pic:cNvPicPr>
                      <a:picLocks/>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1657985"/>
                    </a:xfrm>
                    <a:prstGeom prst="rect">
                      <a:avLst/>
                    </a:prstGeom>
                    <a:noFill/>
                    <a:ln w="6350">
                      <a:solidFill>
                        <a:srgbClr val="000000"/>
                      </a:solidFill>
                      <a:miter lim="800000"/>
                      <a:headEnd/>
                      <a:tailEnd/>
                    </a:ln>
                    <a:effectLst/>
                  </pic:spPr>
                </pic:pic>
              </a:graphicData>
            </a:graphic>
            <wp14:sizeRelH relativeFrom="page">
              <wp14:pctWidth>0</wp14:pctWidth>
            </wp14:sizeRelH>
            <wp14:sizeRelV relativeFrom="page">
              <wp14:pctHeight>0</wp14:pctHeight>
            </wp14:sizeRelV>
          </wp:anchor>
        </w:drawing>
      </w:r>
      <w:r w:rsidR="00E23098">
        <w:rPr>
          <w:rFonts w:ascii="Times New Roman" w:hAnsi="Times New Roman" w:cs="Times New Roman"/>
          <w:sz w:val="24"/>
          <w:szCs w:val="24"/>
        </w:rPr>
        <w:t>We</w:t>
      </w:r>
      <w:r w:rsidR="00B73AC6">
        <w:rPr>
          <w:rFonts w:ascii="Times New Roman" w:hAnsi="Times New Roman" w:cs="Times New Roman"/>
          <w:sz w:val="24"/>
          <w:szCs w:val="24"/>
        </w:rPr>
        <w:t xml:space="preserve">’ll </w:t>
      </w:r>
      <w:r w:rsidR="00E23098">
        <w:rPr>
          <w:rFonts w:ascii="Times New Roman" w:hAnsi="Times New Roman" w:cs="Times New Roman"/>
          <w:sz w:val="24"/>
          <w:szCs w:val="24"/>
        </w:rPr>
        <w:t>consider some principles which</w:t>
      </w:r>
      <w:r w:rsidR="000702E3" w:rsidRPr="00980FDF">
        <w:rPr>
          <w:rFonts w:ascii="Times New Roman" w:hAnsi="Times New Roman" w:cs="Times New Roman"/>
          <w:sz w:val="24"/>
          <w:szCs w:val="24"/>
        </w:rPr>
        <w:t xml:space="preserve"> will help</w:t>
      </w:r>
      <w:r w:rsidR="00E23098">
        <w:rPr>
          <w:rFonts w:ascii="Times New Roman" w:hAnsi="Times New Roman" w:cs="Times New Roman"/>
          <w:sz w:val="24"/>
          <w:szCs w:val="24"/>
        </w:rPr>
        <w:t xml:space="preserve"> us </w:t>
      </w:r>
      <w:r w:rsidR="000702E3" w:rsidRPr="00980FDF">
        <w:rPr>
          <w:rFonts w:ascii="Times New Roman" w:hAnsi="Times New Roman" w:cs="Times New Roman"/>
          <w:sz w:val="24"/>
          <w:szCs w:val="24"/>
        </w:rPr>
        <w:t>understand the issue</w:t>
      </w:r>
      <w:r w:rsidR="00B73AC6" w:rsidRPr="00B73AC6">
        <w:rPr>
          <w:rFonts w:ascii="Times New Roman" w:hAnsi="Times New Roman" w:cs="Times New Roman"/>
          <w:sz w:val="24"/>
          <w:szCs w:val="24"/>
        </w:rPr>
        <w:t xml:space="preserve"> </w:t>
      </w:r>
      <w:r w:rsidR="00B73AC6" w:rsidRPr="00980FDF">
        <w:rPr>
          <w:rFonts w:ascii="Times New Roman" w:hAnsi="Times New Roman" w:cs="Times New Roman"/>
          <w:sz w:val="24"/>
          <w:szCs w:val="24"/>
        </w:rPr>
        <w:t>better</w:t>
      </w:r>
      <w:r w:rsidR="000702E3" w:rsidRPr="00980FDF">
        <w:rPr>
          <w:rFonts w:ascii="Times New Roman" w:hAnsi="Times New Roman" w:cs="Times New Roman"/>
          <w:sz w:val="24"/>
          <w:szCs w:val="24"/>
        </w:rPr>
        <w:t xml:space="preserve">. </w:t>
      </w:r>
      <w:r w:rsidR="002F3348">
        <w:rPr>
          <w:rFonts w:ascii="Times New Roman" w:hAnsi="Times New Roman" w:cs="Times New Roman"/>
          <w:sz w:val="24"/>
          <w:szCs w:val="24"/>
        </w:rPr>
        <w:t>This portrait is</w:t>
      </w:r>
      <w:r w:rsidR="00E23098">
        <w:rPr>
          <w:rFonts w:ascii="Times New Roman" w:hAnsi="Times New Roman" w:cs="Times New Roman"/>
          <w:sz w:val="24"/>
          <w:szCs w:val="24"/>
        </w:rPr>
        <w:t xml:space="preserve"> of </w:t>
      </w:r>
      <w:r w:rsidR="000702E3" w:rsidRPr="00980FDF">
        <w:rPr>
          <w:rFonts w:ascii="Times New Roman" w:hAnsi="Times New Roman" w:cs="Times New Roman"/>
          <w:sz w:val="24"/>
          <w:szCs w:val="24"/>
        </w:rPr>
        <w:t>Hamilton</w:t>
      </w:r>
      <w:r w:rsidR="00E23098">
        <w:rPr>
          <w:rFonts w:ascii="Times New Roman" w:hAnsi="Times New Roman" w:cs="Times New Roman"/>
          <w:sz w:val="24"/>
          <w:szCs w:val="24"/>
        </w:rPr>
        <w:t xml:space="preserve"> </w:t>
      </w:r>
      <w:proofErr w:type="spellStart"/>
      <w:r w:rsidR="00E23098">
        <w:rPr>
          <w:rFonts w:ascii="Times New Roman" w:hAnsi="Times New Roman" w:cs="Times New Roman"/>
          <w:sz w:val="24"/>
          <w:szCs w:val="24"/>
        </w:rPr>
        <w:t>Naki</w:t>
      </w:r>
      <w:proofErr w:type="spellEnd"/>
      <w:r w:rsidR="00E23098">
        <w:rPr>
          <w:rFonts w:ascii="Times New Roman" w:hAnsi="Times New Roman" w:cs="Times New Roman"/>
          <w:sz w:val="24"/>
          <w:szCs w:val="24"/>
        </w:rPr>
        <w:t>, a scientist from South Africa.</w:t>
      </w:r>
      <w:r w:rsidR="000702E3" w:rsidRPr="00980FDF">
        <w:rPr>
          <w:rFonts w:ascii="Times New Roman" w:hAnsi="Times New Roman" w:cs="Times New Roman"/>
          <w:sz w:val="24"/>
          <w:szCs w:val="24"/>
        </w:rPr>
        <w:t xml:space="preserve"> </w:t>
      </w:r>
      <w:r w:rsidR="00E23098">
        <w:rPr>
          <w:rFonts w:ascii="Times New Roman" w:hAnsi="Times New Roman" w:cs="Times New Roman"/>
          <w:sz w:val="24"/>
          <w:szCs w:val="24"/>
        </w:rPr>
        <w:t>H</w:t>
      </w:r>
      <w:r w:rsidR="000702E3" w:rsidRPr="00980FDF">
        <w:rPr>
          <w:rFonts w:ascii="Times New Roman" w:hAnsi="Times New Roman" w:cs="Times New Roman"/>
          <w:sz w:val="24"/>
          <w:szCs w:val="24"/>
        </w:rPr>
        <w:t xml:space="preserve">e </w:t>
      </w:r>
      <w:r w:rsidR="00971535">
        <w:rPr>
          <w:rFonts w:ascii="Times New Roman" w:hAnsi="Times New Roman" w:cs="Times New Roman"/>
          <w:sz w:val="24"/>
          <w:szCs w:val="24"/>
        </w:rPr>
        <w:t xml:space="preserve">is an example of someone who </w:t>
      </w:r>
      <w:r w:rsidR="000702E3" w:rsidRPr="00980FDF">
        <w:rPr>
          <w:rFonts w:ascii="Times New Roman" w:hAnsi="Times New Roman" w:cs="Times New Roman"/>
          <w:sz w:val="24"/>
          <w:szCs w:val="24"/>
        </w:rPr>
        <w:t>was not very rich</w:t>
      </w:r>
      <w:r w:rsidR="00E23098">
        <w:rPr>
          <w:rFonts w:ascii="Times New Roman" w:hAnsi="Times New Roman" w:cs="Times New Roman"/>
          <w:sz w:val="24"/>
          <w:szCs w:val="24"/>
        </w:rPr>
        <w:t xml:space="preserve">. He basically died poor. </w:t>
      </w:r>
      <w:r w:rsidR="00971535">
        <w:rPr>
          <w:rFonts w:ascii="Times New Roman" w:hAnsi="Times New Roman" w:cs="Times New Roman"/>
          <w:sz w:val="24"/>
          <w:szCs w:val="24"/>
        </w:rPr>
        <w:t xml:space="preserve">He </w:t>
      </w:r>
      <w:r w:rsidR="0063543E">
        <w:rPr>
          <w:rFonts w:ascii="Times New Roman" w:hAnsi="Times New Roman" w:cs="Times New Roman"/>
          <w:sz w:val="24"/>
          <w:szCs w:val="24"/>
        </w:rPr>
        <w:t xml:space="preserve">had only six years education, then at 14 years of age became a gardener. He ended up working alongside Barnard, the famous South African surgeon who performed the first human heart transplant. But Barnard said that </w:t>
      </w:r>
      <w:proofErr w:type="spellStart"/>
      <w:r w:rsidR="0063543E">
        <w:rPr>
          <w:rFonts w:ascii="Times New Roman" w:hAnsi="Times New Roman" w:cs="Times New Roman"/>
          <w:sz w:val="24"/>
          <w:szCs w:val="24"/>
        </w:rPr>
        <w:t>Naki</w:t>
      </w:r>
      <w:proofErr w:type="spellEnd"/>
      <w:r w:rsidR="0063543E">
        <w:rPr>
          <w:rFonts w:ascii="Times New Roman" w:hAnsi="Times New Roman" w:cs="Times New Roman"/>
          <w:sz w:val="24"/>
          <w:szCs w:val="24"/>
        </w:rPr>
        <w:t xml:space="preserve"> had better technical skill than he did! Yet when he retired, </w:t>
      </w:r>
      <w:proofErr w:type="spellStart"/>
      <w:r w:rsidR="0063543E">
        <w:rPr>
          <w:rFonts w:ascii="Times New Roman" w:hAnsi="Times New Roman" w:cs="Times New Roman"/>
          <w:sz w:val="24"/>
          <w:szCs w:val="24"/>
        </w:rPr>
        <w:t>Naki</w:t>
      </w:r>
      <w:proofErr w:type="spellEnd"/>
      <w:r w:rsidR="0063543E">
        <w:rPr>
          <w:rFonts w:ascii="Times New Roman" w:hAnsi="Times New Roman" w:cs="Times New Roman"/>
          <w:sz w:val="24"/>
          <w:szCs w:val="24"/>
        </w:rPr>
        <w:t xml:space="preserve"> was given only a gardener’s pension. </w:t>
      </w:r>
      <w:r w:rsidR="00E23098">
        <w:rPr>
          <w:rFonts w:ascii="Times New Roman" w:hAnsi="Times New Roman" w:cs="Times New Roman"/>
          <w:sz w:val="24"/>
          <w:szCs w:val="24"/>
        </w:rPr>
        <w:t xml:space="preserve">After </w:t>
      </w:r>
      <w:r w:rsidR="0063543E">
        <w:rPr>
          <w:rFonts w:ascii="Times New Roman" w:hAnsi="Times New Roman" w:cs="Times New Roman"/>
          <w:sz w:val="24"/>
          <w:szCs w:val="24"/>
        </w:rPr>
        <w:t xml:space="preserve">his </w:t>
      </w:r>
      <w:r w:rsidR="00E23098">
        <w:rPr>
          <w:rFonts w:ascii="Times New Roman" w:hAnsi="Times New Roman" w:cs="Times New Roman"/>
          <w:sz w:val="24"/>
          <w:szCs w:val="24"/>
        </w:rPr>
        <w:t xml:space="preserve">death </w:t>
      </w:r>
      <w:proofErr w:type="spellStart"/>
      <w:r w:rsidR="0063543E">
        <w:rPr>
          <w:rFonts w:ascii="Times New Roman" w:hAnsi="Times New Roman" w:cs="Times New Roman"/>
          <w:sz w:val="24"/>
          <w:szCs w:val="24"/>
        </w:rPr>
        <w:t>Naki</w:t>
      </w:r>
      <w:proofErr w:type="spellEnd"/>
      <w:r w:rsidR="0063543E">
        <w:rPr>
          <w:rFonts w:ascii="Times New Roman" w:hAnsi="Times New Roman" w:cs="Times New Roman"/>
          <w:sz w:val="24"/>
          <w:szCs w:val="24"/>
        </w:rPr>
        <w:t xml:space="preserve"> </w:t>
      </w:r>
      <w:r w:rsidR="00E23098">
        <w:rPr>
          <w:rFonts w:ascii="Times New Roman" w:hAnsi="Times New Roman" w:cs="Times New Roman"/>
          <w:sz w:val="24"/>
          <w:szCs w:val="24"/>
        </w:rPr>
        <w:t>received</w:t>
      </w:r>
      <w:r w:rsidR="0063543E">
        <w:rPr>
          <w:rFonts w:ascii="Times New Roman" w:hAnsi="Times New Roman" w:cs="Times New Roman"/>
          <w:sz w:val="24"/>
          <w:szCs w:val="24"/>
        </w:rPr>
        <w:t xml:space="preserve"> much</w:t>
      </w:r>
      <w:r w:rsidR="00E23098">
        <w:rPr>
          <w:rFonts w:ascii="Times New Roman" w:hAnsi="Times New Roman" w:cs="Times New Roman"/>
          <w:sz w:val="24"/>
          <w:szCs w:val="24"/>
        </w:rPr>
        <w:t xml:space="preserve"> praise. </w:t>
      </w:r>
      <w:r w:rsidR="0063543E">
        <w:rPr>
          <w:rFonts w:ascii="Times New Roman" w:hAnsi="Times New Roman" w:cs="Times New Roman"/>
          <w:sz w:val="24"/>
          <w:szCs w:val="24"/>
        </w:rPr>
        <w:t>Even d</w:t>
      </w:r>
      <w:r w:rsidR="00E23098">
        <w:rPr>
          <w:rFonts w:ascii="Times New Roman" w:hAnsi="Times New Roman" w:cs="Times New Roman"/>
          <w:sz w:val="24"/>
          <w:szCs w:val="24"/>
        </w:rPr>
        <w:t>uring his life</w:t>
      </w:r>
      <w:r w:rsidR="0063543E">
        <w:rPr>
          <w:rFonts w:ascii="Times New Roman" w:hAnsi="Times New Roman" w:cs="Times New Roman"/>
          <w:sz w:val="24"/>
          <w:szCs w:val="24"/>
        </w:rPr>
        <w:t>,</w:t>
      </w:r>
      <w:r w:rsidR="00E23098">
        <w:rPr>
          <w:rFonts w:ascii="Times New Roman" w:hAnsi="Times New Roman" w:cs="Times New Roman"/>
          <w:sz w:val="24"/>
          <w:szCs w:val="24"/>
        </w:rPr>
        <w:t xml:space="preserve"> he received some awards, but it was in his obituary that he was said to have performed the first </w:t>
      </w:r>
      <w:r w:rsidR="002F3348">
        <w:rPr>
          <w:rFonts w:ascii="Times New Roman" w:hAnsi="Times New Roman" w:cs="Times New Roman"/>
          <w:sz w:val="24"/>
          <w:szCs w:val="24"/>
        </w:rPr>
        <w:t>liver</w:t>
      </w:r>
      <w:r w:rsidR="00E23098">
        <w:rPr>
          <w:rFonts w:ascii="Times New Roman" w:hAnsi="Times New Roman" w:cs="Times New Roman"/>
          <w:sz w:val="24"/>
          <w:szCs w:val="24"/>
        </w:rPr>
        <w:t xml:space="preserve"> transpla</w:t>
      </w:r>
      <w:r w:rsidR="00D11D8B">
        <w:rPr>
          <w:rFonts w:ascii="Times New Roman" w:hAnsi="Times New Roman" w:cs="Times New Roman"/>
          <w:sz w:val="24"/>
          <w:szCs w:val="24"/>
        </w:rPr>
        <w:t xml:space="preserve">nt, </w:t>
      </w:r>
      <w:r w:rsidR="00E23098">
        <w:rPr>
          <w:rFonts w:ascii="Times New Roman" w:hAnsi="Times New Roman" w:cs="Times New Roman"/>
          <w:sz w:val="24"/>
          <w:szCs w:val="24"/>
        </w:rPr>
        <w:t xml:space="preserve">that he was </w:t>
      </w:r>
      <w:r w:rsidR="0063543E">
        <w:rPr>
          <w:rFonts w:ascii="Times New Roman" w:hAnsi="Times New Roman" w:cs="Times New Roman"/>
          <w:sz w:val="24"/>
          <w:szCs w:val="24"/>
        </w:rPr>
        <w:t xml:space="preserve">such </w:t>
      </w:r>
      <w:r w:rsidR="00E23098">
        <w:rPr>
          <w:rFonts w:ascii="Times New Roman" w:hAnsi="Times New Roman" w:cs="Times New Roman"/>
          <w:sz w:val="24"/>
          <w:szCs w:val="24"/>
        </w:rPr>
        <w:t xml:space="preserve">a </w:t>
      </w:r>
      <w:r w:rsidR="002F3348">
        <w:rPr>
          <w:rFonts w:ascii="Times New Roman" w:hAnsi="Times New Roman" w:cs="Times New Roman"/>
          <w:sz w:val="24"/>
          <w:szCs w:val="24"/>
        </w:rPr>
        <w:t>skilled</w:t>
      </w:r>
      <w:r w:rsidR="00E23098">
        <w:rPr>
          <w:rFonts w:ascii="Times New Roman" w:hAnsi="Times New Roman" w:cs="Times New Roman"/>
          <w:sz w:val="24"/>
          <w:szCs w:val="24"/>
        </w:rPr>
        <w:t xml:space="preserve"> surgeon</w:t>
      </w:r>
      <w:r w:rsidR="00D11D8B">
        <w:rPr>
          <w:rFonts w:ascii="Times New Roman" w:hAnsi="Times New Roman" w:cs="Times New Roman"/>
          <w:sz w:val="24"/>
          <w:szCs w:val="24"/>
        </w:rPr>
        <w:t xml:space="preserve">, </w:t>
      </w:r>
      <w:r w:rsidR="002F3348">
        <w:rPr>
          <w:rFonts w:ascii="Times New Roman" w:hAnsi="Times New Roman" w:cs="Times New Roman"/>
          <w:sz w:val="24"/>
          <w:szCs w:val="24"/>
        </w:rPr>
        <w:t xml:space="preserve">teacher </w:t>
      </w:r>
      <w:r w:rsidR="0063543E">
        <w:rPr>
          <w:rFonts w:ascii="Times New Roman" w:hAnsi="Times New Roman" w:cs="Times New Roman"/>
          <w:sz w:val="24"/>
          <w:szCs w:val="24"/>
        </w:rPr>
        <w:t xml:space="preserve">of medical students </w:t>
      </w:r>
      <w:r w:rsidR="00D11D8B">
        <w:rPr>
          <w:rFonts w:ascii="Times New Roman" w:hAnsi="Times New Roman" w:cs="Times New Roman"/>
          <w:sz w:val="24"/>
          <w:szCs w:val="24"/>
        </w:rPr>
        <w:t>and so on</w:t>
      </w:r>
      <w:r w:rsidR="00E23098">
        <w:rPr>
          <w:rFonts w:ascii="Times New Roman" w:hAnsi="Times New Roman" w:cs="Times New Roman"/>
          <w:sz w:val="24"/>
          <w:szCs w:val="24"/>
        </w:rPr>
        <w:t>. Then he also received many other honors from the South African p</w:t>
      </w:r>
      <w:r w:rsidR="000702E3" w:rsidRPr="00980FDF">
        <w:rPr>
          <w:rFonts w:ascii="Times New Roman" w:hAnsi="Times New Roman" w:cs="Times New Roman"/>
          <w:sz w:val="24"/>
          <w:szCs w:val="24"/>
        </w:rPr>
        <w:t>arliament</w:t>
      </w:r>
      <w:r w:rsidR="00E23098">
        <w:rPr>
          <w:rFonts w:ascii="Times New Roman" w:hAnsi="Times New Roman" w:cs="Times New Roman"/>
          <w:sz w:val="24"/>
          <w:szCs w:val="24"/>
        </w:rPr>
        <w:t>.</w:t>
      </w:r>
      <w:r w:rsidR="0063543E">
        <w:rPr>
          <w:rFonts w:ascii="Times New Roman" w:hAnsi="Times New Roman" w:cs="Times New Roman"/>
          <w:sz w:val="24"/>
          <w:szCs w:val="24"/>
        </w:rPr>
        <w:t xml:space="preserve"> Would you want this for your child?</w:t>
      </w:r>
    </w:p>
    <w:p w:rsidR="00D11D8B" w:rsidRDefault="00D11D8B" w:rsidP="000702E3">
      <w:pPr>
        <w:pStyle w:val="Normal1"/>
        <w:spacing w:line="240" w:lineRule="auto"/>
        <w:ind w:firstLine="288"/>
        <w:rPr>
          <w:rFonts w:ascii="Times New Roman" w:hAnsi="Times New Roman" w:cs="Times New Roman"/>
          <w:sz w:val="24"/>
          <w:szCs w:val="24"/>
        </w:rPr>
      </w:pPr>
      <w:r>
        <w:rPr>
          <w:rFonts w:ascii="Times New Roman" w:hAnsi="Times New Roman" w:cs="Times New Roman"/>
          <w:sz w:val="24"/>
          <w:szCs w:val="24"/>
        </w:rPr>
        <w:t xml:space="preserve">Another example is of an </w:t>
      </w:r>
      <w:r w:rsidR="000702E3" w:rsidRPr="00980FDF">
        <w:rPr>
          <w:rFonts w:ascii="Times New Roman" w:hAnsi="Times New Roman" w:cs="Times New Roman"/>
          <w:sz w:val="24"/>
          <w:szCs w:val="24"/>
        </w:rPr>
        <w:t xml:space="preserve">Adventist in America </w:t>
      </w:r>
      <w:r>
        <w:rPr>
          <w:rFonts w:ascii="Times New Roman" w:hAnsi="Times New Roman" w:cs="Times New Roman"/>
          <w:sz w:val="24"/>
          <w:szCs w:val="24"/>
        </w:rPr>
        <w:t>named</w:t>
      </w:r>
      <w:r w:rsidR="000702E3" w:rsidRPr="00980FDF">
        <w:rPr>
          <w:rFonts w:ascii="Times New Roman" w:hAnsi="Times New Roman" w:cs="Times New Roman"/>
          <w:sz w:val="24"/>
          <w:szCs w:val="24"/>
        </w:rPr>
        <w:t xml:space="preserve"> Ben Carson</w:t>
      </w:r>
      <w:r>
        <w:rPr>
          <w:rFonts w:ascii="Times New Roman" w:hAnsi="Times New Roman" w:cs="Times New Roman"/>
          <w:sz w:val="24"/>
          <w:szCs w:val="24"/>
        </w:rPr>
        <w:t>. H</w:t>
      </w:r>
      <w:r w:rsidR="000702E3" w:rsidRPr="00980FDF">
        <w:rPr>
          <w:rFonts w:ascii="Times New Roman" w:hAnsi="Times New Roman" w:cs="Times New Roman"/>
          <w:sz w:val="24"/>
          <w:szCs w:val="24"/>
        </w:rPr>
        <w:t>e also</w:t>
      </w:r>
      <w:r w:rsidR="0063543E">
        <w:rPr>
          <w:rFonts w:ascii="Times New Roman" w:hAnsi="Times New Roman" w:cs="Times New Roman"/>
          <w:sz w:val="24"/>
          <w:szCs w:val="24"/>
        </w:rPr>
        <w:t xml:space="preserve"> came from po</w:t>
      </w:r>
      <w:r w:rsidR="00136683">
        <w:rPr>
          <w:rFonts w:ascii="Times New Roman" w:hAnsi="Times New Roman" w:cs="Times New Roman"/>
          <w:sz w:val="24"/>
          <w:szCs w:val="24"/>
        </w:rPr>
        <w:t>ve</w:t>
      </w:r>
      <w:r w:rsidR="0063543E">
        <w:rPr>
          <w:rFonts w:ascii="Times New Roman" w:hAnsi="Times New Roman" w:cs="Times New Roman"/>
          <w:sz w:val="24"/>
          <w:szCs w:val="24"/>
        </w:rPr>
        <w:t>r</w:t>
      </w:r>
      <w:r w:rsidR="00136683">
        <w:rPr>
          <w:rFonts w:ascii="Times New Roman" w:hAnsi="Times New Roman" w:cs="Times New Roman"/>
          <w:sz w:val="24"/>
          <w:szCs w:val="24"/>
        </w:rPr>
        <w:t>ty</w:t>
      </w:r>
      <w:r w:rsidR="0063543E">
        <w:rPr>
          <w:rFonts w:ascii="Times New Roman" w:hAnsi="Times New Roman" w:cs="Times New Roman"/>
          <w:sz w:val="24"/>
          <w:szCs w:val="24"/>
        </w:rPr>
        <w:t>, became</w:t>
      </w:r>
      <w:r w:rsidR="000702E3" w:rsidRPr="00980FDF">
        <w:rPr>
          <w:rFonts w:ascii="Times New Roman" w:hAnsi="Times New Roman" w:cs="Times New Roman"/>
          <w:sz w:val="24"/>
          <w:szCs w:val="24"/>
        </w:rPr>
        <w:t xml:space="preserve"> a surgeon and he </w:t>
      </w:r>
      <w:r w:rsidR="0063543E">
        <w:rPr>
          <w:rFonts w:ascii="Times New Roman" w:hAnsi="Times New Roman" w:cs="Times New Roman"/>
          <w:sz w:val="24"/>
          <w:szCs w:val="24"/>
        </w:rPr>
        <w:t>is</w:t>
      </w:r>
      <w:r w:rsidR="000702E3" w:rsidRPr="00980FDF">
        <w:rPr>
          <w:rFonts w:ascii="Times New Roman" w:hAnsi="Times New Roman" w:cs="Times New Roman"/>
          <w:sz w:val="24"/>
          <w:szCs w:val="24"/>
        </w:rPr>
        <w:t xml:space="preserve"> </w:t>
      </w:r>
      <w:r>
        <w:rPr>
          <w:rFonts w:ascii="Times New Roman" w:hAnsi="Times New Roman" w:cs="Times New Roman"/>
          <w:sz w:val="24"/>
          <w:szCs w:val="24"/>
        </w:rPr>
        <w:t>famous</w:t>
      </w:r>
      <w:r w:rsidR="002F3348">
        <w:rPr>
          <w:rFonts w:ascii="Times New Roman" w:hAnsi="Times New Roman" w:cs="Times New Roman"/>
          <w:sz w:val="24"/>
          <w:szCs w:val="24"/>
        </w:rPr>
        <w:t xml:space="preserve"> too</w:t>
      </w:r>
      <w:r>
        <w:rPr>
          <w:rFonts w:ascii="Times New Roman" w:hAnsi="Times New Roman" w:cs="Times New Roman"/>
          <w:sz w:val="24"/>
          <w:szCs w:val="24"/>
        </w:rPr>
        <w:t xml:space="preserve">. But he is an educated surgeon. He became famous </w:t>
      </w:r>
      <w:r w:rsidR="000702E3" w:rsidRPr="00980FDF">
        <w:rPr>
          <w:rFonts w:ascii="Times New Roman" w:hAnsi="Times New Roman" w:cs="Times New Roman"/>
          <w:sz w:val="24"/>
          <w:szCs w:val="24"/>
        </w:rPr>
        <w:t>for some of his operation</w:t>
      </w:r>
      <w:r>
        <w:rPr>
          <w:rFonts w:ascii="Times New Roman" w:hAnsi="Times New Roman" w:cs="Times New Roman"/>
          <w:sz w:val="24"/>
          <w:szCs w:val="24"/>
        </w:rPr>
        <w:t>s, such as separating Siamese</w:t>
      </w:r>
      <w:r w:rsidR="000702E3" w:rsidRPr="00980FDF">
        <w:rPr>
          <w:rFonts w:ascii="Times New Roman" w:hAnsi="Times New Roman" w:cs="Times New Roman"/>
          <w:sz w:val="24"/>
          <w:szCs w:val="24"/>
        </w:rPr>
        <w:t xml:space="preserve"> twins</w:t>
      </w:r>
      <w:r>
        <w:rPr>
          <w:rFonts w:ascii="Times New Roman" w:hAnsi="Times New Roman" w:cs="Times New Roman"/>
          <w:sz w:val="24"/>
          <w:szCs w:val="24"/>
        </w:rPr>
        <w:t>. Now he i</w:t>
      </w:r>
      <w:r w:rsidR="000702E3" w:rsidRPr="00980FDF">
        <w:rPr>
          <w:rFonts w:ascii="Times New Roman" w:hAnsi="Times New Roman" w:cs="Times New Roman"/>
          <w:sz w:val="24"/>
          <w:szCs w:val="24"/>
        </w:rPr>
        <w:t>s in politics</w:t>
      </w:r>
      <w:r>
        <w:rPr>
          <w:rFonts w:ascii="Times New Roman" w:hAnsi="Times New Roman" w:cs="Times New Roman"/>
          <w:sz w:val="24"/>
          <w:szCs w:val="24"/>
        </w:rPr>
        <w:t xml:space="preserve">. He is a secretary in the United States government, and he </w:t>
      </w:r>
      <w:r w:rsidR="0063543E">
        <w:rPr>
          <w:rFonts w:ascii="Times New Roman" w:hAnsi="Times New Roman" w:cs="Times New Roman"/>
          <w:sz w:val="24"/>
          <w:szCs w:val="24"/>
        </w:rPr>
        <w:t xml:space="preserve">even </w:t>
      </w:r>
      <w:r>
        <w:rPr>
          <w:rFonts w:ascii="Times New Roman" w:hAnsi="Times New Roman" w:cs="Times New Roman"/>
          <w:sz w:val="24"/>
          <w:szCs w:val="24"/>
        </w:rPr>
        <w:t>ran for president. W</w:t>
      </w:r>
      <w:r w:rsidR="000702E3" w:rsidRPr="00980FDF">
        <w:rPr>
          <w:rFonts w:ascii="Times New Roman" w:hAnsi="Times New Roman" w:cs="Times New Roman"/>
          <w:sz w:val="24"/>
          <w:szCs w:val="24"/>
        </w:rPr>
        <w:t xml:space="preserve">ould you want your child to become like this? </w:t>
      </w:r>
      <w:r>
        <w:rPr>
          <w:rFonts w:ascii="Times New Roman" w:hAnsi="Times New Roman" w:cs="Times New Roman"/>
          <w:sz w:val="24"/>
          <w:szCs w:val="24"/>
        </w:rPr>
        <w:t>T</w:t>
      </w:r>
      <w:r w:rsidR="000702E3" w:rsidRPr="00980FDF">
        <w:rPr>
          <w:rFonts w:ascii="Times New Roman" w:hAnsi="Times New Roman" w:cs="Times New Roman"/>
          <w:sz w:val="24"/>
          <w:szCs w:val="24"/>
        </w:rPr>
        <w:t>o be honest</w:t>
      </w:r>
      <w:r>
        <w:rPr>
          <w:rFonts w:ascii="Times New Roman" w:hAnsi="Times New Roman" w:cs="Times New Roman"/>
          <w:sz w:val="24"/>
          <w:szCs w:val="24"/>
        </w:rPr>
        <w:t xml:space="preserve">, judging by the way </w:t>
      </w:r>
      <w:r w:rsidR="0063543E" w:rsidRPr="00980FDF">
        <w:rPr>
          <w:rFonts w:ascii="Times New Roman" w:hAnsi="Times New Roman" w:cs="Times New Roman"/>
          <w:sz w:val="24"/>
          <w:szCs w:val="24"/>
        </w:rPr>
        <w:t xml:space="preserve">Carson </w:t>
      </w:r>
      <w:r w:rsidR="000702E3" w:rsidRPr="00980FDF">
        <w:rPr>
          <w:rFonts w:ascii="Times New Roman" w:hAnsi="Times New Roman" w:cs="Times New Roman"/>
          <w:sz w:val="24"/>
          <w:szCs w:val="24"/>
        </w:rPr>
        <w:t>conduct</w:t>
      </w:r>
      <w:r>
        <w:rPr>
          <w:rFonts w:ascii="Times New Roman" w:hAnsi="Times New Roman" w:cs="Times New Roman"/>
          <w:sz w:val="24"/>
          <w:szCs w:val="24"/>
        </w:rPr>
        <w:t>s</w:t>
      </w:r>
      <w:r w:rsidR="000702E3" w:rsidRPr="00980FDF">
        <w:rPr>
          <w:rFonts w:ascii="Times New Roman" w:hAnsi="Times New Roman" w:cs="Times New Roman"/>
          <w:sz w:val="24"/>
          <w:szCs w:val="24"/>
        </w:rPr>
        <w:t xml:space="preserve"> himself</w:t>
      </w:r>
      <w:r>
        <w:rPr>
          <w:rFonts w:ascii="Times New Roman" w:hAnsi="Times New Roman" w:cs="Times New Roman"/>
          <w:sz w:val="24"/>
          <w:szCs w:val="24"/>
        </w:rPr>
        <w:t>,</w:t>
      </w:r>
      <w:r w:rsidR="000702E3" w:rsidRPr="00980FDF">
        <w:rPr>
          <w:rFonts w:ascii="Times New Roman" w:hAnsi="Times New Roman" w:cs="Times New Roman"/>
          <w:sz w:val="24"/>
          <w:szCs w:val="24"/>
        </w:rPr>
        <w:t xml:space="preserve"> the way that he looks at poor people</w:t>
      </w:r>
      <w:r>
        <w:rPr>
          <w:rFonts w:ascii="Times New Roman" w:hAnsi="Times New Roman" w:cs="Times New Roman"/>
          <w:sz w:val="24"/>
          <w:szCs w:val="24"/>
        </w:rPr>
        <w:t xml:space="preserve">, and the support of the current policies in the United States, I’m not sure </w:t>
      </w:r>
      <w:r w:rsidR="000702E3" w:rsidRPr="00980FDF">
        <w:rPr>
          <w:rFonts w:ascii="Times New Roman" w:hAnsi="Times New Roman" w:cs="Times New Roman"/>
          <w:sz w:val="24"/>
          <w:szCs w:val="24"/>
        </w:rPr>
        <w:t>if you would want</w:t>
      </w:r>
      <w:r>
        <w:rPr>
          <w:rFonts w:ascii="Times New Roman" w:hAnsi="Times New Roman" w:cs="Times New Roman"/>
          <w:sz w:val="24"/>
          <w:szCs w:val="24"/>
        </w:rPr>
        <w:t xml:space="preserve"> you</w:t>
      </w:r>
      <w:r w:rsidR="002F3348">
        <w:rPr>
          <w:rFonts w:ascii="Times New Roman" w:hAnsi="Times New Roman" w:cs="Times New Roman"/>
          <w:sz w:val="24"/>
          <w:szCs w:val="24"/>
        </w:rPr>
        <w:t>r</w:t>
      </w:r>
      <w:r>
        <w:rPr>
          <w:rFonts w:ascii="Times New Roman" w:hAnsi="Times New Roman" w:cs="Times New Roman"/>
          <w:sz w:val="24"/>
          <w:szCs w:val="24"/>
        </w:rPr>
        <w:t xml:space="preserve"> child to be like</w:t>
      </w:r>
      <w:r w:rsidR="000702E3" w:rsidRPr="00980FDF">
        <w:rPr>
          <w:rFonts w:ascii="Times New Roman" w:hAnsi="Times New Roman" w:cs="Times New Roman"/>
          <w:sz w:val="24"/>
          <w:szCs w:val="24"/>
        </w:rPr>
        <w:t xml:space="preserve"> that</w:t>
      </w:r>
      <w:r>
        <w:rPr>
          <w:rFonts w:ascii="Times New Roman" w:hAnsi="Times New Roman" w:cs="Times New Roman"/>
          <w:sz w:val="24"/>
          <w:szCs w:val="24"/>
        </w:rPr>
        <w:t>.</w:t>
      </w:r>
      <w:r w:rsidR="000702E3" w:rsidRPr="00980FDF">
        <w:rPr>
          <w:rFonts w:ascii="Times New Roman" w:hAnsi="Times New Roman" w:cs="Times New Roman"/>
          <w:sz w:val="24"/>
          <w:szCs w:val="24"/>
        </w:rPr>
        <w:t xml:space="preserve"> I </w:t>
      </w:r>
      <w:r w:rsidR="002F3348">
        <w:rPr>
          <w:rFonts w:ascii="Times New Roman" w:hAnsi="Times New Roman" w:cs="Times New Roman"/>
          <w:sz w:val="24"/>
          <w:szCs w:val="24"/>
        </w:rPr>
        <w:t>really doubt it</w:t>
      </w:r>
      <w:r w:rsidR="000702E3" w:rsidRPr="00980FDF">
        <w:rPr>
          <w:rFonts w:ascii="Times New Roman" w:hAnsi="Times New Roman" w:cs="Times New Roman"/>
          <w:sz w:val="24"/>
          <w:szCs w:val="24"/>
        </w:rPr>
        <w:t>.</w:t>
      </w:r>
      <w:r>
        <w:rPr>
          <w:rFonts w:ascii="Times New Roman" w:hAnsi="Times New Roman" w:cs="Times New Roman"/>
          <w:sz w:val="24"/>
          <w:szCs w:val="24"/>
        </w:rPr>
        <w:t xml:space="preserve"> I wouldn’t want that.</w:t>
      </w:r>
    </w:p>
    <w:p w:rsidR="000702E3" w:rsidRPr="00980FDF" w:rsidRDefault="00D11D8B" w:rsidP="000702E3">
      <w:pPr>
        <w:pStyle w:val="Normal1"/>
        <w:spacing w:line="240" w:lineRule="auto"/>
        <w:ind w:firstLine="288"/>
        <w:rPr>
          <w:rFonts w:ascii="Times New Roman" w:hAnsi="Times New Roman" w:cs="Times New Roman"/>
          <w:sz w:val="24"/>
          <w:szCs w:val="24"/>
        </w:rPr>
      </w:pPr>
      <w:r>
        <w:rPr>
          <w:rFonts w:ascii="Times New Roman" w:hAnsi="Times New Roman" w:cs="Times New Roman"/>
          <w:sz w:val="24"/>
          <w:szCs w:val="24"/>
        </w:rPr>
        <w:lastRenderedPageBreak/>
        <w:t xml:space="preserve">So, what </w:t>
      </w:r>
      <w:r w:rsidR="002F3348">
        <w:rPr>
          <w:rFonts w:ascii="Times New Roman" w:hAnsi="Times New Roman" w:cs="Times New Roman"/>
          <w:sz w:val="24"/>
          <w:szCs w:val="24"/>
        </w:rPr>
        <w:t>should</w:t>
      </w:r>
      <w:r>
        <w:rPr>
          <w:rFonts w:ascii="Times New Roman" w:hAnsi="Times New Roman" w:cs="Times New Roman"/>
          <w:sz w:val="24"/>
          <w:szCs w:val="24"/>
        </w:rPr>
        <w:t xml:space="preserve"> we do?</w:t>
      </w:r>
      <w:r w:rsidR="000702E3" w:rsidRPr="00980FDF">
        <w:rPr>
          <w:rFonts w:ascii="Times New Roman" w:hAnsi="Times New Roman" w:cs="Times New Roman"/>
          <w:sz w:val="24"/>
          <w:szCs w:val="24"/>
        </w:rPr>
        <w:t xml:space="preserve"> Shall we refuse </w:t>
      </w:r>
      <w:r w:rsidR="002F3348">
        <w:rPr>
          <w:rFonts w:ascii="Times New Roman" w:hAnsi="Times New Roman" w:cs="Times New Roman"/>
          <w:sz w:val="24"/>
          <w:szCs w:val="24"/>
        </w:rPr>
        <w:t xml:space="preserve">to let </w:t>
      </w:r>
      <w:r>
        <w:rPr>
          <w:rFonts w:ascii="Times New Roman" w:hAnsi="Times New Roman" w:cs="Times New Roman"/>
          <w:sz w:val="24"/>
          <w:szCs w:val="24"/>
        </w:rPr>
        <w:t xml:space="preserve">our children </w:t>
      </w:r>
      <w:r w:rsidR="002F3348">
        <w:rPr>
          <w:rFonts w:ascii="Times New Roman" w:hAnsi="Times New Roman" w:cs="Times New Roman"/>
          <w:sz w:val="24"/>
          <w:szCs w:val="24"/>
        </w:rPr>
        <w:t xml:space="preserve">have </w:t>
      </w:r>
      <w:r>
        <w:rPr>
          <w:rFonts w:ascii="Times New Roman" w:hAnsi="Times New Roman" w:cs="Times New Roman"/>
          <w:sz w:val="24"/>
          <w:szCs w:val="24"/>
        </w:rPr>
        <w:t>an</w:t>
      </w:r>
      <w:r w:rsidR="000702E3" w:rsidRPr="00980FDF">
        <w:rPr>
          <w:rFonts w:ascii="Times New Roman" w:hAnsi="Times New Roman" w:cs="Times New Roman"/>
          <w:sz w:val="24"/>
          <w:szCs w:val="24"/>
        </w:rPr>
        <w:t xml:space="preserve"> </w:t>
      </w:r>
      <w:r w:rsidR="002F3348">
        <w:rPr>
          <w:rFonts w:ascii="Times New Roman" w:hAnsi="Times New Roman" w:cs="Times New Roman"/>
          <w:sz w:val="24"/>
          <w:szCs w:val="24"/>
        </w:rPr>
        <w:t xml:space="preserve">academic </w:t>
      </w:r>
      <w:r w:rsidR="000702E3" w:rsidRPr="00980FDF">
        <w:rPr>
          <w:rFonts w:ascii="Times New Roman" w:hAnsi="Times New Roman" w:cs="Times New Roman"/>
          <w:sz w:val="24"/>
          <w:szCs w:val="24"/>
        </w:rPr>
        <w:t>education</w:t>
      </w:r>
      <w:r w:rsidR="002F3348">
        <w:rPr>
          <w:rFonts w:ascii="Times New Roman" w:hAnsi="Times New Roman" w:cs="Times New Roman"/>
          <w:sz w:val="24"/>
          <w:szCs w:val="24"/>
        </w:rPr>
        <w:t>,</w:t>
      </w:r>
      <w:r w:rsidR="000702E3" w:rsidRPr="00980FDF">
        <w:rPr>
          <w:rFonts w:ascii="Times New Roman" w:hAnsi="Times New Roman" w:cs="Times New Roman"/>
          <w:sz w:val="24"/>
          <w:szCs w:val="24"/>
        </w:rPr>
        <w:t xml:space="preserve"> </w:t>
      </w:r>
      <w:r w:rsidR="002F3348">
        <w:rPr>
          <w:rFonts w:ascii="Times New Roman" w:hAnsi="Times New Roman" w:cs="Times New Roman"/>
          <w:sz w:val="24"/>
          <w:szCs w:val="24"/>
        </w:rPr>
        <w:t>so that they will become</w:t>
      </w:r>
      <w:r w:rsidR="000702E3">
        <w:rPr>
          <w:rFonts w:ascii="Times New Roman" w:hAnsi="Times New Roman" w:cs="Times New Roman"/>
          <w:sz w:val="24"/>
          <w:szCs w:val="24"/>
        </w:rPr>
        <w:t xml:space="preserve"> firm</w:t>
      </w:r>
      <w:r>
        <w:rPr>
          <w:rFonts w:ascii="Times New Roman" w:hAnsi="Times New Roman" w:cs="Times New Roman"/>
          <w:sz w:val="24"/>
          <w:szCs w:val="24"/>
        </w:rPr>
        <w:t>er</w:t>
      </w:r>
      <w:r w:rsidR="000702E3">
        <w:rPr>
          <w:rFonts w:ascii="Times New Roman" w:hAnsi="Times New Roman" w:cs="Times New Roman"/>
          <w:sz w:val="24"/>
          <w:szCs w:val="24"/>
        </w:rPr>
        <w:t xml:space="preserve"> in character</w:t>
      </w:r>
      <w:r>
        <w:rPr>
          <w:rFonts w:ascii="Times New Roman" w:hAnsi="Times New Roman" w:cs="Times New Roman"/>
          <w:sz w:val="24"/>
          <w:szCs w:val="24"/>
        </w:rPr>
        <w:t>? Or shall we not put</w:t>
      </w:r>
      <w:r w:rsidR="000702E3" w:rsidRPr="00980FDF">
        <w:rPr>
          <w:rFonts w:ascii="Times New Roman" w:hAnsi="Times New Roman" w:cs="Times New Roman"/>
          <w:sz w:val="24"/>
          <w:szCs w:val="24"/>
        </w:rPr>
        <w:t xml:space="preserve"> so much </w:t>
      </w:r>
      <w:r>
        <w:rPr>
          <w:rFonts w:ascii="Times New Roman" w:hAnsi="Times New Roman" w:cs="Times New Roman"/>
          <w:sz w:val="24"/>
          <w:szCs w:val="24"/>
        </w:rPr>
        <w:t xml:space="preserve">emphasis </w:t>
      </w:r>
      <w:r w:rsidR="000702E3" w:rsidRPr="00980FDF">
        <w:rPr>
          <w:rFonts w:ascii="Times New Roman" w:hAnsi="Times New Roman" w:cs="Times New Roman"/>
          <w:sz w:val="24"/>
          <w:szCs w:val="24"/>
        </w:rPr>
        <w:t>on character</w:t>
      </w:r>
      <w:r w:rsidR="002F3348">
        <w:rPr>
          <w:rFonts w:ascii="Times New Roman" w:hAnsi="Times New Roman" w:cs="Times New Roman"/>
          <w:sz w:val="24"/>
          <w:szCs w:val="24"/>
        </w:rPr>
        <w:t>,</w:t>
      </w:r>
      <w:r w:rsidR="000702E3" w:rsidRPr="00980FDF">
        <w:rPr>
          <w:rFonts w:ascii="Times New Roman" w:hAnsi="Times New Roman" w:cs="Times New Roman"/>
          <w:sz w:val="24"/>
          <w:szCs w:val="24"/>
        </w:rPr>
        <w:t xml:space="preserve"> so that </w:t>
      </w:r>
      <w:r>
        <w:rPr>
          <w:rFonts w:ascii="Times New Roman" w:hAnsi="Times New Roman" w:cs="Times New Roman"/>
          <w:sz w:val="24"/>
          <w:szCs w:val="24"/>
        </w:rPr>
        <w:t xml:space="preserve">they can </w:t>
      </w:r>
      <w:r w:rsidR="000702E3" w:rsidRPr="00980FDF">
        <w:rPr>
          <w:rFonts w:ascii="Times New Roman" w:hAnsi="Times New Roman" w:cs="Times New Roman"/>
          <w:sz w:val="24"/>
          <w:szCs w:val="24"/>
        </w:rPr>
        <w:t>at least</w:t>
      </w:r>
      <w:r>
        <w:rPr>
          <w:rFonts w:ascii="Times New Roman" w:hAnsi="Times New Roman" w:cs="Times New Roman"/>
          <w:sz w:val="24"/>
          <w:szCs w:val="24"/>
        </w:rPr>
        <w:t xml:space="preserve"> e</w:t>
      </w:r>
      <w:r w:rsidR="000702E3" w:rsidRPr="00980FDF">
        <w:rPr>
          <w:rFonts w:ascii="Times New Roman" w:hAnsi="Times New Roman" w:cs="Times New Roman"/>
          <w:sz w:val="24"/>
          <w:szCs w:val="24"/>
        </w:rPr>
        <w:t>arn their livelihood and support their families</w:t>
      </w:r>
      <w:r w:rsidR="002F3348">
        <w:rPr>
          <w:rFonts w:ascii="Times New Roman" w:hAnsi="Times New Roman" w:cs="Times New Roman"/>
          <w:sz w:val="24"/>
          <w:szCs w:val="24"/>
        </w:rPr>
        <w:t>?</w:t>
      </w:r>
      <w:r w:rsidR="000702E3" w:rsidRPr="00980FDF">
        <w:rPr>
          <w:rFonts w:ascii="Times New Roman" w:hAnsi="Times New Roman" w:cs="Times New Roman"/>
          <w:sz w:val="24"/>
          <w:szCs w:val="24"/>
        </w:rPr>
        <w:t xml:space="preserve">  </w:t>
      </w:r>
    </w:p>
    <w:p w:rsidR="000702E3" w:rsidRPr="000702E3" w:rsidRDefault="002909EF" w:rsidP="000702E3">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Let’s read a </w:t>
      </w:r>
      <w:r w:rsidR="000702E3" w:rsidRPr="000702E3">
        <w:rPr>
          <w:rFonts w:ascii="Times New Roman" w:hAnsi="Times New Roman"/>
          <w:sz w:val="24"/>
          <w:szCs w:val="24"/>
          <w:lang w:val="en-US"/>
        </w:rPr>
        <w:t>Bible</w:t>
      </w:r>
      <w:r>
        <w:rPr>
          <w:rFonts w:ascii="Times New Roman" w:hAnsi="Times New Roman"/>
          <w:sz w:val="24"/>
          <w:szCs w:val="24"/>
          <w:lang w:val="en-US"/>
        </w:rPr>
        <w:t xml:space="preserve"> text which tells us that there i</w:t>
      </w:r>
      <w:r w:rsidR="000702E3" w:rsidRPr="000702E3">
        <w:rPr>
          <w:rFonts w:ascii="Times New Roman" w:hAnsi="Times New Roman"/>
          <w:sz w:val="24"/>
          <w:szCs w:val="24"/>
          <w:lang w:val="en-US"/>
        </w:rPr>
        <w:t xml:space="preserve">s </w:t>
      </w:r>
      <w:r>
        <w:rPr>
          <w:rFonts w:ascii="Times New Roman" w:hAnsi="Times New Roman"/>
          <w:sz w:val="24"/>
          <w:szCs w:val="24"/>
          <w:lang w:val="en-US"/>
        </w:rPr>
        <w:t>actually no such hard choice</w:t>
      </w:r>
      <w:r w:rsidR="000702E3" w:rsidRPr="000702E3">
        <w:rPr>
          <w:rFonts w:ascii="Times New Roman" w:hAnsi="Times New Roman"/>
          <w:sz w:val="24"/>
          <w:szCs w:val="24"/>
          <w:lang w:val="en-US"/>
        </w:rPr>
        <w:t xml:space="preserve"> to be made. </w:t>
      </w:r>
      <w:r>
        <w:rPr>
          <w:rFonts w:ascii="Times New Roman" w:hAnsi="Times New Roman"/>
          <w:sz w:val="24"/>
          <w:szCs w:val="24"/>
          <w:lang w:val="en-US"/>
        </w:rPr>
        <w:t>“</w:t>
      </w:r>
      <w:r w:rsidRPr="002909EF">
        <w:rPr>
          <w:rFonts w:ascii="Times New Roman" w:hAnsi="Times New Roman"/>
          <w:sz w:val="24"/>
          <w:szCs w:val="24"/>
          <w:lang w:val="en-US"/>
        </w:rPr>
        <w:t>I ha</w:t>
      </w:r>
      <w:r>
        <w:rPr>
          <w:rFonts w:ascii="Times New Roman" w:hAnsi="Times New Roman"/>
          <w:sz w:val="24"/>
          <w:szCs w:val="24"/>
          <w:lang w:val="en-US"/>
        </w:rPr>
        <w:t>ve been young, and now am old; y</w:t>
      </w:r>
      <w:r w:rsidRPr="002909EF">
        <w:rPr>
          <w:rFonts w:ascii="Times New Roman" w:hAnsi="Times New Roman"/>
          <w:sz w:val="24"/>
          <w:szCs w:val="24"/>
          <w:lang w:val="en-US"/>
        </w:rPr>
        <w:t>et I have no</w:t>
      </w:r>
      <w:r>
        <w:rPr>
          <w:rFonts w:ascii="Times New Roman" w:hAnsi="Times New Roman"/>
          <w:sz w:val="24"/>
          <w:szCs w:val="24"/>
          <w:lang w:val="en-US"/>
        </w:rPr>
        <w:t>t seen the righteous forsaken, n</w:t>
      </w:r>
      <w:r w:rsidRPr="002909EF">
        <w:rPr>
          <w:rFonts w:ascii="Times New Roman" w:hAnsi="Times New Roman"/>
          <w:sz w:val="24"/>
          <w:szCs w:val="24"/>
          <w:lang w:val="en-US"/>
        </w:rPr>
        <w:t>or his descendants begging bread.</w:t>
      </w:r>
      <w:r>
        <w:rPr>
          <w:rFonts w:ascii="Times New Roman" w:hAnsi="Times New Roman"/>
          <w:sz w:val="24"/>
          <w:szCs w:val="24"/>
          <w:lang w:val="en-US"/>
        </w:rPr>
        <w:t>”</w:t>
      </w:r>
      <w:r w:rsidR="000702E3" w:rsidRPr="000702E3">
        <w:rPr>
          <w:rFonts w:ascii="Times New Roman" w:hAnsi="Times New Roman"/>
          <w:sz w:val="24"/>
          <w:szCs w:val="24"/>
          <w:lang w:val="en-US"/>
        </w:rPr>
        <w:t xml:space="preserve"> </w:t>
      </w:r>
      <w:r w:rsidR="000702E3" w:rsidRPr="000702E3">
        <w:rPr>
          <w:rFonts w:ascii="Times New Roman" w:hAnsi="Times New Roman"/>
          <w:i/>
          <w:sz w:val="24"/>
          <w:szCs w:val="24"/>
          <w:lang w:val="en-US"/>
        </w:rPr>
        <w:t xml:space="preserve">Psalm </w:t>
      </w:r>
      <w:r w:rsidR="000702E3" w:rsidRPr="000702E3">
        <w:rPr>
          <w:rFonts w:ascii="Times New Roman" w:hAnsi="Times New Roman"/>
          <w:sz w:val="24"/>
          <w:szCs w:val="24"/>
          <w:lang w:val="en-US"/>
        </w:rPr>
        <w:t>37:25</w:t>
      </w:r>
      <w:r>
        <w:rPr>
          <w:rFonts w:ascii="Times New Roman" w:hAnsi="Times New Roman"/>
          <w:sz w:val="24"/>
          <w:szCs w:val="24"/>
          <w:lang w:val="en-US"/>
        </w:rPr>
        <w:t>.</w:t>
      </w:r>
    </w:p>
    <w:p w:rsidR="000702E3" w:rsidRPr="00980FDF" w:rsidRDefault="002909EF" w:rsidP="000702E3">
      <w:pPr>
        <w:pStyle w:val="Normal1"/>
        <w:spacing w:line="240" w:lineRule="auto"/>
        <w:ind w:firstLine="288"/>
        <w:rPr>
          <w:rFonts w:ascii="Times New Roman" w:hAnsi="Times New Roman" w:cs="Times New Roman"/>
          <w:sz w:val="24"/>
          <w:szCs w:val="24"/>
        </w:rPr>
      </w:pPr>
      <w:r>
        <w:rPr>
          <w:rFonts w:ascii="Times New Roman" w:hAnsi="Times New Roman" w:cs="Times New Roman"/>
          <w:sz w:val="24"/>
          <w:szCs w:val="24"/>
        </w:rPr>
        <w:t>That is a promise. B</w:t>
      </w:r>
      <w:r w:rsidR="000702E3" w:rsidRPr="00980FDF">
        <w:rPr>
          <w:rFonts w:ascii="Times New Roman" w:hAnsi="Times New Roman" w:cs="Times New Roman"/>
          <w:sz w:val="24"/>
          <w:szCs w:val="24"/>
        </w:rPr>
        <w:t>ut there</w:t>
      </w:r>
      <w:r>
        <w:rPr>
          <w:rFonts w:ascii="Times New Roman" w:hAnsi="Times New Roman" w:cs="Times New Roman"/>
          <w:sz w:val="24"/>
          <w:szCs w:val="24"/>
        </w:rPr>
        <w:t xml:space="preserve"> is</w:t>
      </w:r>
      <w:r w:rsidR="000702E3" w:rsidRPr="00980FDF">
        <w:rPr>
          <w:rFonts w:ascii="Times New Roman" w:hAnsi="Times New Roman" w:cs="Times New Roman"/>
          <w:sz w:val="24"/>
          <w:szCs w:val="24"/>
        </w:rPr>
        <w:t xml:space="preserve"> a condition</w:t>
      </w:r>
      <w:r>
        <w:rPr>
          <w:rFonts w:ascii="Times New Roman" w:hAnsi="Times New Roman" w:cs="Times New Roman"/>
          <w:sz w:val="24"/>
          <w:szCs w:val="24"/>
        </w:rPr>
        <w:t>, which is</w:t>
      </w:r>
      <w:r w:rsidR="000702E3" w:rsidRPr="00980FDF">
        <w:rPr>
          <w:rFonts w:ascii="Times New Roman" w:hAnsi="Times New Roman" w:cs="Times New Roman"/>
          <w:sz w:val="24"/>
          <w:szCs w:val="24"/>
        </w:rPr>
        <w:t xml:space="preserve"> </w:t>
      </w:r>
      <w:r>
        <w:rPr>
          <w:rFonts w:ascii="Times New Roman" w:hAnsi="Times New Roman" w:cs="Times New Roman"/>
          <w:sz w:val="24"/>
          <w:szCs w:val="24"/>
        </w:rPr>
        <w:t>“</w:t>
      </w:r>
      <w:r w:rsidR="000702E3" w:rsidRPr="00980FDF">
        <w:rPr>
          <w:rFonts w:ascii="Times New Roman" w:hAnsi="Times New Roman" w:cs="Times New Roman"/>
          <w:sz w:val="24"/>
          <w:szCs w:val="24"/>
        </w:rPr>
        <w:t>the righteous.</w:t>
      </w:r>
      <w:r>
        <w:rPr>
          <w:rFonts w:ascii="Times New Roman" w:hAnsi="Times New Roman" w:cs="Times New Roman"/>
          <w:sz w:val="24"/>
          <w:szCs w:val="24"/>
        </w:rPr>
        <w:t xml:space="preserve">” </w:t>
      </w:r>
      <w:r w:rsidR="000702E3" w:rsidRPr="00980FDF">
        <w:rPr>
          <w:rFonts w:ascii="Times New Roman" w:hAnsi="Times New Roman" w:cs="Times New Roman"/>
          <w:sz w:val="24"/>
          <w:szCs w:val="24"/>
        </w:rPr>
        <w:t>T</w:t>
      </w:r>
      <w:r>
        <w:rPr>
          <w:rFonts w:ascii="Times New Roman" w:hAnsi="Times New Roman" w:cs="Times New Roman"/>
          <w:sz w:val="24"/>
          <w:szCs w:val="24"/>
        </w:rPr>
        <w:t>h</w:t>
      </w:r>
      <w:r w:rsidR="002F3348">
        <w:rPr>
          <w:rFonts w:ascii="Times New Roman" w:hAnsi="Times New Roman" w:cs="Times New Roman"/>
          <w:sz w:val="24"/>
          <w:szCs w:val="24"/>
        </w:rPr>
        <w:t>is</w:t>
      </w:r>
      <w:r>
        <w:rPr>
          <w:rFonts w:ascii="Times New Roman" w:hAnsi="Times New Roman" w:cs="Times New Roman"/>
          <w:sz w:val="24"/>
          <w:szCs w:val="24"/>
        </w:rPr>
        <w:t xml:space="preserve"> doesn’</w:t>
      </w:r>
      <w:r w:rsidR="000702E3" w:rsidRPr="00980FDF">
        <w:rPr>
          <w:rFonts w:ascii="Times New Roman" w:hAnsi="Times New Roman" w:cs="Times New Roman"/>
          <w:sz w:val="24"/>
          <w:szCs w:val="24"/>
        </w:rPr>
        <w:t>t mean that every</w:t>
      </w:r>
      <w:r>
        <w:rPr>
          <w:rFonts w:ascii="Times New Roman" w:hAnsi="Times New Roman" w:cs="Times New Roman"/>
          <w:sz w:val="24"/>
          <w:szCs w:val="24"/>
        </w:rPr>
        <w:t>one</w:t>
      </w:r>
      <w:r w:rsidR="000702E3" w:rsidRPr="00980FDF">
        <w:rPr>
          <w:rFonts w:ascii="Times New Roman" w:hAnsi="Times New Roman" w:cs="Times New Roman"/>
          <w:sz w:val="24"/>
          <w:szCs w:val="24"/>
        </w:rPr>
        <w:t xml:space="preserve"> who is rich is righteous. I</w:t>
      </w:r>
      <w:r>
        <w:rPr>
          <w:rFonts w:ascii="Times New Roman" w:hAnsi="Times New Roman" w:cs="Times New Roman"/>
          <w:sz w:val="24"/>
          <w:szCs w:val="24"/>
        </w:rPr>
        <w:t>t is a wrong conclusion i</w:t>
      </w:r>
      <w:r w:rsidR="000702E3" w:rsidRPr="00980FDF">
        <w:rPr>
          <w:rFonts w:ascii="Times New Roman" w:hAnsi="Times New Roman" w:cs="Times New Roman"/>
          <w:sz w:val="24"/>
          <w:szCs w:val="24"/>
        </w:rPr>
        <w:t>f some</w:t>
      </w:r>
      <w:r>
        <w:rPr>
          <w:rFonts w:ascii="Times New Roman" w:hAnsi="Times New Roman" w:cs="Times New Roman"/>
          <w:sz w:val="24"/>
          <w:szCs w:val="24"/>
        </w:rPr>
        <w:t>one</w:t>
      </w:r>
      <w:r w:rsidR="000702E3" w:rsidRPr="00980FDF">
        <w:rPr>
          <w:rFonts w:ascii="Times New Roman" w:hAnsi="Times New Roman" w:cs="Times New Roman"/>
          <w:sz w:val="24"/>
          <w:szCs w:val="24"/>
        </w:rPr>
        <w:t xml:space="preserve"> says</w:t>
      </w:r>
      <w:r>
        <w:rPr>
          <w:rFonts w:ascii="Times New Roman" w:hAnsi="Times New Roman" w:cs="Times New Roman"/>
          <w:sz w:val="24"/>
          <w:szCs w:val="24"/>
        </w:rPr>
        <w:t>,</w:t>
      </w:r>
      <w:r w:rsidR="000702E3" w:rsidRPr="00980FDF">
        <w:rPr>
          <w:rFonts w:ascii="Times New Roman" w:hAnsi="Times New Roman" w:cs="Times New Roman"/>
          <w:sz w:val="24"/>
          <w:szCs w:val="24"/>
        </w:rPr>
        <w:t xml:space="preserve"> </w:t>
      </w:r>
      <w:r w:rsidR="000702E3">
        <w:rPr>
          <w:rFonts w:ascii="Times New Roman" w:hAnsi="Times New Roman" w:cs="Times New Roman"/>
          <w:sz w:val="24"/>
          <w:szCs w:val="24"/>
        </w:rPr>
        <w:t>“</w:t>
      </w:r>
      <w:r>
        <w:rPr>
          <w:rFonts w:ascii="Times New Roman" w:hAnsi="Times New Roman" w:cs="Times New Roman"/>
          <w:sz w:val="24"/>
          <w:szCs w:val="24"/>
        </w:rPr>
        <w:t>My ch</w:t>
      </w:r>
      <w:r w:rsidR="000702E3" w:rsidRPr="00980FDF">
        <w:rPr>
          <w:rFonts w:ascii="Times New Roman" w:hAnsi="Times New Roman" w:cs="Times New Roman"/>
          <w:sz w:val="24"/>
          <w:szCs w:val="24"/>
        </w:rPr>
        <w:t>ildren are well off</w:t>
      </w:r>
      <w:r>
        <w:rPr>
          <w:rFonts w:ascii="Times New Roman" w:hAnsi="Times New Roman" w:cs="Times New Roman"/>
          <w:sz w:val="24"/>
          <w:szCs w:val="24"/>
        </w:rPr>
        <w:t>, so t</w:t>
      </w:r>
      <w:r w:rsidR="000702E3" w:rsidRPr="00980FDF">
        <w:rPr>
          <w:rFonts w:ascii="Times New Roman" w:hAnsi="Times New Roman" w:cs="Times New Roman"/>
          <w:sz w:val="24"/>
          <w:szCs w:val="24"/>
        </w:rPr>
        <w:t>herefore I must have been righteous</w:t>
      </w:r>
      <w:r>
        <w:rPr>
          <w:rFonts w:ascii="Times New Roman" w:hAnsi="Times New Roman" w:cs="Times New Roman"/>
          <w:sz w:val="24"/>
          <w:szCs w:val="24"/>
        </w:rPr>
        <w:t>.</w:t>
      </w:r>
      <w:r w:rsidR="000702E3">
        <w:rPr>
          <w:rFonts w:ascii="Times New Roman" w:hAnsi="Times New Roman" w:cs="Times New Roman"/>
          <w:sz w:val="24"/>
          <w:szCs w:val="24"/>
        </w:rPr>
        <w:t>”</w:t>
      </w:r>
      <w:r w:rsidR="000702E3" w:rsidRPr="00980FDF">
        <w:rPr>
          <w:rFonts w:ascii="Times New Roman" w:hAnsi="Times New Roman" w:cs="Times New Roman"/>
          <w:sz w:val="24"/>
          <w:szCs w:val="24"/>
        </w:rPr>
        <w:t xml:space="preserve"> There are other reasons </w:t>
      </w:r>
      <w:r>
        <w:rPr>
          <w:rFonts w:ascii="Times New Roman" w:hAnsi="Times New Roman" w:cs="Times New Roman"/>
          <w:sz w:val="24"/>
          <w:szCs w:val="24"/>
        </w:rPr>
        <w:t xml:space="preserve">for being </w:t>
      </w:r>
      <w:r w:rsidR="000702E3" w:rsidRPr="00980FDF">
        <w:rPr>
          <w:rFonts w:ascii="Times New Roman" w:hAnsi="Times New Roman" w:cs="Times New Roman"/>
          <w:sz w:val="24"/>
          <w:szCs w:val="24"/>
        </w:rPr>
        <w:t>wealth</w:t>
      </w:r>
      <w:r>
        <w:rPr>
          <w:rFonts w:ascii="Times New Roman" w:hAnsi="Times New Roman" w:cs="Times New Roman"/>
          <w:sz w:val="24"/>
          <w:szCs w:val="24"/>
        </w:rPr>
        <w:t>y</w:t>
      </w:r>
      <w:r w:rsidR="00825A55">
        <w:rPr>
          <w:rFonts w:ascii="Times New Roman" w:hAnsi="Times New Roman" w:cs="Times New Roman"/>
          <w:sz w:val="24"/>
          <w:szCs w:val="24"/>
        </w:rPr>
        <w:t>, as we know. S</w:t>
      </w:r>
      <w:r w:rsidR="000702E3" w:rsidRPr="00980FDF">
        <w:rPr>
          <w:rFonts w:ascii="Times New Roman" w:hAnsi="Times New Roman" w:cs="Times New Roman"/>
          <w:sz w:val="24"/>
          <w:szCs w:val="24"/>
        </w:rPr>
        <w:t>ome of the most unrighteous people are very rich</w:t>
      </w:r>
      <w:r>
        <w:rPr>
          <w:rFonts w:ascii="Times New Roman" w:hAnsi="Times New Roman" w:cs="Times New Roman"/>
          <w:sz w:val="24"/>
          <w:szCs w:val="24"/>
        </w:rPr>
        <w:t xml:space="preserve">. But </w:t>
      </w:r>
      <w:r w:rsidR="00825A55">
        <w:rPr>
          <w:rFonts w:ascii="Times New Roman" w:hAnsi="Times New Roman" w:cs="Times New Roman"/>
          <w:sz w:val="24"/>
          <w:szCs w:val="24"/>
        </w:rPr>
        <w:t xml:space="preserve">this is the promise: </w:t>
      </w:r>
      <w:r>
        <w:rPr>
          <w:rFonts w:ascii="Times New Roman" w:hAnsi="Times New Roman" w:cs="Times New Roman"/>
          <w:sz w:val="24"/>
          <w:szCs w:val="24"/>
        </w:rPr>
        <w:t xml:space="preserve">“I have not seen </w:t>
      </w:r>
      <w:r w:rsidR="000702E3" w:rsidRPr="00980FDF">
        <w:rPr>
          <w:rFonts w:ascii="Times New Roman" w:hAnsi="Times New Roman" w:cs="Times New Roman"/>
          <w:sz w:val="24"/>
          <w:szCs w:val="24"/>
        </w:rPr>
        <w:t>the righteous forsaken</w:t>
      </w:r>
      <w:r>
        <w:rPr>
          <w:rFonts w:ascii="Times New Roman" w:hAnsi="Times New Roman" w:cs="Times New Roman"/>
          <w:sz w:val="24"/>
          <w:szCs w:val="24"/>
        </w:rPr>
        <w:t>, nor his descendants begging</w:t>
      </w:r>
      <w:r w:rsidR="000702E3" w:rsidRPr="00980FDF">
        <w:rPr>
          <w:rFonts w:ascii="Times New Roman" w:hAnsi="Times New Roman" w:cs="Times New Roman"/>
          <w:sz w:val="24"/>
          <w:szCs w:val="24"/>
        </w:rPr>
        <w:t xml:space="preserve"> bread.</w:t>
      </w:r>
      <w:r>
        <w:rPr>
          <w:rFonts w:ascii="Times New Roman" w:hAnsi="Times New Roman" w:cs="Times New Roman"/>
          <w:sz w:val="24"/>
          <w:szCs w:val="24"/>
        </w:rPr>
        <w:t>”</w:t>
      </w:r>
    </w:p>
    <w:p w:rsidR="000702E3" w:rsidRPr="00980FDF" w:rsidRDefault="002909EF" w:rsidP="000702E3">
      <w:pPr>
        <w:pStyle w:val="Normal1"/>
        <w:spacing w:line="240" w:lineRule="auto"/>
        <w:ind w:firstLine="288"/>
        <w:rPr>
          <w:rFonts w:ascii="Times New Roman" w:hAnsi="Times New Roman" w:cs="Times New Roman"/>
          <w:sz w:val="24"/>
          <w:szCs w:val="24"/>
        </w:rPr>
      </w:pPr>
      <w:r>
        <w:rPr>
          <w:rFonts w:ascii="Times New Roman" w:hAnsi="Times New Roman" w:cs="Times New Roman"/>
          <w:sz w:val="24"/>
          <w:szCs w:val="24"/>
        </w:rPr>
        <w:t xml:space="preserve">What does it mean to be righteous? </w:t>
      </w:r>
      <w:r w:rsidR="000702E3">
        <w:rPr>
          <w:rFonts w:ascii="Times New Roman" w:hAnsi="Times New Roman" w:cs="Times New Roman"/>
          <w:sz w:val="24"/>
          <w:szCs w:val="24"/>
        </w:rPr>
        <w:t xml:space="preserve">It </w:t>
      </w:r>
      <w:r w:rsidR="00825A55">
        <w:rPr>
          <w:rFonts w:ascii="Times New Roman" w:hAnsi="Times New Roman" w:cs="Times New Roman"/>
          <w:sz w:val="24"/>
          <w:szCs w:val="24"/>
        </w:rPr>
        <w:t>doesn’t mean to be outwardly righteous. I</w:t>
      </w:r>
      <w:r w:rsidR="000702E3" w:rsidRPr="00980FDF">
        <w:rPr>
          <w:rFonts w:ascii="Times New Roman" w:hAnsi="Times New Roman" w:cs="Times New Roman"/>
          <w:sz w:val="24"/>
          <w:szCs w:val="24"/>
        </w:rPr>
        <w:t>t d</w:t>
      </w:r>
      <w:r w:rsidR="000702E3">
        <w:rPr>
          <w:rFonts w:ascii="Times New Roman" w:hAnsi="Times New Roman" w:cs="Times New Roman"/>
          <w:sz w:val="24"/>
          <w:szCs w:val="24"/>
        </w:rPr>
        <w:t>oes</w:t>
      </w:r>
      <w:r w:rsidR="00825A55">
        <w:rPr>
          <w:rFonts w:ascii="Times New Roman" w:hAnsi="Times New Roman" w:cs="Times New Roman"/>
          <w:sz w:val="24"/>
          <w:szCs w:val="24"/>
        </w:rPr>
        <w:t>n’</w:t>
      </w:r>
      <w:r w:rsidR="000702E3">
        <w:rPr>
          <w:rFonts w:ascii="Times New Roman" w:hAnsi="Times New Roman" w:cs="Times New Roman"/>
          <w:sz w:val="24"/>
          <w:szCs w:val="24"/>
        </w:rPr>
        <w:t>t mean</w:t>
      </w:r>
      <w:r w:rsidR="000702E3" w:rsidRPr="00980FDF">
        <w:rPr>
          <w:rFonts w:ascii="Times New Roman" w:hAnsi="Times New Roman" w:cs="Times New Roman"/>
          <w:sz w:val="24"/>
          <w:szCs w:val="24"/>
        </w:rPr>
        <w:t xml:space="preserve"> to pretend to be righteous</w:t>
      </w:r>
      <w:r w:rsidR="00825A55">
        <w:rPr>
          <w:rFonts w:ascii="Times New Roman" w:hAnsi="Times New Roman" w:cs="Times New Roman"/>
          <w:sz w:val="24"/>
          <w:szCs w:val="24"/>
        </w:rPr>
        <w:t>. It doesn’t</w:t>
      </w:r>
      <w:r w:rsidR="000702E3" w:rsidRPr="00980FDF">
        <w:rPr>
          <w:rFonts w:ascii="Times New Roman" w:hAnsi="Times New Roman" w:cs="Times New Roman"/>
          <w:sz w:val="24"/>
          <w:szCs w:val="24"/>
        </w:rPr>
        <w:t xml:space="preserve"> mean to give the appearance </w:t>
      </w:r>
      <w:r w:rsidR="00825A55">
        <w:rPr>
          <w:rFonts w:ascii="Times New Roman" w:hAnsi="Times New Roman" w:cs="Times New Roman"/>
          <w:sz w:val="24"/>
          <w:szCs w:val="24"/>
        </w:rPr>
        <w:t xml:space="preserve">of righteousness </w:t>
      </w:r>
      <w:r w:rsidR="000702E3" w:rsidRPr="00980FDF">
        <w:rPr>
          <w:rFonts w:ascii="Times New Roman" w:hAnsi="Times New Roman" w:cs="Times New Roman"/>
          <w:sz w:val="24"/>
          <w:szCs w:val="24"/>
        </w:rPr>
        <w:t>to other people</w:t>
      </w:r>
      <w:r w:rsidR="00825A55">
        <w:rPr>
          <w:rFonts w:ascii="Times New Roman" w:hAnsi="Times New Roman" w:cs="Times New Roman"/>
          <w:sz w:val="24"/>
          <w:szCs w:val="24"/>
        </w:rPr>
        <w:t>. Rather, i</w:t>
      </w:r>
      <w:r w:rsidR="000702E3" w:rsidRPr="00980FDF">
        <w:rPr>
          <w:rFonts w:ascii="Times New Roman" w:hAnsi="Times New Roman" w:cs="Times New Roman"/>
          <w:sz w:val="24"/>
          <w:szCs w:val="24"/>
        </w:rPr>
        <w:t>t means to be righteous in heart</w:t>
      </w:r>
      <w:r w:rsidR="00825A55">
        <w:rPr>
          <w:rFonts w:ascii="Times New Roman" w:hAnsi="Times New Roman" w:cs="Times New Roman"/>
          <w:sz w:val="24"/>
          <w:szCs w:val="24"/>
        </w:rPr>
        <w:t xml:space="preserve">—to </w:t>
      </w:r>
      <w:r w:rsidR="000702E3" w:rsidRPr="00980FDF">
        <w:rPr>
          <w:rFonts w:ascii="Times New Roman" w:hAnsi="Times New Roman" w:cs="Times New Roman"/>
          <w:sz w:val="24"/>
          <w:szCs w:val="24"/>
        </w:rPr>
        <w:t>have mercy on the poor</w:t>
      </w:r>
      <w:r w:rsidR="00825A55">
        <w:rPr>
          <w:rFonts w:ascii="Times New Roman" w:hAnsi="Times New Roman" w:cs="Times New Roman"/>
          <w:sz w:val="24"/>
          <w:szCs w:val="24"/>
        </w:rPr>
        <w:t>,</w:t>
      </w:r>
      <w:r w:rsidR="000702E3" w:rsidRPr="00980FDF">
        <w:rPr>
          <w:rFonts w:ascii="Times New Roman" w:hAnsi="Times New Roman" w:cs="Times New Roman"/>
          <w:sz w:val="24"/>
          <w:szCs w:val="24"/>
        </w:rPr>
        <w:t xml:space="preserve"> to be generous</w:t>
      </w:r>
      <w:r w:rsidR="00825A55">
        <w:rPr>
          <w:rFonts w:ascii="Times New Roman" w:hAnsi="Times New Roman" w:cs="Times New Roman"/>
          <w:sz w:val="24"/>
          <w:szCs w:val="24"/>
        </w:rPr>
        <w:t>, and</w:t>
      </w:r>
      <w:r w:rsidR="000702E3" w:rsidRPr="00980FDF">
        <w:rPr>
          <w:rFonts w:ascii="Times New Roman" w:hAnsi="Times New Roman" w:cs="Times New Roman"/>
          <w:sz w:val="24"/>
          <w:szCs w:val="24"/>
        </w:rPr>
        <w:t xml:space="preserve"> to be honest</w:t>
      </w:r>
      <w:r w:rsidR="00825A55">
        <w:rPr>
          <w:rFonts w:ascii="Times New Roman" w:hAnsi="Times New Roman" w:cs="Times New Roman"/>
          <w:sz w:val="24"/>
          <w:szCs w:val="24"/>
        </w:rPr>
        <w:t>. T</w:t>
      </w:r>
      <w:r w:rsidR="000702E3" w:rsidRPr="00980FDF">
        <w:rPr>
          <w:rFonts w:ascii="Times New Roman" w:hAnsi="Times New Roman" w:cs="Times New Roman"/>
          <w:sz w:val="24"/>
          <w:szCs w:val="24"/>
        </w:rPr>
        <w:t xml:space="preserve">hese are the qualities that make </w:t>
      </w:r>
      <w:r w:rsidR="00825A55">
        <w:rPr>
          <w:rFonts w:ascii="Times New Roman" w:hAnsi="Times New Roman" w:cs="Times New Roman"/>
          <w:sz w:val="24"/>
          <w:szCs w:val="24"/>
        </w:rPr>
        <w:t xml:space="preserve">up </w:t>
      </w:r>
      <w:r w:rsidR="000702E3" w:rsidRPr="00980FDF">
        <w:rPr>
          <w:rFonts w:ascii="Times New Roman" w:hAnsi="Times New Roman" w:cs="Times New Roman"/>
          <w:sz w:val="24"/>
          <w:szCs w:val="24"/>
        </w:rPr>
        <w:t>righteousness</w:t>
      </w:r>
      <w:r w:rsidR="00825A55">
        <w:rPr>
          <w:rFonts w:ascii="Times New Roman" w:hAnsi="Times New Roman" w:cs="Times New Roman"/>
          <w:sz w:val="24"/>
          <w:szCs w:val="24"/>
        </w:rPr>
        <w:t>. It is natural. It is not because we</w:t>
      </w:r>
      <w:r w:rsidR="000702E3" w:rsidRPr="00980FDF">
        <w:rPr>
          <w:rFonts w:ascii="Times New Roman" w:hAnsi="Times New Roman" w:cs="Times New Roman"/>
          <w:sz w:val="24"/>
          <w:szCs w:val="24"/>
        </w:rPr>
        <w:t xml:space="preserve"> want to appear </w:t>
      </w:r>
      <w:r w:rsidR="00825A55">
        <w:rPr>
          <w:rFonts w:ascii="Times New Roman" w:hAnsi="Times New Roman" w:cs="Times New Roman"/>
          <w:sz w:val="24"/>
          <w:szCs w:val="24"/>
        </w:rPr>
        <w:t>righteous</w:t>
      </w:r>
      <w:r w:rsidR="000702E3" w:rsidRPr="00980FDF">
        <w:rPr>
          <w:rFonts w:ascii="Times New Roman" w:hAnsi="Times New Roman" w:cs="Times New Roman"/>
          <w:sz w:val="24"/>
          <w:szCs w:val="24"/>
        </w:rPr>
        <w:t xml:space="preserve"> before </w:t>
      </w:r>
      <w:r w:rsidR="00760EFB">
        <w:rPr>
          <w:rFonts w:ascii="Times New Roman" w:hAnsi="Times New Roman" w:cs="Times New Roman"/>
          <w:sz w:val="24"/>
          <w:szCs w:val="24"/>
        </w:rPr>
        <w:t>o</w:t>
      </w:r>
      <w:r w:rsidR="000702E3" w:rsidRPr="00980FDF">
        <w:rPr>
          <w:rFonts w:ascii="Times New Roman" w:hAnsi="Times New Roman" w:cs="Times New Roman"/>
          <w:sz w:val="24"/>
          <w:szCs w:val="24"/>
        </w:rPr>
        <w:t>the</w:t>
      </w:r>
      <w:r w:rsidR="00760EFB">
        <w:rPr>
          <w:rFonts w:ascii="Times New Roman" w:hAnsi="Times New Roman" w:cs="Times New Roman"/>
          <w:sz w:val="24"/>
          <w:szCs w:val="24"/>
        </w:rPr>
        <w:t>r</w:t>
      </w:r>
      <w:r w:rsidR="000702E3" w:rsidRPr="00980FDF">
        <w:rPr>
          <w:rFonts w:ascii="Times New Roman" w:hAnsi="Times New Roman" w:cs="Times New Roman"/>
          <w:sz w:val="24"/>
          <w:szCs w:val="24"/>
        </w:rPr>
        <w:t xml:space="preserve"> </w:t>
      </w:r>
      <w:r w:rsidR="00825A55">
        <w:rPr>
          <w:rFonts w:ascii="Times New Roman" w:hAnsi="Times New Roman" w:cs="Times New Roman"/>
          <w:sz w:val="24"/>
          <w:szCs w:val="24"/>
        </w:rPr>
        <w:t>people.</w:t>
      </w:r>
    </w:p>
    <w:p w:rsidR="000702E3" w:rsidRPr="00980FDF" w:rsidRDefault="000702E3" w:rsidP="000702E3">
      <w:pPr>
        <w:pStyle w:val="Normal1"/>
        <w:spacing w:line="240" w:lineRule="auto"/>
        <w:ind w:firstLine="288"/>
        <w:rPr>
          <w:rFonts w:ascii="Times New Roman" w:hAnsi="Times New Roman" w:cs="Times New Roman"/>
          <w:sz w:val="24"/>
          <w:szCs w:val="24"/>
        </w:rPr>
      </w:pPr>
      <w:r w:rsidRPr="00980FDF">
        <w:rPr>
          <w:rFonts w:ascii="Times New Roman" w:hAnsi="Times New Roman" w:cs="Times New Roman"/>
          <w:sz w:val="24"/>
          <w:szCs w:val="24"/>
        </w:rPr>
        <w:t>Let’s</w:t>
      </w:r>
      <w:r w:rsidR="00825A55">
        <w:rPr>
          <w:rFonts w:ascii="Times New Roman" w:hAnsi="Times New Roman" w:cs="Times New Roman"/>
          <w:sz w:val="24"/>
          <w:szCs w:val="24"/>
        </w:rPr>
        <w:t xml:space="preserve"> turn to</w:t>
      </w:r>
      <w:r w:rsidRPr="00980FDF">
        <w:rPr>
          <w:rFonts w:ascii="Times New Roman" w:hAnsi="Times New Roman" w:cs="Times New Roman"/>
          <w:sz w:val="24"/>
          <w:szCs w:val="24"/>
        </w:rPr>
        <w:t xml:space="preserve"> another story </w:t>
      </w:r>
      <w:r w:rsidR="00825A55">
        <w:rPr>
          <w:rFonts w:ascii="Times New Roman" w:hAnsi="Times New Roman" w:cs="Times New Roman"/>
          <w:sz w:val="24"/>
          <w:szCs w:val="24"/>
        </w:rPr>
        <w:t>which helps us</w:t>
      </w:r>
      <w:r w:rsidRPr="00980FDF">
        <w:rPr>
          <w:rFonts w:ascii="Times New Roman" w:hAnsi="Times New Roman" w:cs="Times New Roman"/>
          <w:sz w:val="24"/>
          <w:szCs w:val="24"/>
        </w:rPr>
        <w:t xml:space="preserve"> understand what righteousness means. Righteousne</w:t>
      </w:r>
      <w:r>
        <w:rPr>
          <w:rFonts w:ascii="Times New Roman" w:hAnsi="Times New Roman" w:cs="Times New Roman"/>
          <w:sz w:val="24"/>
          <w:szCs w:val="24"/>
        </w:rPr>
        <w:t>ss is not just a passive virtue</w:t>
      </w:r>
      <w:r w:rsidR="00825A55">
        <w:rPr>
          <w:rFonts w:ascii="Times New Roman" w:hAnsi="Times New Roman" w:cs="Times New Roman"/>
          <w:sz w:val="24"/>
          <w:szCs w:val="24"/>
        </w:rPr>
        <w:t xml:space="preserve">—not lying, stealing, and so on. </w:t>
      </w:r>
      <w:r w:rsidR="00760EFB">
        <w:rPr>
          <w:rFonts w:ascii="Times New Roman" w:hAnsi="Times New Roman" w:cs="Times New Roman"/>
          <w:sz w:val="24"/>
          <w:szCs w:val="24"/>
        </w:rPr>
        <w:t>Instead</w:t>
      </w:r>
      <w:r w:rsidR="00825A55">
        <w:rPr>
          <w:rFonts w:ascii="Times New Roman" w:hAnsi="Times New Roman" w:cs="Times New Roman"/>
          <w:sz w:val="24"/>
          <w:szCs w:val="24"/>
        </w:rPr>
        <w:t xml:space="preserve">, </w:t>
      </w:r>
      <w:r w:rsidRPr="00980FDF">
        <w:rPr>
          <w:rFonts w:ascii="Times New Roman" w:hAnsi="Times New Roman" w:cs="Times New Roman"/>
          <w:sz w:val="24"/>
          <w:szCs w:val="24"/>
        </w:rPr>
        <w:t xml:space="preserve">righteousness </w:t>
      </w:r>
      <w:r w:rsidR="00825A55">
        <w:rPr>
          <w:rFonts w:ascii="Times New Roman" w:hAnsi="Times New Roman" w:cs="Times New Roman"/>
          <w:sz w:val="24"/>
          <w:szCs w:val="24"/>
        </w:rPr>
        <w:t xml:space="preserve">means that we </w:t>
      </w:r>
      <w:r w:rsidRPr="00980FDF">
        <w:rPr>
          <w:rFonts w:ascii="Times New Roman" w:hAnsi="Times New Roman" w:cs="Times New Roman"/>
          <w:sz w:val="24"/>
          <w:szCs w:val="24"/>
        </w:rPr>
        <w:t>have a very clear</w:t>
      </w:r>
      <w:r w:rsidR="00825A55">
        <w:rPr>
          <w:rFonts w:ascii="Times New Roman" w:hAnsi="Times New Roman" w:cs="Times New Roman"/>
          <w:sz w:val="24"/>
          <w:szCs w:val="24"/>
        </w:rPr>
        <w:t>,</w:t>
      </w:r>
      <w:r w:rsidRPr="00980FDF">
        <w:rPr>
          <w:rFonts w:ascii="Times New Roman" w:hAnsi="Times New Roman" w:cs="Times New Roman"/>
          <w:sz w:val="24"/>
          <w:szCs w:val="24"/>
        </w:rPr>
        <w:t xml:space="preserve"> concentrat</w:t>
      </w:r>
      <w:r w:rsidR="00825A55">
        <w:rPr>
          <w:rFonts w:ascii="Times New Roman" w:hAnsi="Times New Roman" w:cs="Times New Roman"/>
          <w:sz w:val="24"/>
          <w:szCs w:val="24"/>
        </w:rPr>
        <w:t>ed aim in our lives. This aim is described by Paul.</w:t>
      </w:r>
      <w:r w:rsidRPr="00980FDF">
        <w:rPr>
          <w:rFonts w:ascii="Times New Roman" w:hAnsi="Times New Roman" w:cs="Times New Roman"/>
          <w:sz w:val="24"/>
          <w:szCs w:val="24"/>
        </w:rPr>
        <w:t xml:space="preserve"> </w:t>
      </w:r>
    </w:p>
    <w:p w:rsidR="000702E3" w:rsidRPr="000702E3" w:rsidRDefault="000702E3" w:rsidP="000702E3">
      <w:pPr>
        <w:pStyle w:val="NormalWeb"/>
        <w:spacing w:before="0" w:beforeAutospacing="0" w:after="0" w:afterAutospacing="0"/>
        <w:ind w:firstLine="288"/>
        <w:rPr>
          <w:rStyle w:val="passage-display-bcv"/>
          <w:lang w:val="en-US"/>
        </w:rPr>
      </w:pPr>
      <w:r w:rsidRPr="000702E3">
        <w:rPr>
          <w:rStyle w:val="text"/>
          <w:lang w:val="en-US"/>
        </w:rPr>
        <w:t xml:space="preserve">“Not that I have already attained, or am already perfected; but I press on, that I may lay hold of that for which Christ Jesus has also laid hold of me. Brethren, I do not count myself to have apprehended; but one thing </w:t>
      </w:r>
      <w:r w:rsidRPr="000702E3">
        <w:rPr>
          <w:rStyle w:val="text"/>
          <w:iCs/>
          <w:lang w:val="en-US"/>
        </w:rPr>
        <w:t>I do,</w:t>
      </w:r>
      <w:r w:rsidRPr="000702E3">
        <w:rPr>
          <w:rStyle w:val="text"/>
          <w:lang w:val="en-US"/>
        </w:rPr>
        <w:t xml:space="preserve"> forgetting those things which are behind and reaching forward to those things which are ahead, I press toward the goal for the prize of the upward call of God in Christ Jesus.</w:t>
      </w:r>
      <w:r w:rsidR="00825A55">
        <w:rPr>
          <w:rStyle w:val="text"/>
          <w:lang w:val="en-US"/>
        </w:rPr>
        <w:t xml:space="preserve"> </w:t>
      </w:r>
      <w:r w:rsidRPr="000702E3">
        <w:rPr>
          <w:rStyle w:val="text"/>
          <w:lang w:val="en-US"/>
        </w:rPr>
        <w:t xml:space="preserve">Therefore let us, as many as are mature, have this mind; and if in anything you think otherwise, God will reveal even this to you. Nevertheless, to </w:t>
      </w:r>
      <w:r w:rsidRPr="000702E3">
        <w:rPr>
          <w:rStyle w:val="text"/>
          <w:iCs/>
          <w:lang w:val="en-US"/>
        </w:rPr>
        <w:t>the degree</w:t>
      </w:r>
      <w:r w:rsidRPr="000702E3">
        <w:rPr>
          <w:rStyle w:val="text"/>
          <w:lang w:val="en-US"/>
        </w:rPr>
        <w:t xml:space="preserve"> that we have already attained, let us walk by the same rule, let us be of the same mind.”</w:t>
      </w:r>
      <w:r w:rsidRPr="000702E3">
        <w:rPr>
          <w:rStyle w:val="passage-display-bcv"/>
          <w:lang w:val="en-US"/>
        </w:rPr>
        <w:t xml:space="preserve"> </w:t>
      </w:r>
      <w:r w:rsidRPr="000702E3">
        <w:rPr>
          <w:rStyle w:val="passage-display-bcv"/>
          <w:i/>
          <w:lang w:val="en-US"/>
        </w:rPr>
        <w:t xml:space="preserve">Philippians </w:t>
      </w:r>
      <w:r w:rsidRPr="000702E3">
        <w:rPr>
          <w:rStyle w:val="passage-display-bcv"/>
          <w:lang w:val="en-US"/>
        </w:rPr>
        <w:t>3:12-16</w:t>
      </w:r>
      <w:r w:rsidR="00825A55">
        <w:rPr>
          <w:rStyle w:val="passage-display-bcv"/>
          <w:lang w:val="en-US"/>
        </w:rPr>
        <w:t>.</w:t>
      </w:r>
    </w:p>
    <w:p w:rsidR="000702E3" w:rsidRPr="000702E3" w:rsidRDefault="00825A55" w:rsidP="000702E3">
      <w:pPr>
        <w:pStyle w:val="NormalWeb"/>
        <w:spacing w:before="0" w:beforeAutospacing="0" w:after="0" w:afterAutospacing="0"/>
        <w:ind w:firstLine="288"/>
        <w:rPr>
          <w:rStyle w:val="text"/>
          <w:lang w:val="en-US"/>
        </w:rPr>
      </w:pPr>
      <w:r>
        <w:rPr>
          <w:rStyle w:val="passage-display-bcv"/>
          <w:lang w:val="en-US"/>
        </w:rPr>
        <w:t>T</w:t>
      </w:r>
      <w:r w:rsidR="000702E3" w:rsidRPr="000702E3">
        <w:rPr>
          <w:rStyle w:val="passage-display-bcv"/>
          <w:lang w:val="en-US"/>
        </w:rPr>
        <w:t>he main point is</w:t>
      </w:r>
      <w:r>
        <w:rPr>
          <w:rStyle w:val="passage-display-bcv"/>
          <w:lang w:val="en-US"/>
        </w:rPr>
        <w:t>, “</w:t>
      </w:r>
      <w:r w:rsidRPr="000702E3">
        <w:rPr>
          <w:rStyle w:val="text"/>
          <w:lang w:val="en-US"/>
        </w:rPr>
        <w:t xml:space="preserve">Brethren, I do not count myself to have apprehended; but one thing </w:t>
      </w:r>
      <w:r w:rsidRPr="000702E3">
        <w:rPr>
          <w:rStyle w:val="text"/>
          <w:iCs/>
          <w:lang w:val="en-US"/>
        </w:rPr>
        <w:t>I do,</w:t>
      </w:r>
      <w:r w:rsidRPr="000702E3">
        <w:rPr>
          <w:rStyle w:val="text"/>
          <w:lang w:val="en-US"/>
        </w:rPr>
        <w:t xml:space="preserve"> forgetting those things which are behind and reaching forward to those things which are ahead, I press toward the goal</w:t>
      </w:r>
      <w:r w:rsidR="000702E3" w:rsidRPr="000702E3">
        <w:rPr>
          <w:rStyle w:val="text"/>
          <w:lang w:val="en-US"/>
        </w:rPr>
        <w:t>.</w:t>
      </w:r>
      <w:r>
        <w:rPr>
          <w:rStyle w:val="text"/>
          <w:lang w:val="en-US"/>
        </w:rPr>
        <w:t>”</w:t>
      </w:r>
      <w:r w:rsidR="000702E3" w:rsidRPr="000702E3">
        <w:rPr>
          <w:rStyle w:val="text"/>
          <w:lang w:val="en-US"/>
        </w:rPr>
        <w:t xml:space="preserve"> What is the goal? The</w:t>
      </w:r>
      <w:r>
        <w:rPr>
          <w:rStyle w:val="text"/>
          <w:lang w:val="en-US"/>
        </w:rPr>
        <w:t xml:space="preserve"> goal is to be one with Christ—t</w:t>
      </w:r>
      <w:r w:rsidR="000702E3" w:rsidRPr="000702E3">
        <w:rPr>
          <w:rStyle w:val="text"/>
          <w:lang w:val="en-US"/>
        </w:rPr>
        <w:t xml:space="preserve">o </w:t>
      </w:r>
      <w:r w:rsidR="0034026E">
        <w:rPr>
          <w:rStyle w:val="text"/>
          <w:lang w:val="en-US"/>
        </w:rPr>
        <w:t>lay hold of Christ as Christ had</w:t>
      </w:r>
      <w:r w:rsidR="000702E3" w:rsidRPr="000702E3">
        <w:rPr>
          <w:rStyle w:val="text"/>
          <w:lang w:val="en-US"/>
        </w:rPr>
        <w:t xml:space="preserve"> laid</w:t>
      </w:r>
      <w:r>
        <w:rPr>
          <w:rStyle w:val="text"/>
          <w:lang w:val="en-US"/>
        </w:rPr>
        <w:t xml:space="preserve"> hold of him</w:t>
      </w:r>
      <w:r w:rsidR="0034026E">
        <w:rPr>
          <w:rStyle w:val="text"/>
          <w:lang w:val="en-US"/>
        </w:rPr>
        <w:t xml:space="preserve">. </w:t>
      </w:r>
      <w:r w:rsidR="00760EFB">
        <w:rPr>
          <w:rStyle w:val="text"/>
          <w:lang w:val="en-US"/>
        </w:rPr>
        <w:t>Paul</w:t>
      </w:r>
      <w:r>
        <w:rPr>
          <w:rStyle w:val="text"/>
          <w:lang w:val="en-US"/>
        </w:rPr>
        <w:t xml:space="preserve"> wa</w:t>
      </w:r>
      <w:r w:rsidR="000702E3" w:rsidRPr="000702E3">
        <w:rPr>
          <w:rStyle w:val="text"/>
          <w:lang w:val="en-US"/>
        </w:rPr>
        <w:t xml:space="preserve">s </w:t>
      </w:r>
      <w:r w:rsidR="0034026E">
        <w:rPr>
          <w:rStyle w:val="text"/>
          <w:lang w:val="en-US"/>
        </w:rPr>
        <w:t xml:space="preserve">constantly </w:t>
      </w:r>
      <w:r w:rsidR="000702E3" w:rsidRPr="000702E3">
        <w:rPr>
          <w:rStyle w:val="text"/>
          <w:lang w:val="en-US"/>
        </w:rPr>
        <w:t xml:space="preserve">pressing forward </w:t>
      </w:r>
      <w:r w:rsidR="0034026E">
        <w:rPr>
          <w:rStyle w:val="text"/>
          <w:lang w:val="en-US"/>
        </w:rPr>
        <w:t>to that</w:t>
      </w:r>
      <w:r w:rsidR="00760EFB">
        <w:rPr>
          <w:rStyle w:val="text"/>
          <w:lang w:val="en-US"/>
        </w:rPr>
        <w:t xml:space="preserve"> goal</w:t>
      </w:r>
      <w:r w:rsidR="000702E3" w:rsidRPr="000702E3">
        <w:rPr>
          <w:rStyle w:val="text"/>
          <w:lang w:val="en-US"/>
        </w:rPr>
        <w:t xml:space="preserve">. </w:t>
      </w:r>
    </w:p>
    <w:p w:rsidR="0034026E" w:rsidRDefault="000702E3" w:rsidP="000702E3">
      <w:pPr>
        <w:pStyle w:val="NormalWeb"/>
        <w:spacing w:before="0" w:beforeAutospacing="0" w:after="0" w:afterAutospacing="0"/>
        <w:ind w:firstLine="288"/>
        <w:rPr>
          <w:lang w:val="en-US"/>
        </w:rPr>
      </w:pPr>
      <w:r w:rsidRPr="000702E3">
        <w:rPr>
          <w:rStyle w:val="text"/>
          <w:lang w:val="en-US"/>
        </w:rPr>
        <w:t>We know that we have a definite aim</w:t>
      </w:r>
      <w:r w:rsidR="00825A55">
        <w:rPr>
          <w:rStyle w:val="text"/>
          <w:lang w:val="en-US"/>
        </w:rPr>
        <w:t>. I</w:t>
      </w:r>
      <w:r w:rsidRPr="000702E3">
        <w:rPr>
          <w:rStyle w:val="text"/>
          <w:lang w:val="en-US"/>
        </w:rPr>
        <w:t xml:space="preserve">t is </w:t>
      </w:r>
      <w:r w:rsidR="00760EFB" w:rsidRPr="000702E3">
        <w:rPr>
          <w:rStyle w:val="text"/>
          <w:lang w:val="en-US"/>
        </w:rPr>
        <w:t xml:space="preserve">really </w:t>
      </w:r>
      <w:r w:rsidRPr="000702E3">
        <w:rPr>
          <w:rStyle w:val="text"/>
          <w:lang w:val="en-US"/>
        </w:rPr>
        <w:t xml:space="preserve">important for our children to identify with that aim. </w:t>
      </w:r>
      <w:r w:rsidRPr="000702E3">
        <w:rPr>
          <w:lang w:val="en-US"/>
        </w:rPr>
        <w:t xml:space="preserve"> If they do not fully identify with that aim</w:t>
      </w:r>
      <w:r w:rsidR="00760EFB">
        <w:rPr>
          <w:lang w:val="en-US"/>
        </w:rPr>
        <w:t>,</w:t>
      </w:r>
      <w:r w:rsidRPr="000702E3">
        <w:rPr>
          <w:lang w:val="en-US"/>
        </w:rPr>
        <w:t xml:space="preserve"> then whatever we do will be in vain. But the question is</w:t>
      </w:r>
      <w:r w:rsidR="00760EFB">
        <w:rPr>
          <w:lang w:val="en-US"/>
        </w:rPr>
        <w:t>,</w:t>
      </w:r>
      <w:r w:rsidRPr="000702E3">
        <w:rPr>
          <w:lang w:val="en-US"/>
        </w:rPr>
        <w:t xml:space="preserve"> </w:t>
      </w:r>
      <w:r w:rsidR="0034026E">
        <w:rPr>
          <w:lang w:val="en-US"/>
        </w:rPr>
        <w:t xml:space="preserve">do we, </w:t>
      </w:r>
      <w:r w:rsidRPr="000702E3">
        <w:rPr>
          <w:lang w:val="en-US"/>
        </w:rPr>
        <w:t>as parents</w:t>
      </w:r>
      <w:r w:rsidR="0034026E">
        <w:rPr>
          <w:lang w:val="en-US"/>
        </w:rPr>
        <w:t>, identify with this aim?</w:t>
      </w:r>
      <w:r w:rsidRPr="000702E3">
        <w:rPr>
          <w:lang w:val="en-US"/>
        </w:rPr>
        <w:t xml:space="preserve"> What is your a</w:t>
      </w:r>
      <w:r w:rsidR="0034026E">
        <w:rPr>
          <w:lang w:val="en-US"/>
        </w:rPr>
        <w:t>im?  How would you formulate i</w:t>
      </w:r>
      <w:r w:rsidRPr="000702E3">
        <w:rPr>
          <w:lang w:val="en-US"/>
        </w:rPr>
        <w:t>t?</w:t>
      </w:r>
      <w:r w:rsidR="0034026E">
        <w:rPr>
          <w:lang w:val="en-US"/>
        </w:rPr>
        <w:t xml:space="preserve"> We will read more about this later. </w:t>
      </w:r>
    </w:p>
    <w:p w:rsidR="000702E3" w:rsidRPr="00136683" w:rsidRDefault="0034026E" w:rsidP="0034026E">
      <w:pPr>
        <w:pStyle w:val="NormalWeb"/>
        <w:spacing w:before="0" w:beforeAutospacing="0" w:after="0" w:afterAutospacing="0"/>
        <w:ind w:firstLine="288"/>
        <w:rPr>
          <w:lang w:val="en-US"/>
        </w:rPr>
      </w:pPr>
      <w:r>
        <w:rPr>
          <w:lang w:val="en-US"/>
        </w:rPr>
        <w:t xml:space="preserve">We </w:t>
      </w:r>
      <w:r w:rsidR="0063543E">
        <w:rPr>
          <w:lang w:val="en-US"/>
        </w:rPr>
        <w:t>will</w:t>
      </w:r>
      <w:r>
        <w:rPr>
          <w:lang w:val="en-US"/>
        </w:rPr>
        <w:t xml:space="preserve"> now read another statement, which I will slightly alter to fit our topic.</w:t>
      </w:r>
      <w:r w:rsidR="0063543E">
        <w:rPr>
          <w:lang w:val="en-US"/>
        </w:rPr>
        <w:t xml:space="preserve"> </w:t>
      </w:r>
      <w:r w:rsidR="000702E3" w:rsidRPr="000702E3">
        <w:rPr>
          <w:lang w:val="en-US"/>
        </w:rPr>
        <w:t>“The gospel is</w:t>
      </w:r>
      <w:r>
        <w:rPr>
          <w:lang w:val="en-US"/>
        </w:rPr>
        <w:t xml:space="preserve"> a wonderful simplifier of life’</w:t>
      </w:r>
      <w:r w:rsidR="000702E3" w:rsidRPr="000702E3">
        <w:rPr>
          <w:lang w:val="en-US"/>
        </w:rPr>
        <w:t>s problems. Its instruction, heeded, would make plain many a perplexity</w:t>
      </w:r>
      <w:r>
        <w:rPr>
          <w:lang w:val="en-US"/>
        </w:rPr>
        <w:t xml:space="preserve"> and save us from many an error</w:t>
      </w:r>
      <w:r w:rsidR="000702E3" w:rsidRPr="000702E3">
        <w:rPr>
          <w:lang w:val="en-US"/>
        </w:rPr>
        <w:t xml:space="preserve">. </w:t>
      </w:r>
      <w:r>
        <w:rPr>
          <w:lang w:val="en-US"/>
        </w:rPr>
        <w:t xml:space="preserve">[How often </w:t>
      </w:r>
      <w:r w:rsidR="000702E3" w:rsidRPr="000702E3">
        <w:rPr>
          <w:lang w:val="en-US"/>
        </w:rPr>
        <w:t xml:space="preserve">we find ourselves in perplexity when it comes to the question </w:t>
      </w:r>
      <w:r>
        <w:rPr>
          <w:lang w:val="en-US"/>
        </w:rPr>
        <w:t>of professions—whether for our children or for ourselves. There</w:t>
      </w:r>
      <w:r w:rsidR="00760EFB">
        <w:rPr>
          <w:lang w:val="en-US"/>
        </w:rPr>
        <w:t>’s</w:t>
      </w:r>
      <w:r>
        <w:rPr>
          <w:lang w:val="en-US"/>
        </w:rPr>
        <w:t xml:space="preserve"> a back and forth about which one to choose. It’s perplexing isn’t it?</w:t>
      </w:r>
      <w:r w:rsidR="000702E3" w:rsidRPr="000702E3">
        <w:rPr>
          <w:lang w:val="en-US"/>
        </w:rPr>
        <w:t xml:space="preserve"> There are so many possibilities</w:t>
      </w:r>
      <w:r>
        <w:rPr>
          <w:lang w:val="en-US"/>
        </w:rPr>
        <w:t xml:space="preserve">, </w:t>
      </w:r>
      <w:r w:rsidR="00760EFB">
        <w:rPr>
          <w:lang w:val="en-US"/>
        </w:rPr>
        <w:t>al</w:t>
      </w:r>
      <w:r>
        <w:rPr>
          <w:lang w:val="en-US"/>
        </w:rPr>
        <w:t>though not always</w:t>
      </w:r>
      <w:r w:rsidR="00760EFB">
        <w:rPr>
          <w:lang w:val="en-US"/>
        </w:rPr>
        <w:t>,</w:t>
      </w:r>
      <w:r>
        <w:rPr>
          <w:lang w:val="en-US"/>
        </w:rPr>
        <w:t xml:space="preserve"> of course. Slaves don’t have </w:t>
      </w:r>
      <w:r w:rsidR="00760EFB">
        <w:rPr>
          <w:lang w:val="en-US"/>
        </w:rPr>
        <w:t>such</w:t>
      </w:r>
      <w:r>
        <w:rPr>
          <w:lang w:val="en-US"/>
        </w:rPr>
        <w:t xml:space="preserve"> choices, for </w:t>
      </w:r>
      <w:r w:rsidR="00760EFB">
        <w:rPr>
          <w:lang w:val="en-US"/>
        </w:rPr>
        <w:t>instance</w:t>
      </w:r>
      <w:r>
        <w:rPr>
          <w:lang w:val="en-US"/>
        </w:rPr>
        <w:t>. But even those who are very poor</w:t>
      </w:r>
      <w:r w:rsidR="00760EFB">
        <w:rPr>
          <w:lang w:val="en-US"/>
        </w:rPr>
        <w:t>,</w:t>
      </w:r>
      <w:r>
        <w:rPr>
          <w:lang w:val="en-US"/>
        </w:rPr>
        <w:t xml:space="preserve"> without </w:t>
      </w:r>
      <w:r w:rsidR="00760EFB">
        <w:rPr>
          <w:lang w:val="en-US"/>
        </w:rPr>
        <w:t xml:space="preserve">the </w:t>
      </w:r>
      <w:r>
        <w:rPr>
          <w:lang w:val="en-US"/>
        </w:rPr>
        <w:t xml:space="preserve">possibility of </w:t>
      </w:r>
      <w:r w:rsidR="00760EFB">
        <w:rPr>
          <w:lang w:val="en-US"/>
        </w:rPr>
        <w:t xml:space="preserve">an academic </w:t>
      </w:r>
      <w:r>
        <w:rPr>
          <w:lang w:val="en-US"/>
        </w:rPr>
        <w:t>education</w:t>
      </w:r>
      <w:r w:rsidR="00760EFB">
        <w:rPr>
          <w:lang w:val="en-US"/>
        </w:rPr>
        <w:t>,</w:t>
      </w:r>
      <w:r>
        <w:rPr>
          <w:lang w:val="en-US"/>
        </w:rPr>
        <w:t xml:space="preserve"> still have options. We can see this with Hamilton </w:t>
      </w:r>
      <w:proofErr w:type="spellStart"/>
      <w:r>
        <w:rPr>
          <w:lang w:val="en-US"/>
        </w:rPr>
        <w:t>Naki</w:t>
      </w:r>
      <w:proofErr w:type="spellEnd"/>
      <w:r>
        <w:rPr>
          <w:lang w:val="en-US"/>
        </w:rPr>
        <w:t xml:space="preserve">, who </w:t>
      </w:r>
      <w:r w:rsidR="00760EFB">
        <w:rPr>
          <w:lang w:val="en-US"/>
        </w:rPr>
        <w:t>began as</w:t>
      </w:r>
      <w:r>
        <w:rPr>
          <w:lang w:val="en-US"/>
        </w:rPr>
        <w:t xml:space="preserve"> a gardener. He had an option. </w:t>
      </w:r>
      <w:r w:rsidR="000702E3" w:rsidRPr="000702E3">
        <w:rPr>
          <w:lang w:val="en-US"/>
        </w:rPr>
        <w:t>B</w:t>
      </w:r>
      <w:r>
        <w:rPr>
          <w:lang w:val="en-US"/>
        </w:rPr>
        <w:t>en Carson came from a poor back</w:t>
      </w:r>
      <w:r w:rsidR="000702E3" w:rsidRPr="000702E3">
        <w:rPr>
          <w:lang w:val="en-US"/>
        </w:rPr>
        <w:t>ground</w:t>
      </w:r>
      <w:r w:rsidR="00760EFB">
        <w:rPr>
          <w:lang w:val="en-US"/>
        </w:rPr>
        <w:t xml:space="preserve"> too</w:t>
      </w:r>
      <w:r>
        <w:rPr>
          <w:lang w:val="en-US"/>
        </w:rPr>
        <w:t>. There</w:t>
      </w:r>
      <w:r w:rsidR="000702E3" w:rsidRPr="000702E3">
        <w:rPr>
          <w:lang w:val="en-US"/>
        </w:rPr>
        <w:t xml:space="preserve"> are </w:t>
      </w:r>
      <w:r>
        <w:rPr>
          <w:lang w:val="en-US"/>
        </w:rPr>
        <w:t xml:space="preserve">more </w:t>
      </w:r>
      <w:r w:rsidR="000702E3" w:rsidRPr="000702E3">
        <w:rPr>
          <w:lang w:val="en-US"/>
        </w:rPr>
        <w:t xml:space="preserve">possibilities </w:t>
      </w:r>
      <w:r>
        <w:rPr>
          <w:lang w:val="en-US"/>
        </w:rPr>
        <w:t xml:space="preserve">than we think. </w:t>
      </w:r>
      <w:r w:rsidR="000232D7">
        <w:rPr>
          <w:lang w:val="en-US"/>
        </w:rPr>
        <w:t xml:space="preserve">But it is perplexing when we have so many </w:t>
      </w:r>
      <w:r w:rsidR="00760EFB">
        <w:rPr>
          <w:lang w:val="en-US"/>
        </w:rPr>
        <w:t>options</w:t>
      </w:r>
      <w:r w:rsidR="000232D7">
        <w:rPr>
          <w:lang w:val="en-US"/>
        </w:rPr>
        <w:t>.</w:t>
      </w:r>
      <w:r>
        <w:rPr>
          <w:lang w:val="en-US"/>
        </w:rPr>
        <w:t xml:space="preserve">] </w:t>
      </w:r>
      <w:r w:rsidR="000702E3" w:rsidRPr="000702E3">
        <w:rPr>
          <w:lang w:val="en-US"/>
        </w:rPr>
        <w:t>It teaches us to estimate things at their true value and to give the most effort to the things of greatest worth—the things that will endure. This lesson is needed by those upon whom rests the respon</w:t>
      </w:r>
      <w:r w:rsidR="000232D7">
        <w:rPr>
          <w:lang w:val="en-US"/>
        </w:rPr>
        <w:t>sibility of selecting [an education</w:t>
      </w:r>
      <w:r w:rsidR="00760EFB">
        <w:rPr>
          <w:lang w:val="en-US"/>
        </w:rPr>
        <w:t>—t</w:t>
      </w:r>
      <w:r w:rsidR="000702E3" w:rsidRPr="000702E3">
        <w:rPr>
          <w:lang w:val="en-US"/>
        </w:rPr>
        <w:t>his applies very well</w:t>
      </w:r>
      <w:r w:rsidR="000232D7">
        <w:rPr>
          <w:lang w:val="en-US"/>
        </w:rPr>
        <w:t>]</w:t>
      </w:r>
      <w:r w:rsidR="00760EFB">
        <w:rPr>
          <w:lang w:val="en-US"/>
        </w:rPr>
        <w:t>.</w:t>
      </w:r>
      <w:r w:rsidR="000702E3" w:rsidRPr="000702E3">
        <w:rPr>
          <w:lang w:val="en-US"/>
        </w:rPr>
        <w:t xml:space="preserve"> They should not allow themselves to be diverted from the highest aim. Let them remember that the </w:t>
      </w:r>
      <w:r w:rsidR="000232D7">
        <w:rPr>
          <w:lang w:val="en-US"/>
        </w:rPr>
        <w:t>[</w:t>
      </w:r>
      <w:r w:rsidR="000702E3" w:rsidRPr="000702E3">
        <w:rPr>
          <w:lang w:val="en-US"/>
        </w:rPr>
        <w:t>education</w:t>
      </w:r>
      <w:r w:rsidR="000232D7">
        <w:rPr>
          <w:lang w:val="en-US"/>
        </w:rPr>
        <w:t>]</w:t>
      </w:r>
      <w:r w:rsidR="000702E3" w:rsidRPr="000702E3">
        <w:rPr>
          <w:lang w:val="en-US"/>
        </w:rPr>
        <w:t xml:space="preserve"> on earth is to be a symbol of and a preparation for the </w:t>
      </w:r>
      <w:r w:rsidR="000232D7">
        <w:rPr>
          <w:lang w:val="en-US"/>
        </w:rPr>
        <w:t>[</w:t>
      </w:r>
      <w:r w:rsidR="000702E3" w:rsidRPr="000702E3">
        <w:rPr>
          <w:lang w:val="en-US"/>
        </w:rPr>
        <w:t>education</w:t>
      </w:r>
      <w:r w:rsidR="000232D7">
        <w:rPr>
          <w:lang w:val="en-US"/>
        </w:rPr>
        <w:t>]</w:t>
      </w:r>
      <w:r w:rsidR="000702E3" w:rsidRPr="000702E3">
        <w:rPr>
          <w:lang w:val="en-US"/>
        </w:rPr>
        <w:t xml:space="preserve"> in heaven. Life is a training school, from which parents and children are to be graduated to the higher school in the mansions of God. </w:t>
      </w:r>
      <w:r w:rsidR="000232D7">
        <w:rPr>
          <w:lang w:val="en-US"/>
        </w:rPr>
        <w:t>[</w:t>
      </w:r>
      <w:r w:rsidR="00760EFB">
        <w:rPr>
          <w:lang w:val="en-US"/>
        </w:rPr>
        <w:t>This</w:t>
      </w:r>
      <w:r w:rsidR="000702E3" w:rsidRPr="000702E3">
        <w:rPr>
          <w:lang w:val="en-US"/>
        </w:rPr>
        <w:t xml:space="preserve"> fits very well.</w:t>
      </w:r>
      <w:r w:rsidR="000232D7">
        <w:rPr>
          <w:lang w:val="en-US"/>
        </w:rPr>
        <w:t>]</w:t>
      </w:r>
      <w:r w:rsidR="000702E3" w:rsidRPr="000702E3">
        <w:rPr>
          <w:lang w:val="en-US"/>
        </w:rPr>
        <w:t xml:space="preserve"> As the </w:t>
      </w:r>
      <w:r w:rsidR="000232D7">
        <w:rPr>
          <w:lang w:val="en-US"/>
        </w:rPr>
        <w:t>[</w:t>
      </w:r>
      <w:r w:rsidR="000702E3" w:rsidRPr="000702E3">
        <w:rPr>
          <w:lang w:val="en-US"/>
        </w:rPr>
        <w:t>specific education</w:t>
      </w:r>
      <w:r w:rsidR="000232D7">
        <w:rPr>
          <w:lang w:val="en-US"/>
        </w:rPr>
        <w:t>]</w:t>
      </w:r>
      <w:r w:rsidR="000702E3" w:rsidRPr="000702E3">
        <w:rPr>
          <w:lang w:val="en-US"/>
        </w:rPr>
        <w:t xml:space="preserve"> is sought, let this purpose direct the choice. Be not controlled by the desire for wealth, the dictates of fashion, or the customs of society </w:t>
      </w:r>
      <w:r w:rsidR="00136683">
        <w:rPr>
          <w:lang w:val="en-US"/>
        </w:rPr>
        <w:t>[</w:t>
      </w:r>
      <w:r w:rsidR="000702E3" w:rsidRPr="000702E3">
        <w:rPr>
          <w:lang w:val="en-US"/>
        </w:rPr>
        <w:t>or the</w:t>
      </w:r>
      <w:r w:rsidR="00136683">
        <w:rPr>
          <w:lang w:val="en-US"/>
        </w:rPr>
        <w:t xml:space="preserve"> </w:t>
      </w:r>
      <w:r w:rsidR="000702E3" w:rsidRPr="000702E3">
        <w:rPr>
          <w:lang w:val="en-US"/>
        </w:rPr>
        <w:t xml:space="preserve">desire </w:t>
      </w:r>
      <w:r w:rsidR="000702E3" w:rsidRPr="000702E3">
        <w:rPr>
          <w:lang w:val="en-US"/>
        </w:rPr>
        <w:lastRenderedPageBreak/>
        <w:t xml:space="preserve">for a </w:t>
      </w:r>
      <w:r w:rsidR="000702E3" w:rsidRPr="00136683">
        <w:rPr>
          <w:lang w:val="en-US"/>
        </w:rPr>
        <w:t>career</w:t>
      </w:r>
      <w:r w:rsidR="000232D7" w:rsidRPr="00136683">
        <w:rPr>
          <w:lang w:val="en-US"/>
        </w:rPr>
        <w:t>]</w:t>
      </w:r>
      <w:r w:rsidR="000702E3" w:rsidRPr="00136683">
        <w:rPr>
          <w:lang w:val="en-US"/>
        </w:rPr>
        <w:t>.  Consider what will tend most to simplicity, purity, health, and real worth</w:t>
      </w:r>
      <w:r w:rsidR="000232D7" w:rsidRPr="00136683">
        <w:rPr>
          <w:lang w:val="en-US"/>
        </w:rPr>
        <w:t xml:space="preserve"> [and to the</w:t>
      </w:r>
      <w:r w:rsidR="000702E3" w:rsidRPr="00136683">
        <w:rPr>
          <w:lang w:val="en-US"/>
        </w:rPr>
        <w:t xml:space="preserve"> accomplishment of your aim</w:t>
      </w:r>
      <w:r w:rsidR="000232D7" w:rsidRPr="00136683">
        <w:rPr>
          <w:lang w:val="en-US"/>
        </w:rPr>
        <w:t>]</w:t>
      </w:r>
      <w:r w:rsidR="000702E3" w:rsidRPr="00136683">
        <w:rPr>
          <w:lang w:val="en-US"/>
        </w:rPr>
        <w:t xml:space="preserve">. </w:t>
      </w:r>
      <w:r w:rsidR="000702E3" w:rsidRPr="00136683">
        <w:rPr>
          <w:i/>
          <w:lang w:val="en-US"/>
        </w:rPr>
        <w:t>The Ministry of Healing</w:t>
      </w:r>
      <w:r w:rsidR="000702E3" w:rsidRPr="00136683">
        <w:rPr>
          <w:lang w:val="en-US"/>
        </w:rPr>
        <w:t xml:space="preserve"> page 363.1 </w:t>
      </w:r>
    </w:p>
    <w:p w:rsidR="00A82FB1" w:rsidRDefault="00A82FB1" w:rsidP="00A82FB1">
      <w:pPr>
        <w:spacing w:after="0" w:line="240" w:lineRule="auto"/>
        <w:ind w:firstLine="288"/>
        <w:rPr>
          <w:rFonts w:ascii="Times New Roman" w:hAnsi="Times New Roman"/>
          <w:sz w:val="24"/>
          <w:szCs w:val="24"/>
          <w:lang w:val="en-US"/>
        </w:rPr>
      </w:pPr>
      <w:r w:rsidRPr="00136683">
        <w:rPr>
          <w:rFonts w:ascii="Times New Roman" w:hAnsi="Times New Roman"/>
          <w:sz w:val="24"/>
          <w:szCs w:val="24"/>
          <w:lang w:val="en-US"/>
        </w:rPr>
        <w:t>Think about this. “The gospel is a wonderful simplifier</w:t>
      </w:r>
      <w:r w:rsidRPr="00E32639">
        <w:rPr>
          <w:rFonts w:ascii="Times New Roman" w:hAnsi="Times New Roman"/>
          <w:sz w:val="24"/>
          <w:szCs w:val="24"/>
          <w:lang w:val="en-US"/>
        </w:rPr>
        <w:t xml:space="preserve"> of life’s problems.</w:t>
      </w:r>
      <w:r>
        <w:rPr>
          <w:rFonts w:ascii="Times New Roman" w:hAnsi="Times New Roman"/>
          <w:sz w:val="24"/>
          <w:szCs w:val="24"/>
          <w:lang w:val="en-US"/>
        </w:rPr>
        <w:t xml:space="preserve">” That is, if we understand </w:t>
      </w:r>
      <w:r w:rsidR="00136683">
        <w:rPr>
          <w:rFonts w:ascii="Times New Roman" w:hAnsi="Times New Roman"/>
          <w:sz w:val="24"/>
          <w:szCs w:val="24"/>
          <w:lang w:val="en-US"/>
        </w:rPr>
        <w:t>t</w:t>
      </w:r>
      <w:r>
        <w:rPr>
          <w:rFonts w:ascii="Times New Roman" w:hAnsi="Times New Roman"/>
          <w:sz w:val="24"/>
          <w:szCs w:val="24"/>
          <w:lang w:val="en-US"/>
        </w:rPr>
        <w:t>he gospel. The gospel doesn’t consist of “don’t do this or that.” The gospel doesn’t consist of prejudices against people with an education. The gospel is not consistent with people looking down on others who don’t have an education. The gospel is accepting every person as they are. It also is appreciating every person as they are—whether they have an education or not.</w:t>
      </w:r>
    </w:p>
    <w:p w:rsidR="00A82FB1" w:rsidRDefault="00A82FB1" w:rsidP="00136683">
      <w:pPr>
        <w:spacing w:after="0" w:line="240" w:lineRule="auto"/>
        <w:ind w:firstLine="288"/>
        <w:rPr>
          <w:rFonts w:ascii="Times New Roman" w:hAnsi="Times New Roman"/>
          <w:sz w:val="24"/>
          <w:szCs w:val="24"/>
          <w:lang w:val="en-US"/>
        </w:rPr>
      </w:pPr>
      <w:r>
        <w:rPr>
          <w:rFonts w:ascii="Times New Roman" w:hAnsi="Times New Roman"/>
          <w:sz w:val="24"/>
          <w:szCs w:val="24"/>
          <w:lang w:val="en-US"/>
        </w:rPr>
        <w:t>I recently read that there was an investigation in the slums of India, looking for highly intelligent people. They found a girl there with an IQ score of 140, which is extremely high. She is one of the most intelligent people, yet she lived in the slums. Looking at places such as the slums, we wonder what the people can do</w:t>
      </w:r>
      <w:r w:rsidR="001D33C1">
        <w:rPr>
          <w:rFonts w:ascii="Times New Roman" w:hAnsi="Times New Roman"/>
          <w:sz w:val="24"/>
          <w:szCs w:val="24"/>
          <w:lang w:val="en-US"/>
        </w:rPr>
        <w:t xml:space="preserve"> </w:t>
      </w:r>
      <w:r w:rsidR="0082496F">
        <w:rPr>
          <w:rFonts w:ascii="Times New Roman" w:hAnsi="Times New Roman"/>
          <w:sz w:val="24"/>
          <w:szCs w:val="24"/>
          <w:lang w:val="en-US"/>
        </w:rPr>
        <w:t>there</w:t>
      </w:r>
      <w:r>
        <w:rPr>
          <w:rFonts w:ascii="Times New Roman" w:hAnsi="Times New Roman"/>
          <w:sz w:val="24"/>
          <w:szCs w:val="24"/>
          <w:lang w:val="en-US"/>
        </w:rPr>
        <w:t xml:space="preserve">. Looking down upon those people is one problem. But another problem is to have prejudice against people with a high education. This must all stop. We </w:t>
      </w:r>
      <w:r w:rsidR="0082496F">
        <w:rPr>
          <w:rFonts w:ascii="Times New Roman" w:hAnsi="Times New Roman"/>
          <w:sz w:val="24"/>
          <w:szCs w:val="24"/>
          <w:lang w:val="en-US"/>
        </w:rPr>
        <w:t>have to</w:t>
      </w:r>
      <w:r>
        <w:rPr>
          <w:rFonts w:ascii="Times New Roman" w:hAnsi="Times New Roman"/>
          <w:sz w:val="24"/>
          <w:szCs w:val="24"/>
          <w:lang w:val="en-US"/>
        </w:rPr>
        <w:t xml:space="preserve"> understand that we are fighting in an altogether different league, which is that of our spiritual aim.</w:t>
      </w:r>
      <w:r w:rsidR="00136683">
        <w:rPr>
          <w:rFonts w:ascii="Times New Roman" w:hAnsi="Times New Roman"/>
          <w:sz w:val="24"/>
          <w:szCs w:val="24"/>
          <w:lang w:val="en-US"/>
        </w:rPr>
        <w:t xml:space="preserve"> </w:t>
      </w:r>
      <w:r>
        <w:rPr>
          <w:rFonts w:ascii="Times New Roman" w:hAnsi="Times New Roman"/>
          <w:sz w:val="24"/>
          <w:szCs w:val="24"/>
          <w:lang w:val="en-US"/>
        </w:rPr>
        <w:t>Let’s look more closely at this aim. We need to formulate it better.</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Do you have an aim? What is your aim? What do you want to accomplish as young people? What would you like your children to accomplish? Do you have any idea?</w:t>
      </w:r>
    </w:p>
    <w:p w:rsidR="00A82FB1" w:rsidRDefault="00A82FB1" w:rsidP="00A82FB1">
      <w:pPr>
        <w:spacing w:after="0" w:line="240" w:lineRule="auto"/>
        <w:ind w:firstLine="288"/>
        <w:rPr>
          <w:rFonts w:ascii="Times New Roman" w:hAnsi="Times New Roman"/>
          <w:sz w:val="24"/>
          <w:szCs w:val="24"/>
          <w:lang w:val="en-US"/>
        </w:rPr>
      </w:pPr>
      <w:r w:rsidRPr="000C4F6B">
        <w:rPr>
          <w:rFonts w:ascii="Times New Roman" w:hAnsi="Times New Roman"/>
          <w:i/>
          <w:sz w:val="24"/>
          <w:szCs w:val="24"/>
          <w:lang w:val="en-US"/>
        </w:rPr>
        <w:t>Audience</w:t>
      </w:r>
      <w:r>
        <w:rPr>
          <w:rFonts w:ascii="Times New Roman" w:hAnsi="Times New Roman"/>
          <w:sz w:val="24"/>
          <w:szCs w:val="24"/>
          <w:lang w:val="en-US"/>
        </w:rPr>
        <w:t>: To be perfect as our Father in heaven.</w:t>
      </w:r>
    </w:p>
    <w:p w:rsidR="00A82FB1" w:rsidRDefault="00A82FB1" w:rsidP="00A82FB1">
      <w:pPr>
        <w:spacing w:after="0" w:line="240" w:lineRule="auto"/>
        <w:ind w:firstLine="288"/>
        <w:rPr>
          <w:rFonts w:ascii="Times New Roman" w:hAnsi="Times New Roman"/>
          <w:sz w:val="24"/>
          <w:szCs w:val="24"/>
          <w:lang w:val="en-US"/>
        </w:rPr>
      </w:pPr>
      <w:r w:rsidRPr="000C4F6B">
        <w:rPr>
          <w:rFonts w:ascii="Times New Roman" w:hAnsi="Times New Roman"/>
          <w:i/>
          <w:sz w:val="24"/>
          <w:szCs w:val="24"/>
          <w:lang w:val="en-US"/>
        </w:rPr>
        <w:t>Audience</w:t>
      </w:r>
      <w:r>
        <w:rPr>
          <w:rFonts w:ascii="Times New Roman" w:hAnsi="Times New Roman"/>
          <w:sz w:val="24"/>
          <w:szCs w:val="24"/>
          <w:lang w:val="en-US"/>
        </w:rPr>
        <w:t xml:space="preserve">: My aim is to bring the gospel and science into farming, to live out the reforms in this area, and to present the reforms there. I see that the gospel is not </w:t>
      </w:r>
      <w:r w:rsidR="0082496F">
        <w:rPr>
          <w:rFonts w:ascii="Times New Roman" w:hAnsi="Times New Roman"/>
          <w:sz w:val="24"/>
          <w:szCs w:val="24"/>
          <w:lang w:val="en-US"/>
        </w:rPr>
        <w:t>usually</w:t>
      </w:r>
      <w:r>
        <w:rPr>
          <w:rFonts w:ascii="Times New Roman" w:hAnsi="Times New Roman"/>
          <w:sz w:val="24"/>
          <w:szCs w:val="24"/>
          <w:lang w:val="en-US"/>
        </w:rPr>
        <w:t xml:space="preserve"> in it, and </w:t>
      </w:r>
      <w:r w:rsidR="0082496F">
        <w:rPr>
          <w:rFonts w:ascii="Times New Roman" w:hAnsi="Times New Roman"/>
          <w:sz w:val="24"/>
          <w:szCs w:val="24"/>
          <w:lang w:val="en-US"/>
        </w:rPr>
        <w:t>that</w:t>
      </w:r>
      <w:r>
        <w:rPr>
          <w:rFonts w:ascii="Times New Roman" w:hAnsi="Times New Roman"/>
          <w:sz w:val="24"/>
          <w:szCs w:val="24"/>
          <w:lang w:val="en-US"/>
        </w:rPr>
        <w:t xml:space="preserve"> harms society.</w:t>
      </w:r>
    </w:p>
    <w:p w:rsidR="00A82FB1" w:rsidRDefault="00A82FB1" w:rsidP="00A82FB1">
      <w:pPr>
        <w:spacing w:after="0" w:line="240" w:lineRule="auto"/>
        <w:ind w:firstLine="288"/>
        <w:rPr>
          <w:rFonts w:ascii="Times New Roman" w:hAnsi="Times New Roman"/>
          <w:sz w:val="24"/>
          <w:szCs w:val="24"/>
          <w:lang w:val="en-US"/>
        </w:rPr>
      </w:pPr>
      <w:r w:rsidRPr="000C4F6B">
        <w:rPr>
          <w:rFonts w:ascii="Times New Roman" w:hAnsi="Times New Roman"/>
          <w:i/>
          <w:sz w:val="24"/>
          <w:szCs w:val="24"/>
          <w:lang w:val="en-US"/>
        </w:rPr>
        <w:t>Audience</w:t>
      </w:r>
      <w:r>
        <w:rPr>
          <w:rFonts w:ascii="Times New Roman" w:hAnsi="Times New Roman"/>
          <w:sz w:val="24"/>
          <w:szCs w:val="24"/>
          <w:lang w:val="en-US"/>
        </w:rPr>
        <w:t>: I think of the feeding of the 5</w:t>
      </w:r>
      <w:r w:rsidR="0082496F">
        <w:rPr>
          <w:rFonts w:ascii="Times New Roman" w:hAnsi="Times New Roman"/>
          <w:sz w:val="24"/>
          <w:szCs w:val="24"/>
          <w:lang w:val="en-US"/>
        </w:rPr>
        <w:t>,</w:t>
      </w:r>
      <w:r>
        <w:rPr>
          <w:rFonts w:ascii="Times New Roman" w:hAnsi="Times New Roman"/>
          <w:sz w:val="24"/>
          <w:szCs w:val="24"/>
          <w:lang w:val="en-US"/>
        </w:rPr>
        <w:t>000 and the lesson conveyed by it. I want to feed more than 5</w:t>
      </w:r>
      <w:r w:rsidR="0082496F">
        <w:rPr>
          <w:rFonts w:ascii="Times New Roman" w:hAnsi="Times New Roman"/>
          <w:sz w:val="24"/>
          <w:szCs w:val="24"/>
          <w:lang w:val="en-US"/>
        </w:rPr>
        <w:t>,</w:t>
      </w:r>
      <w:r>
        <w:rPr>
          <w:rFonts w:ascii="Times New Roman" w:hAnsi="Times New Roman"/>
          <w:sz w:val="24"/>
          <w:szCs w:val="24"/>
          <w:lang w:val="en-US"/>
        </w:rPr>
        <w:t>000 with the right lesson.</w:t>
      </w:r>
    </w:p>
    <w:p w:rsidR="00A82FB1" w:rsidRDefault="00A82FB1" w:rsidP="00A82FB1">
      <w:pPr>
        <w:spacing w:after="0" w:line="240" w:lineRule="auto"/>
        <w:ind w:firstLine="288"/>
        <w:rPr>
          <w:rFonts w:ascii="Times New Roman" w:hAnsi="Times New Roman"/>
          <w:sz w:val="24"/>
          <w:szCs w:val="24"/>
          <w:lang w:val="en-US"/>
        </w:rPr>
      </w:pPr>
      <w:r w:rsidRPr="000C4F6B">
        <w:rPr>
          <w:rFonts w:ascii="Times New Roman" w:hAnsi="Times New Roman"/>
          <w:i/>
          <w:sz w:val="24"/>
          <w:szCs w:val="24"/>
          <w:lang w:val="en-US"/>
        </w:rPr>
        <w:t>Andreas</w:t>
      </w:r>
      <w:r>
        <w:rPr>
          <w:rFonts w:ascii="Times New Roman" w:hAnsi="Times New Roman"/>
          <w:sz w:val="24"/>
          <w:szCs w:val="24"/>
          <w:lang w:val="en-US"/>
        </w:rPr>
        <w:t>: We are coming closer to the point.</w:t>
      </w:r>
    </w:p>
    <w:p w:rsidR="00A82FB1" w:rsidRDefault="00A82FB1" w:rsidP="00A82FB1">
      <w:pPr>
        <w:spacing w:after="0" w:line="240" w:lineRule="auto"/>
        <w:ind w:firstLine="288"/>
        <w:rPr>
          <w:rFonts w:ascii="Times New Roman" w:hAnsi="Times New Roman"/>
          <w:sz w:val="24"/>
          <w:szCs w:val="24"/>
          <w:lang w:val="en-US"/>
        </w:rPr>
      </w:pPr>
      <w:r w:rsidRPr="000C4F6B">
        <w:rPr>
          <w:rFonts w:ascii="Times New Roman" w:hAnsi="Times New Roman"/>
          <w:i/>
          <w:sz w:val="24"/>
          <w:szCs w:val="24"/>
          <w:lang w:val="en-US"/>
        </w:rPr>
        <w:t>Audience</w:t>
      </w:r>
      <w:r>
        <w:rPr>
          <w:rFonts w:ascii="Times New Roman" w:hAnsi="Times New Roman"/>
          <w:sz w:val="24"/>
          <w:szCs w:val="24"/>
          <w:lang w:val="en-US"/>
        </w:rPr>
        <w:t>: My aim is also to bring the gospel into practical life—for example, in the food area—and to make it understandable for others</w:t>
      </w:r>
      <w:r w:rsidR="0082496F">
        <w:rPr>
          <w:rFonts w:ascii="Times New Roman" w:hAnsi="Times New Roman"/>
          <w:sz w:val="24"/>
          <w:szCs w:val="24"/>
          <w:lang w:val="en-US"/>
        </w:rPr>
        <w:t>,</w:t>
      </w:r>
      <w:r>
        <w:rPr>
          <w:rFonts w:ascii="Times New Roman" w:hAnsi="Times New Roman"/>
          <w:sz w:val="24"/>
          <w:szCs w:val="24"/>
          <w:lang w:val="en-US"/>
        </w:rPr>
        <w:t xml:space="preserve"> so that they can know what the principles behind it are.</w:t>
      </w:r>
    </w:p>
    <w:p w:rsidR="00A82FB1" w:rsidRDefault="00A82FB1" w:rsidP="00A82FB1">
      <w:pPr>
        <w:spacing w:after="0" w:line="240" w:lineRule="auto"/>
        <w:ind w:firstLine="288"/>
        <w:rPr>
          <w:rFonts w:ascii="Times New Roman" w:hAnsi="Times New Roman"/>
          <w:sz w:val="24"/>
          <w:szCs w:val="24"/>
          <w:lang w:val="en-US"/>
        </w:rPr>
      </w:pPr>
      <w:r w:rsidRPr="000C4F6B">
        <w:rPr>
          <w:rFonts w:ascii="Times New Roman" w:hAnsi="Times New Roman"/>
          <w:i/>
          <w:sz w:val="24"/>
          <w:szCs w:val="24"/>
          <w:lang w:val="en-US"/>
        </w:rPr>
        <w:t>Andreas</w:t>
      </w:r>
      <w:r>
        <w:rPr>
          <w:rFonts w:ascii="Times New Roman" w:hAnsi="Times New Roman"/>
          <w:sz w:val="24"/>
          <w:szCs w:val="24"/>
          <w:lang w:val="en-US"/>
        </w:rPr>
        <w:t xml:space="preserve">: Good. Do you choose your </w:t>
      </w:r>
      <w:r w:rsidR="0082496F">
        <w:rPr>
          <w:rFonts w:ascii="Times New Roman" w:hAnsi="Times New Roman"/>
          <w:sz w:val="24"/>
          <w:szCs w:val="24"/>
          <w:lang w:val="en-US"/>
        </w:rPr>
        <w:t xml:space="preserve">own </w:t>
      </w:r>
      <w:r>
        <w:rPr>
          <w:rFonts w:ascii="Times New Roman" w:hAnsi="Times New Roman"/>
          <w:sz w:val="24"/>
          <w:szCs w:val="24"/>
          <w:lang w:val="en-US"/>
        </w:rPr>
        <w:t>aim? The aim is actually given to us. God has given us an aim. Let’s read what it is in chapter</w:t>
      </w:r>
      <w:r w:rsidR="0082496F">
        <w:rPr>
          <w:rFonts w:ascii="Times New Roman" w:hAnsi="Times New Roman"/>
          <w:sz w:val="24"/>
          <w:szCs w:val="24"/>
          <w:lang w:val="en-US"/>
        </w:rPr>
        <w:t xml:space="preserve"> 31</w:t>
      </w:r>
      <w:r>
        <w:rPr>
          <w:rFonts w:ascii="Times New Roman" w:hAnsi="Times New Roman"/>
          <w:sz w:val="24"/>
          <w:szCs w:val="24"/>
          <w:lang w:val="en-US"/>
        </w:rPr>
        <w:t xml:space="preserve"> “The Lifework” in </w:t>
      </w:r>
      <w:r w:rsidRPr="000C4F6B">
        <w:rPr>
          <w:rFonts w:ascii="Times New Roman" w:hAnsi="Times New Roman"/>
          <w:i/>
          <w:sz w:val="24"/>
          <w:szCs w:val="24"/>
          <w:lang w:val="en-US"/>
        </w:rPr>
        <w:t>Education</w:t>
      </w:r>
      <w:r>
        <w:rPr>
          <w:rFonts w:ascii="Times New Roman" w:hAnsi="Times New Roman"/>
          <w:sz w:val="24"/>
          <w:szCs w:val="24"/>
          <w:lang w:val="en-US"/>
        </w:rPr>
        <w:t>. Th</w:t>
      </w:r>
      <w:r w:rsidR="0082496F">
        <w:rPr>
          <w:rFonts w:ascii="Times New Roman" w:hAnsi="Times New Roman"/>
          <w:sz w:val="24"/>
          <w:szCs w:val="24"/>
          <w:lang w:val="en-US"/>
        </w:rPr>
        <w:t>is</w:t>
      </w:r>
      <w:r>
        <w:rPr>
          <w:rFonts w:ascii="Times New Roman" w:hAnsi="Times New Roman"/>
          <w:sz w:val="24"/>
          <w:szCs w:val="24"/>
          <w:lang w:val="en-US"/>
        </w:rPr>
        <w:t xml:space="preserve"> chapter speaks of </w:t>
      </w:r>
      <w:r w:rsidR="0082496F">
        <w:rPr>
          <w:rFonts w:ascii="Times New Roman" w:hAnsi="Times New Roman"/>
          <w:sz w:val="24"/>
          <w:szCs w:val="24"/>
          <w:lang w:val="en-US"/>
        </w:rPr>
        <w:t>“</w:t>
      </w:r>
      <w:r>
        <w:rPr>
          <w:rFonts w:ascii="Times New Roman" w:hAnsi="Times New Roman"/>
          <w:sz w:val="24"/>
          <w:szCs w:val="24"/>
          <w:lang w:val="en-US"/>
        </w:rPr>
        <w:t>purpose,</w:t>
      </w:r>
      <w:r w:rsidR="0082496F">
        <w:rPr>
          <w:rFonts w:ascii="Times New Roman" w:hAnsi="Times New Roman"/>
          <w:sz w:val="24"/>
          <w:szCs w:val="24"/>
          <w:lang w:val="en-US"/>
        </w:rPr>
        <w:t>”</w:t>
      </w:r>
      <w:r>
        <w:rPr>
          <w:rFonts w:ascii="Times New Roman" w:hAnsi="Times New Roman"/>
          <w:sz w:val="24"/>
          <w:szCs w:val="24"/>
          <w:lang w:val="en-US"/>
        </w:rPr>
        <w:t xml:space="preserve"> which is another word for </w:t>
      </w:r>
      <w:r w:rsidR="0082496F">
        <w:rPr>
          <w:rFonts w:ascii="Times New Roman" w:hAnsi="Times New Roman"/>
          <w:sz w:val="24"/>
          <w:szCs w:val="24"/>
          <w:lang w:val="en-US"/>
        </w:rPr>
        <w:t>“</w:t>
      </w:r>
      <w:r>
        <w:rPr>
          <w:rFonts w:ascii="Times New Roman" w:hAnsi="Times New Roman"/>
          <w:sz w:val="24"/>
          <w:szCs w:val="24"/>
          <w:lang w:val="en-US"/>
        </w:rPr>
        <w:t>aim.</w:t>
      </w:r>
      <w:r w:rsidR="0082496F">
        <w:rPr>
          <w:rFonts w:ascii="Times New Roman" w:hAnsi="Times New Roman"/>
          <w:sz w:val="24"/>
          <w:szCs w:val="24"/>
          <w:lang w:val="en-US"/>
        </w:rPr>
        <w:t>”</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w:t>
      </w:r>
      <w:r w:rsidRPr="000C4F6B">
        <w:rPr>
          <w:rFonts w:ascii="Times New Roman" w:hAnsi="Times New Roman"/>
          <w:sz w:val="24"/>
          <w:szCs w:val="24"/>
          <w:lang w:val="en-US"/>
        </w:rPr>
        <w:t>The heaven-appointed purpose of giving the gospel to the world in this generation is the noblest that can a</w:t>
      </w:r>
      <w:r>
        <w:rPr>
          <w:rFonts w:ascii="Times New Roman" w:hAnsi="Times New Roman"/>
          <w:sz w:val="24"/>
          <w:szCs w:val="24"/>
          <w:lang w:val="en-US"/>
        </w:rPr>
        <w:t xml:space="preserve">ppeal to any human being.” </w:t>
      </w:r>
      <w:r w:rsidRPr="000C4F6B">
        <w:rPr>
          <w:rFonts w:ascii="Times New Roman" w:hAnsi="Times New Roman"/>
          <w:i/>
          <w:sz w:val="24"/>
          <w:szCs w:val="24"/>
          <w:lang w:val="en-US"/>
        </w:rPr>
        <w:t>Education</w:t>
      </w:r>
      <w:r>
        <w:rPr>
          <w:rFonts w:ascii="Times New Roman" w:hAnsi="Times New Roman"/>
          <w:sz w:val="24"/>
          <w:szCs w:val="24"/>
          <w:lang w:val="en-US"/>
        </w:rPr>
        <w:t xml:space="preserve">, 262.1. </w:t>
      </w:r>
      <w:r w:rsidR="0082496F">
        <w:rPr>
          <w:rFonts w:ascii="Times New Roman" w:hAnsi="Times New Roman"/>
          <w:sz w:val="24"/>
          <w:szCs w:val="24"/>
          <w:lang w:val="en-US"/>
        </w:rPr>
        <w:t>The purpose</w:t>
      </w:r>
      <w:r>
        <w:rPr>
          <w:rFonts w:ascii="Times New Roman" w:hAnsi="Times New Roman"/>
          <w:sz w:val="24"/>
          <w:szCs w:val="24"/>
          <w:lang w:val="en-US"/>
        </w:rPr>
        <w:t xml:space="preserve"> is heaven</w:t>
      </w:r>
      <w:r w:rsidR="003E520E">
        <w:rPr>
          <w:rFonts w:ascii="Times New Roman" w:hAnsi="Times New Roman"/>
          <w:sz w:val="24"/>
          <w:szCs w:val="24"/>
          <w:lang w:val="en-US"/>
        </w:rPr>
        <w:t xml:space="preserve"> </w:t>
      </w:r>
      <w:r>
        <w:rPr>
          <w:rFonts w:ascii="Times New Roman" w:hAnsi="Times New Roman"/>
          <w:sz w:val="24"/>
          <w:szCs w:val="24"/>
          <w:lang w:val="en-US"/>
        </w:rPr>
        <w:t xml:space="preserve">appointed. It’s not something we choose ourselves. </w:t>
      </w:r>
      <w:r w:rsidR="00234910">
        <w:rPr>
          <w:rFonts w:ascii="Times New Roman" w:hAnsi="Times New Roman"/>
          <w:sz w:val="24"/>
          <w:szCs w:val="24"/>
          <w:lang w:val="en-US"/>
        </w:rPr>
        <w:t>Instead</w:t>
      </w:r>
      <w:r>
        <w:rPr>
          <w:rFonts w:ascii="Times New Roman" w:hAnsi="Times New Roman"/>
          <w:sz w:val="24"/>
          <w:szCs w:val="24"/>
          <w:lang w:val="en-US"/>
        </w:rPr>
        <w:t>, it is something that heaven has appointed.</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Your answers weren’t wrong in themselves. But sometimes answers </w:t>
      </w:r>
      <w:r w:rsidR="00234910">
        <w:rPr>
          <w:rFonts w:ascii="Times New Roman" w:hAnsi="Times New Roman"/>
          <w:sz w:val="24"/>
          <w:szCs w:val="24"/>
          <w:lang w:val="en-US"/>
        </w:rPr>
        <w:t>reveal</w:t>
      </w:r>
      <w:r>
        <w:rPr>
          <w:rFonts w:ascii="Times New Roman" w:hAnsi="Times New Roman"/>
          <w:sz w:val="24"/>
          <w:szCs w:val="24"/>
          <w:lang w:val="en-US"/>
        </w:rPr>
        <w:t xml:space="preserve"> thing</w:t>
      </w:r>
      <w:r w:rsidR="00234910">
        <w:rPr>
          <w:rFonts w:ascii="Times New Roman" w:hAnsi="Times New Roman"/>
          <w:sz w:val="24"/>
          <w:szCs w:val="24"/>
          <w:lang w:val="en-US"/>
        </w:rPr>
        <w:t>s</w:t>
      </w:r>
      <w:r>
        <w:rPr>
          <w:rFonts w:ascii="Times New Roman" w:hAnsi="Times New Roman"/>
          <w:sz w:val="24"/>
          <w:szCs w:val="24"/>
          <w:lang w:val="en-US"/>
        </w:rPr>
        <w:t xml:space="preserve">. For example, we may say that our aim is to achieve perfection. But how important is our own perfection? How important is it for people to see me </w:t>
      </w:r>
      <w:r w:rsidR="00136683">
        <w:rPr>
          <w:rFonts w:ascii="Times New Roman" w:hAnsi="Times New Roman"/>
          <w:sz w:val="24"/>
          <w:szCs w:val="24"/>
          <w:lang w:val="en-US"/>
        </w:rPr>
        <w:t xml:space="preserve">as </w:t>
      </w:r>
      <w:r>
        <w:rPr>
          <w:rFonts w:ascii="Times New Roman" w:hAnsi="Times New Roman"/>
          <w:sz w:val="24"/>
          <w:szCs w:val="24"/>
          <w:lang w:val="en-US"/>
        </w:rPr>
        <w:t xml:space="preserve">perfect? This </w:t>
      </w:r>
      <w:r w:rsidR="00EF58BC">
        <w:rPr>
          <w:rFonts w:ascii="Times New Roman" w:hAnsi="Times New Roman"/>
          <w:sz w:val="24"/>
          <w:szCs w:val="24"/>
          <w:lang w:val="en-US"/>
        </w:rPr>
        <w:t>can be</w:t>
      </w:r>
      <w:r>
        <w:rPr>
          <w:rFonts w:ascii="Times New Roman" w:hAnsi="Times New Roman"/>
          <w:sz w:val="24"/>
          <w:szCs w:val="24"/>
          <w:lang w:val="en-US"/>
        </w:rPr>
        <w:t xml:space="preserve"> a real problem. We want our children to become perfect. And we are dismayed and angry at them if they are not perfect. That is a problem. We set our own aims. We say this or that is our aim. But we actually have another aim. It is a heaven-appointed aim or purpose. What is that? It is giving the gospel to the world in this generation. That is the main purpose which we must constantly pursue</w:t>
      </w:r>
      <w:r w:rsidR="00EF58BC">
        <w:rPr>
          <w:rFonts w:ascii="Times New Roman" w:hAnsi="Times New Roman"/>
          <w:sz w:val="24"/>
          <w:szCs w:val="24"/>
          <w:lang w:val="en-US"/>
        </w:rPr>
        <w:t>.</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Unfortunately, we live in a world where there are different customs and habits. Some people try to escape </w:t>
      </w:r>
      <w:r w:rsidR="00EF58BC">
        <w:rPr>
          <w:rFonts w:ascii="Times New Roman" w:hAnsi="Times New Roman"/>
          <w:sz w:val="24"/>
          <w:szCs w:val="24"/>
          <w:lang w:val="en-US"/>
        </w:rPr>
        <w:t>it,</w:t>
      </w:r>
      <w:r>
        <w:rPr>
          <w:rFonts w:ascii="Times New Roman" w:hAnsi="Times New Roman"/>
          <w:sz w:val="24"/>
          <w:szCs w:val="24"/>
          <w:lang w:val="en-US"/>
        </w:rPr>
        <w:t xml:space="preserve"> by condemning everything in the world and choosing to live by themselves in their own world and righteousness. That is </w:t>
      </w:r>
      <w:r w:rsidR="00EF58BC">
        <w:rPr>
          <w:rFonts w:ascii="Times New Roman" w:hAnsi="Times New Roman"/>
          <w:sz w:val="24"/>
          <w:szCs w:val="24"/>
          <w:lang w:val="en-US"/>
        </w:rPr>
        <w:t>a righteousness</w:t>
      </w:r>
      <w:r w:rsidR="00136683">
        <w:rPr>
          <w:rFonts w:ascii="Times New Roman" w:hAnsi="Times New Roman"/>
          <w:sz w:val="24"/>
          <w:szCs w:val="24"/>
          <w:lang w:val="en-US"/>
        </w:rPr>
        <w:t>-</w:t>
      </w:r>
      <w:r w:rsidR="00EF58BC">
        <w:rPr>
          <w:rFonts w:ascii="Times New Roman" w:hAnsi="Times New Roman"/>
          <w:sz w:val="24"/>
          <w:szCs w:val="24"/>
          <w:lang w:val="en-US"/>
        </w:rPr>
        <w:t>by</w:t>
      </w:r>
      <w:r w:rsidR="00136683">
        <w:rPr>
          <w:rFonts w:ascii="Times New Roman" w:hAnsi="Times New Roman"/>
          <w:sz w:val="24"/>
          <w:szCs w:val="24"/>
          <w:lang w:val="en-US"/>
        </w:rPr>
        <w:t>-</w:t>
      </w:r>
      <w:r>
        <w:rPr>
          <w:rFonts w:ascii="Times New Roman" w:hAnsi="Times New Roman"/>
          <w:sz w:val="24"/>
          <w:szCs w:val="24"/>
          <w:lang w:val="en-US"/>
        </w:rPr>
        <w:t>works</w:t>
      </w:r>
      <w:r w:rsidR="00EF58BC">
        <w:rPr>
          <w:rFonts w:ascii="Times New Roman" w:hAnsi="Times New Roman"/>
          <w:sz w:val="24"/>
          <w:szCs w:val="24"/>
          <w:lang w:val="en-US"/>
        </w:rPr>
        <w:t xml:space="preserve"> program</w:t>
      </w:r>
      <w:r>
        <w:rPr>
          <w:rFonts w:ascii="Times New Roman" w:hAnsi="Times New Roman"/>
          <w:sz w:val="24"/>
          <w:szCs w:val="24"/>
          <w:lang w:val="en-US"/>
        </w:rPr>
        <w:t xml:space="preserve">. And </w:t>
      </w:r>
      <w:r w:rsidR="00EF58BC">
        <w:rPr>
          <w:rFonts w:ascii="Times New Roman" w:hAnsi="Times New Roman"/>
          <w:sz w:val="24"/>
          <w:szCs w:val="24"/>
          <w:lang w:val="en-US"/>
        </w:rPr>
        <w:t>it</w:t>
      </w:r>
      <w:r>
        <w:rPr>
          <w:rFonts w:ascii="Times New Roman" w:hAnsi="Times New Roman"/>
          <w:sz w:val="24"/>
          <w:szCs w:val="24"/>
          <w:lang w:val="en-US"/>
        </w:rPr>
        <w:t xml:space="preserve"> does not bring up children in the right way. It will lead the children to break out and want to experiment </w:t>
      </w:r>
      <w:r w:rsidR="00EF58BC">
        <w:rPr>
          <w:rFonts w:ascii="Times New Roman" w:hAnsi="Times New Roman"/>
          <w:sz w:val="24"/>
          <w:szCs w:val="24"/>
          <w:lang w:val="en-US"/>
        </w:rPr>
        <w:t xml:space="preserve">with </w:t>
      </w:r>
      <w:r>
        <w:rPr>
          <w:rFonts w:ascii="Times New Roman" w:hAnsi="Times New Roman"/>
          <w:sz w:val="24"/>
          <w:szCs w:val="24"/>
          <w:lang w:val="en-US"/>
        </w:rPr>
        <w:t>something new. They see that it doesn’t make them compatible with their peers.</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On the other hand, our purpose for our children may be to </w:t>
      </w:r>
      <w:r w:rsidR="00EF58BC">
        <w:rPr>
          <w:rFonts w:ascii="Times New Roman" w:hAnsi="Times New Roman"/>
          <w:sz w:val="24"/>
          <w:szCs w:val="24"/>
          <w:lang w:val="en-US"/>
        </w:rPr>
        <w:t>gain</w:t>
      </w:r>
      <w:r>
        <w:rPr>
          <w:rFonts w:ascii="Times New Roman" w:hAnsi="Times New Roman"/>
          <w:sz w:val="24"/>
          <w:szCs w:val="24"/>
          <w:lang w:val="en-US"/>
        </w:rPr>
        <w:t xml:space="preserve"> a high</w:t>
      </w:r>
      <w:r w:rsidR="00EF58BC">
        <w:rPr>
          <w:rFonts w:ascii="Times New Roman" w:hAnsi="Times New Roman"/>
          <w:sz w:val="24"/>
          <w:szCs w:val="24"/>
          <w:lang w:val="en-US"/>
        </w:rPr>
        <w:t>er</w:t>
      </w:r>
      <w:r>
        <w:rPr>
          <w:rFonts w:ascii="Times New Roman" w:hAnsi="Times New Roman"/>
          <w:sz w:val="24"/>
          <w:szCs w:val="24"/>
          <w:lang w:val="en-US"/>
        </w:rPr>
        <w:t xml:space="preserve"> education—to become a wonderful man like Ben Carson, for example. My mother used to tell me everything I could achieve and become. My grandmother also used to tell me that I could do everything that anyone else did. But it is really missing the point if we instill in our children the desire to be someone great. It will also eventually lead the children to seek </w:t>
      </w:r>
      <w:r w:rsidR="00EF58BC">
        <w:rPr>
          <w:rFonts w:ascii="Times New Roman" w:hAnsi="Times New Roman"/>
          <w:sz w:val="24"/>
          <w:szCs w:val="24"/>
          <w:lang w:val="en-US"/>
        </w:rPr>
        <w:t>a career</w:t>
      </w:r>
      <w:r>
        <w:rPr>
          <w:rFonts w:ascii="Times New Roman" w:hAnsi="Times New Roman"/>
          <w:sz w:val="24"/>
          <w:szCs w:val="24"/>
          <w:lang w:val="en-US"/>
        </w:rPr>
        <w:t xml:space="preserve"> </w:t>
      </w:r>
      <w:r w:rsidR="00EF58BC">
        <w:rPr>
          <w:rFonts w:ascii="Times New Roman" w:hAnsi="Times New Roman"/>
          <w:sz w:val="24"/>
          <w:szCs w:val="24"/>
          <w:lang w:val="en-US"/>
        </w:rPr>
        <w:t>t</w:t>
      </w:r>
      <w:r>
        <w:rPr>
          <w:rFonts w:ascii="Times New Roman" w:hAnsi="Times New Roman"/>
          <w:sz w:val="24"/>
          <w:szCs w:val="24"/>
          <w:lang w:val="en-US"/>
        </w:rPr>
        <w:t>hat the world offer</w:t>
      </w:r>
      <w:r w:rsidR="00EF58BC">
        <w:rPr>
          <w:rFonts w:ascii="Times New Roman" w:hAnsi="Times New Roman"/>
          <w:sz w:val="24"/>
          <w:szCs w:val="24"/>
          <w:lang w:val="en-US"/>
        </w:rPr>
        <w:t>s</w:t>
      </w:r>
      <w:r>
        <w:rPr>
          <w:rFonts w:ascii="Times New Roman" w:hAnsi="Times New Roman"/>
          <w:sz w:val="24"/>
          <w:szCs w:val="24"/>
          <w:lang w:val="en-US"/>
        </w:rPr>
        <w:t xml:space="preserve">. Perhaps that doesn’t mean just sitting behind a desk. </w:t>
      </w:r>
      <w:r w:rsidR="00EF58BC">
        <w:rPr>
          <w:rFonts w:ascii="Times New Roman" w:hAnsi="Times New Roman"/>
          <w:sz w:val="24"/>
          <w:szCs w:val="24"/>
          <w:lang w:val="en-US"/>
        </w:rPr>
        <w:t>I</w:t>
      </w:r>
      <w:r>
        <w:rPr>
          <w:rFonts w:ascii="Times New Roman" w:hAnsi="Times New Roman"/>
          <w:sz w:val="24"/>
          <w:szCs w:val="24"/>
          <w:lang w:val="en-US"/>
        </w:rPr>
        <w:t xml:space="preserve">t </w:t>
      </w:r>
      <w:r w:rsidR="00EF58BC">
        <w:rPr>
          <w:rFonts w:ascii="Times New Roman" w:hAnsi="Times New Roman"/>
          <w:sz w:val="24"/>
          <w:szCs w:val="24"/>
          <w:lang w:val="en-US"/>
        </w:rPr>
        <w:t>could</w:t>
      </w:r>
      <w:r>
        <w:rPr>
          <w:rFonts w:ascii="Times New Roman" w:hAnsi="Times New Roman"/>
          <w:sz w:val="24"/>
          <w:szCs w:val="24"/>
          <w:lang w:val="en-US"/>
        </w:rPr>
        <w:t xml:space="preserve"> be something that is of great interest to them in the technical world—an engineer, surgeon, or even a farmer. </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lastRenderedPageBreak/>
        <w:t xml:space="preserve">We can get involved and submerged in these </w:t>
      </w:r>
      <w:r w:rsidR="00EF58BC">
        <w:rPr>
          <w:rFonts w:ascii="Times New Roman" w:hAnsi="Times New Roman"/>
          <w:sz w:val="24"/>
          <w:szCs w:val="24"/>
          <w:lang w:val="en-US"/>
        </w:rPr>
        <w:t xml:space="preserve">careers </w:t>
      </w:r>
      <w:r>
        <w:rPr>
          <w:rFonts w:ascii="Times New Roman" w:hAnsi="Times New Roman"/>
          <w:sz w:val="24"/>
          <w:szCs w:val="24"/>
          <w:lang w:val="en-US"/>
        </w:rPr>
        <w:t>and forget about the aim. The aim is appointed</w:t>
      </w:r>
      <w:r w:rsidR="00EF58BC">
        <w:rPr>
          <w:rFonts w:ascii="Times New Roman" w:hAnsi="Times New Roman"/>
          <w:sz w:val="24"/>
          <w:szCs w:val="24"/>
          <w:lang w:val="en-US"/>
        </w:rPr>
        <w:t xml:space="preserve"> by heaven</w:t>
      </w:r>
      <w:r>
        <w:rPr>
          <w:rFonts w:ascii="Times New Roman" w:hAnsi="Times New Roman"/>
          <w:sz w:val="24"/>
          <w:szCs w:val="24"/>
          <w:lang w:val="en-US"/>
        </w:rPr>
        <w:t>. It is to give the gospel to the world in this generation.</w:t>
      </w:r>
      <w:r w:rsidR="00F1158C">
        <w:rPr>
          <w:rFonts w:ascii="Times New Roman" w:hAnsi="Times New Roman"/>
          <w:sz w:val="24"/>
          <w:szCs w:val="24"/>
          <w:lang w:val="en-US"/>
        </w:rPr>
        <w:t xml:space="preserve"> </w:t>
      </w:r>
      <w:r>
        <w:rPr>
          <w:rFonts w:ascii="Times New Roman" w:hAnsi="Times New Roman"/>
          <w:sz w:val="24"/>
          <w:szCs w:val="24"/>
          <w:lang w:val="en-US"/>
        </w:rPr>
        <w:t xml:space="preserve">Everything we do has this aim—whether as a farmer, a minister, a doctor, or anything else. It must have this aim. If it doesn’t, then we </w:t>
      </w:r>
      <w:r w:rsidR="00F1158C">
        <w:rPr>
          <w:rFonts w:ascii="Times New Roman" w:hAnsi="Times New Roman"/>
          <w:sz w:val="24"/>
          <w:szCs w:val="24"/>
          <w:lang w:val="en-US"/>
        </w:rPr>
        <w:t xml:space="preserve">are </w:t>
      </w:r>
      <w:r>
        <w:rPr>
          <w:rFonts w:ascii="Times New Roman" w:hAnsi="Times New Roman"/>
          <w:sz w:val="24"/>
          <w:szCs w:val="24"/>
          <w:lang w:val="en-US"/>
        </w:rPr>
        <w:t>miss</w:t>
      </w:r>
      <w:r w:rsidR="00F1158C">
        <w:rPr>
          <w:rFonts w:ascii="Times New Roman" w:hAnsi="Times New Roman"/>
          <w:sz w:val="24"/>
          <w:szCs w:val="24"/>
          <w:lang w:val="en-US"/>
        </w:rPr>
        <w:t>ing</w:t>
      </w:r>
      <w:r>
        <w:rPr>
          <w:rFonts w:ascii="Times New Roman" w:hAnsi="Times New Roman"/>
          <w:sz w:val="24"/>
          <w:szCs w:val="24"/>
          <w:lang w:val="en-US"/>
        </w:rPr>
        <w:t xml:space="preserve"> the point and our children will go another way. That is for sure. </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w:t>
      </w:r>
      <w:r w:rsidRPr="007E230F">
        <w:rPr>
          <w:rFonts w:ascii="Times New Roman" w:hAnsi="Times New Roman"/>
          <w:sz w:val="24"/>
          <w:szCs w:val="24"/>
          <w:lang w:val="en-US"/>
        </w:rPr>
        <w:t>Such an aim i</w:t>
      </w:r>
      <w:r>
        <w:rPr>
          <w:rFonts w:ascii="Times New Roman" w:hAnsi="Times New Roman"/>
          <w:sz w:val="24"/>
          <w:szCs w:val="24"/>
          <w:lang w:val="en-US"/>
        </w:rPr>
        <w:t>s set before the youth</w:t>
      </w:r>
      <w:r w:rsidR="00111524">
        <w:rPr>
          <w:rFonts w:ascii="Times New Roman" w:hAnsi="Times New Roman"/>
          <w:sz w:val="24"/>
          <w:szCs w:val="24"/>
          <w:lang w:val="en-US"/>
        </w:rPr>
        <w:t xml:space="preserve"> of today</w:t>
      </w:r>
      <w:r>
        <w:rPr>
          <w:rFonts w:ascii="Times New Roman" w:hAnsi="Times New Roman"/>
          <w:sz w:val="24"/>
          <w:szCs w:val="24"/>
          <w:lang w:val="en-US"/>
        </w:rPr>
        <w:t xml:space="preserve">.” </w:t>
      </w:r>
      <w:r w:rsidR="00111524" w:rsidRPr="000C4F6B">
        <w:rPr>
          <w:rFonts w:ascii="Times New Roman" w:hAnsi="Times New Roman"/>
          <w:i/>
          <w:sz w:val="24"/>
          <w:szCs w:val="24"/>
          <w:lang w:val="en-US"/>
        </w:rPr>
        <w:t>Education</w:t>
      </w:r>
      <w:r w:rsidR="00111524">
        <w:rPr>
          <w:rFonts w:ascii="Times New Roman" w:hAnsi="Times New Roman"/>
          <w:sz w:val="24"/>
          <w:szCs w:val="24"/>
          <w:lang w:val="en-US"/>
        </w:rPr>
        <w:t xml:space="preserve">, 262.1. </w:t>
      </w:r>
      <w:r>
        <w:rPr>
          <w:rFonts w:ascii="Times New Roman" w:hAnsi="Times New Roman"/>
          <w:sz w:val="24"/>
          <w:szCs w:val="24"/>
          <w:lang w:val="en-US"/>
        </w:rPr>
        <w:t>Those who would achieve success in life must keep th</w:t>
      </w:r>
      <w:r w:rsidR="00F1158C">
        <w:rPr>
          <w:rFonts w:ascii="Times New Roman" w:hAnsi="Times New Roman"/>
          <w:sz w:val="24"/>
          <w:szCs w:val="24"/>
          <w:lang w:val="en-US"/>
        </w:rPr>
        <w:t>is</w:t>
      </w:r>
      <w:r>
        <w:rPr>
          <w:rFonts w:ascii="Times New Roman" w:hAnsi="Times New Roman"/>
          <w:sz w:val="24"/>
          <w:szCs w:val="24"/>
          <w:lang w:val="en-US"/>
        </w:rPr>
        <w:t xml:space="preserve"> aim steadily in view. Th</w:t>
      </w:r>
      <w:r w:rsidR="00F1158C">
        <w:rPr>
          <w:rFonts w:ascii="Times New Roman" w:hAnsi="Times New Roman"/>
          <w:sz w:val="24"/>
          <w:szCs w:val="24"/>
          <w:lang w:val="en-US"/>
        </w:rPr>
        <w:t>at</w:t>
      </w:r>
      <w:r>
        <w:rPr>
          <w:rFonts w:ascii="Times New Roman" w:hAnsi="Times New Roman"/>
          <w:sz w:val="24"/>
          <w:szCs w:val="24"/>
          <w:lang w:val="en-US"/>
        </w:rPr>
        <w:t xml:space="preserve"> is true in every re</w:t>
      </w:r>
      <w:r w:rsidR="00F1158C">
        <w:rPr>
          <w:rFonts w:ascii="Times New Roman" w:hAnsi="Times New Roman"/>
          <w:sz w:val="24"/>
          <w:szCs w:val="24"/>
          <w:lang w:val="en-US"/>
        </w:rPr>
        <w:t>spect</w:t>
      </w:r>
      <w:r>
        <w:rPr>
          <w:rFonts w:ascii="Times New Roman" w:hAnsi="Times New Roman"/>
          <w:sz w:val="24"/>
          <w:szCs w:val="24"/>
          <w:lang w:val="en-US"/>
        </w:rPr>
        <w:t xml:space="preserve">. </w:t>
      </w:r>
      <w:r w:rsidR="00F1158C">
        <w:rPr>
          <w:rFonts w:ascii="Times New Roman" w:hAnsi="Times New Roman"/>
          <w:sz w:val="24"/>
          <w:szCs w:val="24"/>
          <w:lang w:val="en-US"/>
        </w:rPr>
        <w:t>Let’s</w:t>
      </w:r>
      <w:r>
        <w:rPr>
          <w:rFonts w:ascii="Times New Roman" w:hAnsi="Times New Roman"/>
          <w:sz w:val="24"/>
          <w:szCs w:val="24"/>
          <w:lang w:val="en-US"/>
        </w:rPr>
        <w:t xml:space="preserve"> read the first sentence of th</w:t>
      </w:r>
      <w:r w:rsidR="00F1158C">
        <w:rPr>
          <w:rFonts w:ascii="Times New Roman" w:hAnsi="Times New Roman"/>
          <w:sz w:val="24"/>
          <w:szCs w:val="24"/>
          <w:lang w:val="en-US"/>
        </w:rPr>
        <w:t>is</w:t>
      </w:r>
      <w:r>
        <w:rPr>
          <w:rFonts w:ascii="Times New Roman" w:hAnsi="Times New Roman"/>
          <w:sz w:val="24"/>
          <w:szCs w:val="24"/>
          <w:lang w:val="en-US"/>
        </w:rPr>
        <w:t xml:space="preserve"> paragraph now.</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w:t>
      </w:r>
      <w:r w:rsidRPr="007E230F">
        <w:rPr>
          <w:rFonts w:ascii="Times New Roman" w:hAnsi="Times New Roman"/>
          <w:sz w:val="24"/>
          <w:szCs w:val="24"/>
          <w:lang w:val="en-US"/>
        </w:rPr>
        <w:t>Success in any line demands a definite aim.</w:t>
      </w:r>
      <w:r>
        <w:rPr>
          <w:rFonts w:ascii="Times New Roman" w:hAnsi="Times New Roman"/>
          <w:sz w:val="24"/>
          <w:szCs w:val="24"/>
          <w:lang w:val="en-US"/>
        </w:rPr>
        <w:t xml:space="preserve">” </w:t>
      </w:r>
      <w:r w:rsidR="00111524" w:rsidRPr="000C4F6B">
        <w:rPr>
          <w:rFonts w:ascii="Times New Roman" w:hAnsi="Times New Roman"/>
          <w:i/>
          <w:sz w:val="24"/>
          <w:szCs w:val="24"/>
          <w:lang w:val="en-US"/>
        </w:rPr>
        <w:t>Education</w:t>
      </w:r>
      <w:r w:rsidR="00111524">
        <w:rPr>
          <w:rFonts w:ascii="Times New Roman" w:hAnsi="Times New Roman"/>
          <w:sz w:val="24"/>
          <w:szCs w:val="24"/>
          <w:lang w:val="en-US"/>
        </w:rPr>
        <w:t xml:space="preserve">, 262.1. </w:t>
      </w:r>
      <w:r>
        <w:rPr>
          <w:rFonts w:ascii="Times New Roman" w:hAnsi="Times New Roman"/>
          <w:sz w:val="24"/>
          <w:szCs w:val="24"/>
          <w:lang w:val="en-US"/>
        </w:rPr>
        <w:t>Is this true? Yes</w:t>
      </w:r>
      <w:r w:rsidR="00F1158C">
        <w:rPr>
          <w:rFonts w:ascii="Times New Roman" w:hAnsi="Times New Roman"/>
          <w:sz w:val="24"/>
          <w:szCs w:val="24"/>
          <w:lang w:val="en-US"/>
        </w:rPr>
        <w:t>,</w:t>
      </w:r>
      <w:r>
        <w:rPr>
          <w:rFonts w:ascii="Times New Roman" w:hAnsi="Times New Roman"/>
          <w:sz w:val="24"/>
          <w:szCs w:val="24"/>
          <w:lang w:val="en-US"/>
        </w:rPr>
        <w:t xml:space="preserve"> it is—whether we want to become a cook, </w:t>
      </w:r>
      <w:r w:rsidR="00F1158C">
        <w:rPr>
          <w:rFonts w:ascii="Times New Roman" w:hAnsi="Times New Roman"/>
          <w:sz w:val="24"/>
          <w:szCs w:val="24"/>
          <w:lang w:val="en-US"/>
        </w:rPr>
        <w:t xml:space="preserve">or </w:t>
      </w:r>
      <w:r>
        <w:rPr>
          <w:rFonts w:ascii="Times New Roman" w:hAnsi="Times New Roman"/>
          <w:sz w:val="24"/>
          <w:szCs w:val="24"/>
          <w:lang w:val="en-US"/>
        </w:rPr>
        <w:t>a farmer. We need both. We don’t just need farmers. What would we eat if we had only farmers</w:t>
      </w:r>
      <w:r w:rsidR="00F1158C">
        <w:rPr>
          <w:rFonts w:ascii="Times New Roman" w:hAnsi="Times New Roman"/>
          <w:sz w:val="24"/>
          <w:szCs w:val="24"/>
          <w:lang w:val="en-US"/>
        </w:rPr>
        <w:t>,</w:t>
      </w:r>
      <w:r>
        <w:rPr>
          <w:rFonts w:ascii="Times New Roman" w:hAnsi="Times New Roman"/>
          <w:sz w:val="24"/>
          <w:szCs w:val="24"/>
          <w:lang w:val="en-US"/>
        </w:rPr>
        <w:t xml:space="preserve"> but no one able to prepare the food? We would all be eating directly from the fields. It wouldn’t work. We need a diversity of </w:t>
      </w:r>
      <w:r w:rsidR="00F1158C">
        <w:rPr>
          <w:rFonts w:ascii="Times New Roman" w:hAnsi="Times New Roman"/>
          <w:sz w:val="24"/>
          <w:szCs w:val="24"/>
          <w:lang w:val="en-US"/>
        </w:rPr>
        <w:t>careers</w:t>
      </w:r>
      <w:r>
        <w:rPr>
          <w:rFonts w:ascii="Times New Roman" w:hAnsi="Times New Roman"/>
          <w:sz w:val="24"/>
          <w:szCs w:val="24"/>
          <w:lang w:val="en-US"/>
        </w:rPr>
        <w:t xml:space="preserve">. That is for sure. We still have a definite </w:t>
      </w:r>
      <w:r w:rsidR="00F1158C">
        <w:rPr>
          <w:rFonts w:ascii="Times New Roman" w:hAnsi="Times New Roman"/>
          <w:sz w:val="24"/>
          <w:szCs w:val="24"/>
          <w:lang w:val="en-US"/>
        </w:rPr>
        <w:t xml:space="preserve">aim </w:t>
      </w:r>
      <w:r>
        <w:rPr>
          <w:rFonts w:ascii="Times New Roman" w:hAnsi="Times New Roman"/>
          <w:sz w:val="24"/>
          <w:szCs w:val="24"/>
          <w:lang w:val="en-US"/>
        </w:rPr>
        <w:t>when we have a diversity of work. And if we want to be successful</w:t>
      </w:r>
      <w:r w:rsidR="00F1158C">
        <w:rPr>
          <w:rFonts w:ascii="Times New Roman" w:hAnsi="Times New Roman"/>
          <w:sz w:val="24"/>
          <w:szCs w:val="24"/>
          <w:lang w:val="en-US"/>
        </w:rPr>
        <w:t>,</w:t>
      </w:r>
      <w:r>
        <w:rPr>
          <w:rFonts w:ascii="Times New Roman" w:hAnsi="Times New Roman"/>
          <w:sz w:val="24"/>
          <w:szCs w:val="24"/>
          <w:lang w:val="en-US"/>
        </w:rPr>
        <w:t xml:space="preserve"> we must work on this aim and diligently apply our minds to it. We must investigate into the subject. To go and study at university is not </w:t>
      </w:r>
      <w:r w:rsidR="00F1158C">
        <w:rPr>
          <w:rFonts w:ascii="Times New Roman" w:hAnsi="Times New Roman"/>
          <w:sz w:val="24"/>
          <w:szCs w:val="24"/>
          <w:lang w:val="en-US"/>
        </w:rPr>
        <w:t>the solution</w:t>
      </w:r>
      <w:r>
        <w:rPr>
          <w:rFonts w:ascii="Times New Roman" w:hAnsi="Times New Roman"/>
          <w:sz w:val="24"/>
          <w:szCs w:val="24"/>
          <w:lang w:val="en-US"/>
        </w:rPr>
        <w:t xml:space="preserve">. At the university, we work from a certain curriculum. We get a certificate </w:t>
      </w:r>
      <w:r w:rsidR="00F1158C">
        <w:rPr>
          <w:rFonts w:ascii="Times New Roman" w:hAnsi="Times New Roman"/>
          <w:sz w:val="24"/>
          <w:szCs w:val="24"/>
          <w:lang w:val="en-US"/>
        </w:rPr>
        <w:t>at</w:t>
      </w:r>
      <w:r>
        <w:rPr>
          <w:rFonts w:ascii="Times New Roman" w:hAnsi="Times New Roman"/>
          <w:sz w:val="24"/>
          <w:szCs w:val="24"/>
          <w:lang w:val="en-US"/>
        </w:rPr>
        <w:t xml:space="preserve"> the end and can then start our </w:t>
      </w:r>
      <w:r w:rsidR="00F1158C">
        <w:rPr>
          <w:rFonts w:ascii="Times New Roman" w:hAnsi="Times New Roman"/>
          <w:sz w:val="24"/>
          <w:szCs w:val="24"/>
          <w:lang w:val="en-US"/>
        </w:rPr>
        <w:t>career</w:t>
      </w:r>
      <w:r>
        <w:rPr>
          <w:rFonts w:ascii="Times New Roman" w:hAnsi="Times New Roman"/>
          <w:sz w:val="24"/>
          <w:szCs w:val="24"/>
          <w:lang w:val="en-US"/>
        </w:rPr>
        <w:t xml:space="preserve"> if we want</w:t>
      </w:r>
      <w:r w:rsidR="00F1158C">
        <w:rPr>
          <w:rFonts w:ascii="Times New Roman" w:hAnsi="Times New Roman"/>
          <w:sz w:val="24"/>
          <w:szCs w:val="24"/>
          <w:lang w:val="en-US"/>
        </w:rPr>
        <w:t xml:space="preserve"> to</w:t>
      </w:r>
      <w:r>
        <w:rPr>
          <w:rFonts w:ascii="Times New Roman" w:hAnsi="Times New Roman"/>
          <w:sz w:val="24"/>
          <w:szCs w:val="24"/>
          <w:lang w:val="en-US"/>
        </w:rPr>
        <w:t>. But this is not the aim! If we have a definite aim—of bringing the gospel to the world in this generation—then we will want to investigate and know even more than the teachers do. We will look into the subject, not just technically</w:t>
      </w:r>
      <w:r w:rsidR="00F1158C">
        <w:rPr>
          <w:rFonts w:ascii="Times New Roman" w:hAnsi="Times New Roman"/>
          <w:sz w:val="24"/>
          <w:szCs w:val="24"/>
          <w:lang w:val="en-US"/>
        </w:rPr>
        <w:t>,</w:t>
      </w:r>
      <w:r>
        <w:rPr>
          <w:rFonts w:ascii="Times New Roman" w:hAnsi="Times New Roman"/>
          <w:sz w:val="24"/>
          <w:szCs w:val="24"/>
          <w:lang w:val="en-US"/>
        </w:rPr>
        <w:t xml:space="preserve"> but with a great interest.</w:t>
      </w:r>
      <w:r w:rsidRPr="007E230F">
        <w:rPr>
          <w:rFonts w:ascii="Times New Roman" w:hAnsi="Times New Roman"/>
          <w:sz w:val="24"/>
          <w:szCs w:val="24"/>
          <w:lang w:val="en-US"/>
        </w:rPr>
        <w:t xml:space="preserve"> </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When I was in school we studied thermodynamics. The second law of thermodynamic says that nothing becomes orderly by itself. </w:t>
      </w:r>
      <w:r w:rsidR="00F1158C">
        <w:rPr>
          <w:rFonts w:ascii="Times New Roman" w:hAnsi="Times New Roman"/>
          <w:sz w:val="24"/>
          <w:szCs w:val="24"/>
          <w:lang w:val="en-US"/>
        </w:rPr>
        <w:t>Instead</w:t>
      </w:r>
      <w:r>
        <w:rPr>
          <w:rFonts w:ascii="Times New Roman" w:hAnsi="Times New Roman"/>
          <w:sz w:val="24"/>
          <w:szCs w:val="24"/>
          <w:lang w:val="en-US"/>
        </w:rPr>
        <w:t xml:space="preserve">, everything goes into confusion if left to itself. Energy and intelligence have to </w:t>
      </w:r>
      <w:r w:rsidR="00F1158C">
        <w:rPr>
          <w:rFonts w:ascii="Times New Roman" w:hAnsi="Times New Roman"/>
          <w:sz w:val="24"/>
          <w:szCs w:val="24"/>
          <w:lang w:val="en-US"/>
        </w:rPr>
        <w:t xml:space="preserve">be </w:t>
      </w:r>
      <w:r>
        <w:rPr>
          <w:rFonts w:ascii="Times New Roman" w:hAnsi="Times New Roman"/>
          <w:sz w:val="24"/>
          <w:szCs w:val="24"/>
          <w:lang w:val="en-US"/>
        </w:rPr>
        <w:t xml:space="preserve">put into a matter </w:t>
      </w:r>
      <w:r w:rsidR="00F1158C">
        <w:rPr>
          <w:rFonts w:ascii="Times New Roman" w:hAnsi="Times New Roman"/>
          <w:sz w:val="24"/>
          <w:szCs w:val="24"/>
          <w:lang w:val="en-US"/>
        </w:rPr>
        <w:t>be</w:t>
      </w:r>
      <w:r>
        <w:rPr>
          <w:rFonts w:ascii="Times New Roman" w:hAnsi="Times New Roman"/>
          <w:sz w:val="24"/>
          <w:szCs w:val="24"/>
          <w:lang w:val="en-US"/>
        </w:rPr>
        <w:t>for</w:t>
      </w:r>
      <w:r w:rsidR="00F1158C">
        <w:rPr>
          <w:rFonts w:ascii="Times New Roman" w:hAnsi="Times New Roman"/>
          <w:sz w:val="24"/>
          <w:szCs w:val="24"/>
          <w:lang w:val="en-US"/>
        </w:rPr>
        <w:t>e</w:t>
      </w:r>
      <w:r>
        <w:rPr>
          <w:rFonts w:ascii="Times New Roman" w:hAnsi="Times New Roman"/>
          <w:sz w:val="24"/>
          <w:szCs w:val="24"/>
          <w:lang w:val="en-US"/>
        </w:rPr>
        <w:t xml:space="preserve"> it </w:t>
      </w:r>
      <w:r w:rsidR="00F1158C">
        <w:rPr>
          <w:rFonts w:ascii="Times New Roman" w:hAnsi="Times New Roman"/>
          <w:sz w:val="24"/>
          <w:szCs w:val="24"/>
          <w:lang w:val="en-US"/>
        </w:rPr>
        <w:t>can</w:t>
      </w:r>
      <w:r>
        <w:rPr>
          <w:rFonts w:ascii="Times New Roman" w:hAnsi="Times New Roman"/>
          <w:sz w:val="24"/>
          <w:szCs w:val="24"/>
          <w:lang w:val="en-US"/>
        </w:rPr>
        <w:t xml:space="preserve"> become orderly. That is a general</w:t>
      </w:r>
      <w:r w:rsidR="00F1158C">
        <w:rPr>
          <w:rFonts w:ascii="Times New Roman" w:hAnsi="Times New Roman"/>
          <w:sz w:val="24"/>
          <w:szCs w:val="24"/>
          <w:lang w:val="en-US"/>
        </w:rPr>
        <w:t>,</w:t>
      </w:r>
      <w:r>
        <w:rPr>
          <w:rFonts w:ascii="Times New Roman" w:hAnsi="Times New Roman"/>
          <w:sz w:val="24"/>
          <w:szCs w:val="24"/>
          <w:lang w:val="en-US"/>
        </w:rPr>
        <w:t xml:space="preserve"> universal law. Since that is the case, and since it clearly contradicts evolution, I went to the teachers and asked them about it. There was another Christian in my class who also believed in creation. I suggested that he could go with me to talk with the teachers, but he didn’t want to.</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What are we studying for? We are </w:t>
      </w:r>
      <w:r w:rsidR="00F1158C">
        <w:rPr>
          <w:rFonts w:ascii="Times New Roman" w:hAnsi="Times New Roman"/>
          <w:sz w:val="24"/>
          <w:szCs w:val="24"/>
          <w:lang w:val="en-US"/>
        </w:rPr>
        <w:t xml:space="preserve">really </w:t>
      </w:r>
      <w:r>
        <w:rPr>
          <w:rFonts w:ascii="Times New Roman" w:hAnsi="Times New Roman"/>
          <w:sz w:val="24"/>
          <w:szCs w:val="24"/>
          <w:lang w:val="en-US"/>
        </w:rPr>
        <w:t xml:space="preserve">studying to understand the issues. Then we have to question everything. We </w:t>
      </w:r>
      <w:r w:rsidR="00F1158C">
        <w:rPr>
          <w:rFonts w:ascii="Times New Roman" w:hAnsi="Times New Roman"/>
          <w:sz w:val="24"/>
          <w:szCs w:val="24"/>
          <w:lang w:val="en-US"/>
        </w:rPr>
        <w:t>must</w:t>
      </w:r>
      <w:r>
        <w:rPr>
          <w:rFonts w:ascii="Times New Roman" w:hAnsi="Times New Roman"/>
          <w:sz w:val="24"/>
          <w:szCs w:val="24"/>
          <w:lang w:val="en-US"/>
        </w:rPr>
        <w:t xml:space="preserve"> go and ask. That is the appeal we need to give to the youth. It is not </w:t>
      </w:r>
      <w:r w:rsidR="00F1158C">
        <w:rPr>
          <w:rFonts w:ascii="Times New Roman" w:hAnsi="Times New Roman"/>
          <w:sz w:val="24"/>
          <w:szCs w:val="24"/>
          <w:lang w:val="en-US"/>
        </w:rPr>
        <w:t xml:space="preserve">merely </w:t>
      </w:r>
      <w:r>
        <w:rPr>
          <w:rFonts w:ascii="Times New Roman" w:hAnsi="Times New Roman"/>
          <w:sz w:val="24"/>
          <w:szCs w:val="24"/>
          <w:lang w:val="en-US"/>
        </w:rPr>
        <w:t xml:space="preserve">to study the subject. Rather, it is to have the aim set before us all the time. </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w:t>
      </w:r>
      <w:r w:rsidRPr="007E230F">
        <w:rPr>
          <w:rFonts w:ascii="Times New Roman" w:hAnsi="Times New Roman"/>
          <w:sz w:val="24"/>
          <w:szCs w:val="24"/>
          <w:lang w:val="en-US"/>
        </w:rPr>
        <w:t>The heaven-appointed purpose of giving the gospel to the world in this generation is the noblest that can appeal to any human being. It opens a field of effort to everyone whose heart Christ has touched.</w:t>
      </w:r>
      <w:r>
        <w:rPr>
          <w:rFonts w:ascii="Times New Roman" w:hAnsi="Times New Roman"/>
          <w:sz w:val="24"/>
          <w:szCs w:val="24"/>
          <w:lang w:val="en-US"/>
        </w:rPr>
        <w:t xml:space="preserve">” </w:t>
      </w:r>
      <w:r w:rsidRPr="00DA4AAE">
        <w:rPr>
          <w:rFonts w:ascii="Times New Roman" w:hAnsi="Times New Roman"/>
          <w:i/>
          <w:sz w:val="24"/>
          <w:szCs w:val="24"/>
          <w:lang w:val="en-US"/>
        </w:rPr>
        <w:t>Education</w:t>
      </w:r>
      <w:r>
        <w:rPr>
          <w:rFonts w:ascii="Times New Roman" w:hAnsi="Times New Roman"/>
          <w:i/>
          <w:sz w:val="24"/>
          <w:szCs w:val="24"/>
          <w:lang w:val="en-US"/>
        </w:rPr>
        <w:t>,</w:t>
      </w:r>
      <w:r>
        <w:rPr>
          <w:rFonts w:ascii="Times New Roman" w:hAnsi="Times New Roman"/>
          <w:sz w:val="24"/>
          <w:szCs w:val="24"/>
          <w:lang w:val="en-US"/>
        </w:rPr>
        <w:t xml:space="preserve"> 262.1.</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“God’</w:t>
      </w:r>
      <w:r w:rsidRPr="00DA4AAE">
        <w:rPr>
          <w:rFonts w:ascii="Times New Roman" w:hAnsi="Times New Roman"/>
          <w:sz w:val="24"/>
          <w:szCs w:val="24"/>
          <w:lang w:val="en-US"/>
        </w:rPr>
        <w:t xml:space="preserve">s purpose for the children growing up beside our hearths is wider, deeper, higher, than our restricted vision has comprehended. From the humblest lot those whom He has seen faithful have in time past been called </w:t>
      </w:r>
      <w:r>
        <w:rPr>
          <w:rFonts w:ascii="Times New Roman" w:hAnsi="Times New Roman"/>
          <w:sz w:val="24"/>
          <w:szCs w:val="24"/>
          <w:lang w:val="en-US"/>
        </w:rPr>
        <w:t>to witness for Him in the world’</w:t>
      </w:r>
      <w:r w:rsidRPr="00DA4AAE">
        <w:rPr>
          <w:rFonts w:ascii="Times New Roman" w:hAnsi="Times New Roman"/>
          <w:sz w:val="24"/>
          <w:szCs w:val="24"/>
          <w:lang w:val="en-US"/>
        </w:rPr>
        <w:t>s highest places. And many a lad of today, growing up as did Daniel i</w:t>
      </w:r>
      <w:r>
        <w:rPr>
          <w:rFonts w:ascii="Times New Roman" w:hAnsi="Times New Roman"/>
          <w:sz w:val="24"/>
          <w:szCs w:val="24"/>
          <w:lang w:val="en-US"/>
        </w:rPr>
        <w:t>n his Judean home, studying God’</w:t>
      </w:r>
      <w:r w:rsidRPr="00DA4AAE">
        <w:rPr>
          <w:rFonts w:ascii="Times New Roman" w:hAnsi="Times New Roman"/>
          <w:sz w:val="24"/>
          <w:szCs w:val="24"/>
          <w:lang w:val="en-US"/>
        </w:rPr>
        <w:t>s word and His works, and learning the lessons of faithful service, will yet stand in legislative assemblies, in halls of justice, or in royal courts, as a witness for the King of kings</w:t>
      </w:r>
      <w:r w:rsidR="00F1158C">
        <w:rPr>
          <w:rFonts w:ascii="Times New Roman" w:hAnsi="Times New Roman"/>
          <w:sz w:val="24"/>
          <w:szCs w:val="24"/>
          <w:lang w:val="en-US"/>
        </w:rPr>
        <w:t>.</w:t>
      </w:r>
      <w:r>
        <w:rPr>
          <w:rFonts w:ascii="Times New Roman" w:hAnsi="Times New Roman"/>
          <w:sz w:val="24"/>
          <w:szCs w:val="24"/>
          <w:lang w:val="en-US"/>
        </w:rPr>
        <w:t xml:space="preserve">” </w:t>
      </w:r>
      <w:r w:rsidRPr="00DA4AAE">
        <w:rPr>
          <w:rFonts w:ascii="Times New Roman" w:hAnsi="Times New Roman"/>
          <w:i/>
          <w:sz w:val="24"/>
          <w:szCs w:val="24"/>
          <w:lang w:val="en-US"/>
        </w:rPr>
        <w:t>Education</w:t>
      </w:r>
      <w:r>
        <w:rPr>
          <w:rFonts w:ascii="Times New Roman" w:hAnsi="Times New Roman"/>
          <w:sz w:val="24"/>
          <w:szCs w:val="24"/>
          <w:lang w:val="en-US"/>
        </w:rPr>
        <w:t>, 262.2.</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When these statements were read to me as a young person, they were read with a tone </w:t>
      </w:r>
      <w:r w:rsidR="00F1158C">
        <w:rPr>
          <w:rFonts w:ascii="Times New Roman" w:hAnsi="Times New Roman"/>
          <w:sz w:val="24"/>
          <w:szCs w:val="24"/>
          <w:lang w:val="en-US"/>
        </w:rPr>
        <w:t>that meant</w:t>
      </w:r>
      <w:r>
        <w:rPr>
          <w:rFonts w:ascii="Times New Roman" w:hAnsi="Times New Roman"/>
          <w:sz w:val="24"/>
          <w:szCs w:val="24"/>
          <w:lang w:val="en-US"/>
        </w:rPr>
        <w:t>, “Look what you can become! You will be the head and not the tail. These are the possibilities for you.” Was that wrong? Would you encourage your children to learn with those ideas in mind?</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There are some parents who refuse to do this. Instead, they tell their children to be satisfied with a low position and to be humble. They say that humility is the main point in life. Therefore, their children are</w:t>
      </w:r>
      <w:r w:rsidR="00F1158C">
        <w:rPr>
          <w:rFonts w:ascii="Times New Roman" w:hAnsi="Times New Roman"/>
          <w:sz w:val="24"/>
          <w:szCs w:val="24"/>
          <w:lang w:val="en-US"/>
        </w:rPr>
        <w:t xml:space="preserve"> </w:t>
      </w:r>
      <w:r>
        <w:rPr>
          <w:rFonts w:ascii="Times New Roman" w:hAnsi="Times New Roman"/>
          <w:sz w:val="24"/>
          <w:szCs w:val="24"/>
          <w:lang w:val="en-US"/>
        </w:rPr>
        <w:t>n</w:t>
      </w:r>
      <w:r w:rsidR="00F1158C">
        <w:rPr>
          <w:rFonts w:ascii="Times New Roman" w:hAnsi="Times New Roman"/>
          <w:sz w:val="24"/>
          <w:szCs w:val="24"/>
          <w:lang w:val="en-US"/>
        </w:rPr>
        <w:t>o</w:t>
      </w:r>
      <w:r>
        <w:rPr>
          <w:rFonts w:ascii="Times New Roman" w:hAnsi="Times New Roman"/>
          <w:sz w:val="24"/>
          <w:szCs w:val="24"/>
          <w:lang w:val="en-US"/>
        </w:rPr>
        <w:t>t to think big. They are to think small. They are to be humble farmers, for example, and nothing else. The scientific world is to be left alone. But that’s the opposite of what we are reading, isn’t it?</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We </w:t>
      </w:r>
      <w:r w:rsidR="00F1158C">
        <w:rPr>
          <w:rFonts w:ascii="Times New Roman" w:hAnsi="Times New Roman"/>
          <w:sz w:val="24"/>
          <w:szCs w:val="24"/>
          <w:lang w:val="en-US"/>
        </w:rPr>
        <w:t>imagine</w:t>
      </w:r>
      <w:r>
        <w:rPr>
          <w:rFonts w:ascii="Times New Roman" w:hAnsi="Times New Roman"/>
          <w:sz w:val="24"/>
          <w:szCs w:val="24"/>
          <w:lang w:val="en-US"/>
        </w:rPr>
        <w:t xml:space="preserve"> that if we stay humble and don’t study or learn anything,</w:t>
      </w:r>
      <w:r w:rsidRPr="00DA4AAE">
        <w:rPr>
          <w:rFonts w:ascii="Times New Roman" w:hAnsi="Times New Roman"/>
          <w:sz w:val="24"/>
          <w:szCs w:val="24"/>
          <w:lang w:val="en-US"/>
        </w:rPr>
        <w:t xml:space="preserve"> </w:t>
      </w:r>
      <w:r>
        <w:rPr>
          <w:rFonts w:ascii="Times New Roman" w:hAnsi="Times New Roman"/>
          <w:sz w:val="24"/>
          <w:szCs w:val="24"/>
          <w:lang w:val="en-US"/>
        </w:rPr>
        <w:t>then others will recognize us. We think that we should keep humble</w:t>
      </w:r>
      <w:r w:rsidR="00F1158C">
        <w:rPr>
          <w:rFonts w:ascii="Times New Roman" w:hAnsi="Times New Roman"/>
          <w:sz w:val="24"/>
          <w:szCs w:val="24"/>
          <w:lang w:val="en-US"/>
        </w:rPr>
        <w:t>,</w:t>
      </w:r>
      <w:r>
        <w:rPr>
          <w:rFonts w:ascii="Times New Roman" w:hAnsi="Times New Roman"/>
          <w:sz w:val="24"/>
          <w:szCs w:val="24"/>
          <w:lang w:val="en-US"/>
        </w:rPr>
        <w:t xml:space="preserve"> but that the others will elevate us. Then we will have the final confirmation of how good and perfect we are.</w:t>
      </w:r>
      <w:r w:rsidR="004F0606">
        <w:rPr>
          <w:rFonts w:ascii="Times New Roman" w:hAnsi="Times New Roman"/>
          <w:sz w:val="24"/>
          <w:szCs w:val="24"/>
          <w:lang w:val="en-US"/>
        </w:rPr>
        <w:t xml:space="preserve"> No! </w:t>
      </w:r>
      <w:r>
        <w:rPr>
          <w:rFonts w:ascii="Times New Roman" w:hAnsi="Times New Roman"/>
          <w:sz w:val="24"/>
          <w:szCs w:val="24"/>
          <w:lang w:val="en-US"/>
        </w:rPr>
        <w:t>Forget about all this!</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Do we know the context of standing “in legislative assemblies”? It is talking about the fact that in the last days God’s people will be severely persecuted. We will be called to answer for our faith. Can we do that intelligently? That is the question. We are to witness for the King of kings as Paul </w:t>
      </w:r>
      <w:r>
        <w:rPr>
          <w:rFonts w:ascii="Times New Roman" w:hAnsi="Times New Roman"/>
          <w:sz w:val="24"/>
          <w:szCs w:val="24"/>
          <w:lang w:val="en-US"/>
        </w:rPr>
        <w:lastRenderedPageBreak/>
        <w:t xml:space="preserve">did before Nero, for </w:t>
      </w:r>
      <w:r w:rsidR="004F0606">
        <w:rPr>
          <w:rFonts w:ascii="Times New Roman" w:hAnsi="Times New Roman"/>
          <w:sz w:val="24"/>
          <w:szCs w:val="24"/>
          <w:lang w:val="en-US"/>
        </w:rPr>
        <w:t>instance</w:t>
      </w:r>
      <w:r>
        <w:rPr>
          <w:rFonts w:ascii="Times New Roman" w:hAnsi="Times New Roman"/>
          <w:sz w:val="24"/>
          <w:szCs w:val="24"/>
          <w:lang w:val="en-US"/>
        </w:rPr>
        <w:t xml:space="preserve">. Others witness under different circumstances. Some will really do something good for society which will </w:t>
      </w:r>
      <w:r w:rsidR="004F0606">
        <w:rPr>
          <w:rFonts w:ascii="Times New Roman" w:hAnsi="Times New Roman"/>
          <w:sz w:val="24"/>
          <w:szCs w:val="24"/>
          <w:lang w:val="en-US"/>
        </w:rPr>
        <w:t>be</w:t>
      </w:r>
      <w:r>
        <w:rPr>
          <w:rFonts w:ascii="Times New Roman" w:hAnsi="Times New Roman"/>
          <w:sz w:val="24"/>
          <w:szCs w:val="24"/>
          <w:lang w:val="en-US"/>
        </w:rPr>
        <w:t xml:space="preserve"> recognized. That is possible, but it is not the main point.</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The chapter continues by describing how God really desires the end of the world</w:t>
      </w:r>
      <w:r w:rsidR="004F0606">
        <w:rPr>
          <w:rFonts w:ascii="Times New Roman" w:hAnsi="Times New Roman"/>
          <w:sz w:val="24"/>
          <w:szCs w:val="24"/>
          <w:lang w:val="en-US"/>
        </w:rPr>
        <w:t>,</w:t>
      </w:r>
      <w:r>
        <w:rPr>
          <w:rFonts w:ascii="Times New Roman" w:hAnsi="Times New Roman"/>
          <w:sz w:val="24"/>
          <w:szCs w:val="24"/>
          <w:lang w:val="en-US"/>
        </w:rPr>
        <w:t xml:space="preserve"> because of all the suffering He sees. We need to feel with Him. Our main purpose must not be self-confirmation, self-exaltation, and getting a good education and recognition for ourselves. </w:t>
      </w:r>
      <w:r w:rsidR="004F0606">
        <w:rPr>
          <w:rFonts w:ascii="Times New Roman" w:hAnsi="Times New Roman"/>
          <w:sz w:val="24"/>
          <w:szCs w:val="24"/>
          <w:lang w:val="en-US"/>
        </w:rPr>
        <w:t>Instead</w:t>
      </w:r>
      <w:r>
        <w:rPr>
          <w:rFonts w:ascii="Times New Roman" w:hAnsi="Times New Roman"/>
          <w:sz w:val="24"/>
          <w:szCs w:val="24"/>
          <w:lang w:val="en-US"/>
        </w:rPr>
        <w:t>, it is seeing the suffering of the world and how people are hungry and needy. It is stretching out to them as God does.</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w:t>
      </w:r>
      <w:r w:rsidRPr="006E3A15">
        <w:rPr>
          <w:rFonts w:ascii="Times New Roman" w:hAnsi="Times New Roman"/>
          <w:sz w:val="24"/>
          <w:szCs w:val="24"/>
          <w:lang w:val="en-US"/>
        </w:rPr>
        <w:t>Few give thought to the suffering that sin has caused our Creator.</w:t>
      </w:r>
      <w:r>
        <w:rPr>
          <w:rFonts w:ascii="Times New Roman" w:hAnsi="Times New Roman"/>
          <w:sz w:val="24"/>
          <w:szCs w:val="24"/>
          <w:lang w:val="en-US"/>
        </w:rPr>
        <w:t xml:space="preserve"> [Does sin cause such suffering in us and our children? Probably not. We will never attain to such a depth of keen suffering as God has experienced. He sees much more than we do. But we can at least endeavor to have some sympathy with Him in this.] … </w:t>
      </w:r>
      <w:r w:rsidRPr="00B87294">
        <w:rPr>
          <w:rFonts w:ascii="Times New Roman" w:hAnsi="Times New Roman"/>
          <w:sz w:val="24"/>
          <w:szCs w:val="24"/>
          <w:lang w:val="en-US"/>
        </w:rPr>
        <w:t>The cross is a revelation to our dull senses of the pain that, from its very inception, sin has brought to the heart of God. Every departure from the right, every deed of cruelty, every failure of humanity to reach His ideal, brings grief to Him. When there came upon Israel the calamities that were the sure result of separation from God,</w:t>
      </w:r>
      <w:r>
        <w:rPr>
          <w:rFonts w:ascii="Times New Roman" w:hAnsi="Times New Roman"/>
          <w:sz w:val="24"/>
          <w:szCs w:val="24"/>
          <w:lang w:val="en-US"/>
        </w:rPr>
        <w:t>—s</w:t>
      </w:r>
      <w:r w:rsidRPr="00B87294">
        <w:rPr>
          <w:rFonts w:ascii="Times New Roman" w:hAnsi="Times New Roman"/>
          <w:sz w:val="24"/>
          <w:szCs w:val="24"/>
          <w:lang w:val="en-US"/>
        </w:rPr>
        <w:t>ubjugation by their enemies, cruelty, and death,</w:t>
      </w:r>
      <w:r>
        <w:rPr>
          <w:rFonts w:ascii="Times New Roman" w:hAnsi="Times New Roman"/>
          <w:sz w:val="24"/>
          <w:szCs w:val="24"/>
          <w:lang w:val="en-US"/>
        </w:rPr>
        <w:t>—it is said that ‘</w:t>
      </w:r>
      <w:r w:rsidRPr="00B87294">
        <w:rPr>
          <w:rFonts w:ascii="Times New Roman" w:hAnsi="Times New Roman"/>
          <w:sz w:val="24"/>
          <w:szCs w:val="24"/>
          <w:lang w:val="en-US"/>
        </w:rPr>
        <w:t>His soul was gr</w:t>
      </w:r>
      <w:r>
        <w:rPr>
          <w:rFonts w:ascii="Times New Roman" w:hAnsi="Times New Roman"/>
          <w:sz w:val="24"/>
          <w:szCs w:val="24"/>
          <w:lang w:val="en-US"/>
        </w:rPr>
        <w:t>ieved for the misery of Israel.’ ‘</w:t>
      </w:r>
      <w:r w:rsidRPr="00B87294">
        <w:rPr>
          <w:rFonts w:ascii="Times New Roman" w:hAnsi="Times New Roman"/>
          <w:sz w:val="24"/>
          <w:szCs w:val="24"/>
          <w:lang w:val="en-US"/>
        </w:rPr>
        <w:t xml:space="preserve">In </w:t>
      </w:r>
      <w:r w:rsidRPr="000F0848">
        <w:rPr>
          <w:rFonts w:ascii="Times New Roman" w:hAnsi="Times New Roman"/>
          <w:sz w:val="24"/>
          <w:szCs w:val="24"/>
          <w:lang w:val="en-US"/>
        </w:rPr>
        <w:t xml:space="preserve">all their affliction He was afflicted: . . . and He bare them, and carried them all the days of old.’” </w:t>
      </w:r>
      <w:r w:rsidRPr="000F0848">
        <w:rPr>
          <w:rFonts w:ascii="Times New Roman" w:hAnsi="Times New Roman"/>
          <w:i/>
          <w:sz w:val="24"/>
          <w:szCs w:val="24"/>
          <w:lang w:val="en-US"/>
        </w:rPr>
        <w:t>Education</w:t>
      </w:r>
      <w:r w:rsidRPr="000F0848">
        <w:rPr>
          <w:rFonts w:ascii="Times New Roman" w:hAnsi="Times New Roman"/>
          <w:sz w:val="24"/>
          <w:szCs w:val="24"/>
          <w:lang w:val="en-US"/>
        </w:rPr>
        <w:t>, 263.1.</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There is a real suffering on God’s part, and it is essential </w:t>
      </w:r>
      <w:r w:rsidR="004F0606">
        <w:rPr>
          <w:rFonts w:ascii="Times New Roman" w:hAnsi="Times New Roman"/>
          <w:sz w:val="24"/>
          <w:szCs w:val="24"/>
          <w:lang w:val="en-US"/>
        </w:rPr>
        <w:t>that we</w:t>
      </w:r>
      <w:r>
        <w:rPr>
          <w:rFonts w:ascii="Times New Roman" w:hAnsi="Times New Roman"/>
          <w:sz w:val="24"/>
          <w:szCs w:val="24"/>
          <w:lang w:val="en-US"/>
        </w:rPr>
        <w:t xml:space="preserve"> feel </w:t>
      </w:r>
      <w:r w:rsidR="004F0606">
        <w:rPr>
          <w:rFonts w:ascii="Times New Roman" w:hAnsi="Times New Roman"/>
          <w:sz w:val="24"/>
          <w:szCs w:val="24"/>
          <w:lang w:val="en-US"/>
        </w:rPr>
        <w:t>as</w:t>
      </w:r>
      <w:r>
        <w:rPr>
          <w:rFonts w:ascii="Times New Roman" w:hAnsi="Times New Roman"/>
          <w:sz w:val="24"/>
          <w:szCs w:val="24"/>
          <w:lang w:val="en-US"/>
        </w:rPr>
        <w:t xml:space="preserve"> H</w:t>
      </w:r>
      <w:r w:rsidR="004F0606">
        <w:rPr>
          <w:rFonts w:ascii="Times New Roman" w:hAnsi="Times New Roman"/>
          <w:sz w:val="24"/>
          <w:szCs w:val="24"/>
          <w:lang w:val="en-US"/>
        </w:rPr>
        <w:t>e does</w:t>
      </w:r>
      <w:r>
        <w:rPr>
          <w:rFonts w:ascii="Times New Roman" w:hAnsi="Times New Roman"/>
          <w:sz w:val="24"/>
          <w:szCs w:val="24"/>
          <w:lang w:val="en-US"/>
        </w:rPr>
        <w:t>.</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In contrast to this</w:t>
      </w:r>
      <w:r w:rsidR="004F0606">
        <w:rPr>
          <w:rFonts w:ascii="Times New Roman" w:hAnsi="Times New Roman"/>
          <w:sz w:val="24"/>
          <w:szCs w:val="24"/>
          <w:lang w:val="en-US"/>
        </w:rPr>
        <w:t>,</w:t>
      </w:r>
      <w:r>
        <w:rPr>
          <w:rFonts w:ascii="Times New Roman" w:hAnsi="Times New Roman"/>
          <w:sz w:val="24"/>
          <w:szCs w:val="24"/>
          <w:lang w:val="en-US"/>
        </w:rPr>
        <w:t xml:space="preserve"> we read that many are seeking the conventionality of the world. In other words, they look at the world’s standard of how things are done. How do others do things? That is the main point for them.</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w:t>
      </w:r>
      <w:r w:rsidRPr="00B87294">
        <w:rPr>
          <w:rFonts w:ascii="Times New Roman" w:hAnsi="Times New Roman"/>
          <w:sz w:val="24"/>
          <w:szCs w:val="24"/>
          <w:lang w:val="en-US"/>
        </w:rPr>
        <w:t>Go ye into all the world, and prea</w:t>
      </w:r>
      <w:r>
        <w:rPr>
          <w:rFonts w:ascii="Times New Roman" w:hAnsi="Times New Roman"/>
          <w:sz w:val="24"/>
          <w:szCs w:val="24"/>
          <w:lang w:val="en-US"/>
        </w:rPr>
        <w:t>ch the gospel to every creature’</w:t>
      </w:r>
      <w:r w:rsidRPr="00B87294">
        <w:rPr>
          <w:rFonts w:ascii="Times New Roman" w:hAnsi="Times New Roman"/>
          <w:sz w:val="24"/>
          <w:szCs w:val="24"/>
          <w:lang w:val="en-US"/>
        </w:rPr>
        <w:t xml:space="preserve"> (Mark 16:15), is Christ</w:t>
      </w:r>
      <w:r>
        <w:rPr>
          <w:rFonts w:ascii="Times New Roman" w:hAnsi="Times New Roman"/>
          <w:sz w:val="24"/>
          <w:szCs w:val="24"/>
          <w:lang w:val="en-US"/>
        </w:rPr>
        <w:t>’</w:t>
      </w:r>
      <w:r w:rsidRPr="00B87294">
        <w:rPr>
          <w:rFonts w:ascii="Times New Roman" w:hAnsi="Times New Roman"/>
          <w:sz w:val="24"/>
          <w:szCs w:val="24"/>
          <w:lang w:val="en-US"/>
        </w:rPr>
        <w:t xml:space="preserve">s command to His followers. Not that all are called to be ministers or missionaries in the ordinary sense of the term; but all may be workers with </w:t>
      </w:r>
      <w:r>
        <w:rPr>
          <w:rFonts w:ascii="Times New Roman" w:hAnsi="Times New Roman"/>
          <w:sz w:val="24"/>
          <w:szCs w:val="24"/>
          <w:lang w:val="en-US"/>
        </w:rPr>
        <w:t>Him in giving the ‘glad tidings’</w:t>
      </w:r>
      <w:r w:rsidRPr="00B87294">
        <w:rPr>
          <w:rFonts w:ascii="Times New Roman" w:hAnsi="Times New Roman"/>
          <w:sz w:val="24"/>
          <w:szCs w:val="24"/>
          <w:lang w:val="en-US"/>
        </w:rPr>
        <w:t xml:space="preserve"> to their fellow men.</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w:t>
      </w:r>
      <w:r w:rsidRPr="00B87294">
        <w:rPr>
          <w:rFonts w:ascii="Times New Roman" w:hAnsi="Times New Roman"/>
          <w:sz w:val="24"/>
          <w:szCs w:val="24"/>
          <w:lang w:val="en-US"/>
        </w:rPr>
        <w:t>In view of this command, can we educate our sons and daughters for a life of respectable conventionality</w:t>
      </w:r>
      <w:r w:rsidR="004F0606">
        <w:rPr>
          <w:rFonts w:ascii="Times New Roman" w:hAnsi="Times New Roman"/>
          <w:sz w:val="24"/>
          <w:szCs w:val="24"/>
          <w:lang w:val="en-US"/>
        </w:rPr>
        <w:t>,</w:t>
      </w:r>
      <w:r>
        <w:rPr>
          <w:rFonts w:ascii="Times New Roman" w:hAnsi="Times New Roman"/>
          <w:sz w:val="24"/>
          <w:szCs w:val="24"/>
          <w:lang w:val="en-US"/>
        </w:rPr>
        <w:t xml:space="preserve"> [That is the phrase—respectable conventionality.]</w:t>
      </w:r>
      <w:r w:rsidRPr="00B87294">
        <w:rPr>
          <w:rFonts w:ascii="Times New Roman" w:hAnsi="Times New Roman"/>
          <w:sz w:val="24"/>
          <w:szCs w:val="24"/>
          <w:lang w:val="en-US"/>
        </w:rPr>
        <w:t xml:space="preserve"> a life professedly Christian, but lacking His self-sacrifice, a life on which the verdic</w:t>
      </w:r>
      <w:r>
        <w:rPr>
          <w:rFonts w:ascii="Times New Roman" w:hAnsi="Times New Roman"/>
          <w:sz w:val="24"/>
          <w:szCs w:val="24"/>
          <w:lang w:val="en-US"/>
        </w:rPr>
        <w:t>t of Him who is truth must be, ‘I know you not’</w:t>
      </w:r>
      <w:r w:rsidRPr="00B87294">
        <w:rPr>
          <w:rFonts w:ascii="Times New Roman" w:hAnsi="Times New Roman"/>
          <w:sz w:val="24"/>
          <w:szCs w:val="24"/>
          <w:lang w:val="en-US"/>
        </w:rPr>
        <w:t>?</w:t>
      </w:r>
      <w:r>
        <w:rPr>
          <w:rFonts w:ascii="Times New Roman" w:hAnsi="Times New Roman"/>
          <w:sz w:val="24"/>
          <w:szCs w:val="24"/>
          <w:lang w:val="en-US"/>
        </w:rPr>
        <w:t xml:space="preserve">” </w:t>
      </w:r>
      <w:r w:rsidRPr="00B87294">
        <w:rPr>
          <w:rFonts w:ascii="Times New Roman" w:hAnsi="Times New Roman"/>
          <w:i/>
          <w:sz w:val="24"/>
          <w:szCs w:val="24"/>
          <w:lang w:val="en-US"/>
        </w:rPr>
        <w:t>Education</w:t>
      </w:r>
      <w:r>
        <w:rPr>
          <w:rFonts w:ascii="Times New Roman" w:hAnsi="Times New Roman"/>
          <w:sz w:val="24"/>
          <w:szCs w:val="24"/>
          <w:lang w:val="en-US"/>
        </w:rPr>
        <w:t>, 264.1, 2.</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These are the two possibilities.</w:t>
      </w:r>
      <w:r w:rsidR="004F0606">
        <w:rPr>
          <w:rFonts w:ascii="Times New Roman" w:hAnsi="Times New Roman"/>
          <w:sz w:val="24"/>
          <w:szCs w:val="24"/>
          <w:lang w:val="en-US"/>
        </w:rPr>
        <w:t xml:space="preserve"> </w:t>
      </w:r>
      <w:r>
        <w:rPr>
          <w:rFonts w:ascii="Times New Roman" w:hAnsi="Times New Roman"/>
          <w:sz w:val="24"/>
          <w:szCs w:val="24"/>
          <w:lang w:val="en-US"/>
        </w:rPr>
        <w:t>On one hand there is respectable conventionality. What is this? It’s a good job, getting pa</w:t>
      </w:r>
      <w:r w:rsidR="004F0606">
        <w:rPr>
          <w:rFonts w:ascii="Times New Roman" w:hAnsi="Times New Roman"/>
          <w:sz w:val="24"/>
          <w:szCs w:val="24"/>
          <w:lang w:val="en-US"/>
        </w:rPr>
        <w:t>id well</w:t>
      </w:r>
      <w:r>
        <w:rPr>
          <w:rFonts w:ascii="Times New Roman" w:hAnsi="Times New Roman"/>
          <w:sz w:val="24"/>
          <w:szCs w:val="24"/>
          <w:lang w:val="en-US"/>
        </w:rPr>
        <w:t xml:space="preserve">, and so on. It is being a professed Christian and being perfect on the outside. It’s having a </w:t>
      </w:r>
      <w:r w:rsidR="004F0606">
        <w:rPr>
          <w:rFonts w:ascii="Times New Roman" w:hAnsi="Times New Roman"/>
          <w:sz w:val="24"/>
          <w:szCs w:val="24"/>
          <w:lang w:val="en-US"/>
        </w:rPr>
        <w:t>harmonious</w:t>
      </w:r>
      <w:r>
        <w:rPr>
          <w:rFonts w:ascii="Times New Roman" w:hAnsi="Times New Roman"/>
          <w:sz w:val="24"/>
          <w:szCs w:val="24"/>
          <w:lang w:val="en-US"/>
        </w:rPr>
        <w:t xml:space="preserve"> family</w:t>
      </w:r>
      <w:r w:rsidR="004F0606">
        <w:rPr>
          <w:rFonts w:ascii="Times New Roman" w:hAnsi="Times New Roman"/>
          <w:sz w:val="24"/>
          <w:szCs w:val="24"/>
          <w:lang w:val="en-US"/>
        </w:rPr>
        <w:t>,</w:t>
      </w:r>
      <w:r>
        <w:rPr>
          <w:rFonts w:ascii="Times New Roman" w:hAnsi="Times New Roman"/>
          <w:sz w:val="24"/>
          <w:szCs w:val="24"/>
          <w:lang w:val="en-US"/>
        </w:rPr>
        <w:t xml:space="preserve"> with no strife or divorce, for example. Everything is respectable. But what is lacking? Self-sacrifice is lacking. Are we </w:t>
      </w:r>
      <w:r w:rsidR="004F0606">
        <w:rPr>
          <w:rFonts w:ascii="Times New Roman" w:hAnsi="Times New Roman"/>
          <w:sz w:val="24"/>
          <w:szCs w:val="24"/>
          <w:lang w:val="en-US"/>
        </w:rPr>
        <w:t>willing to be</w:t>
      </w:r>
      <w:r>
        <w:rPr>
          <w:rFonts w:ascii="Times New Roman" w:hAnsi="Times New Roman"/>
          <w:sz w:val="24"/>
          <w:szCs w:val="24"/>
          <w:lang w:val="en-US"/>
        </w:rPr>
        <w:t xml:space="preserve"> self-sacrific</w:t>
      </w:r>
      <w:r w:rsidR="004F0606">
        <w:rPr>
          <w:rFonts w:ascii="Times New Roman" w:hAnsi="Times New Roman"/>
          <w:sz w:val="24"/>
          <w:szCs w:val="24"/>
          <w:lang w:val="en-US"/>
        </w:rPr>
        <w:t>ing</w:t>
      </w:r>
      <w:r>
        <w:rPr>
          <w:rFonts w:ascii="Times New Roman" w:hAnsi="Times New Roman"/>
          <w:sz w:val="24"/>
          <w:szCs w:val="24"/>
          <w:lang w:val="en-US"/>
        </w:rPr>
        <w:t>?</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The paragraph we read earlier</w:t>
      </w:r>
      <w:r w:rsidR="004F0606">
        <w:rPr>
          <w:rFonts w:ascii="Times New Roman" w:hAnsi="Times New Roman"/>
          <w:sz w:val="24"/>
          <w:szCs w:val="24"/>
          <w:lang w:val="en-US"/>
        </w:rPr>
        <w:t>,</w:t>
      </w:r>
      <w:r>
        <w:rPr>
          <w:rFonts w:ascii="Times New Roman" w:hAnsi="Times New Roman"/>
          <w:sz w:val="24"/>
          <w:szCs w:val="24"/>
          <w:lang w:val="en-US"/>
        </w:rPr>
        <w:t xml:space="preserve"> which says the gospel is the simplifier of life</w:t>
      </w:r>
      <w:r w:rsidR="004F0606">
        <w:rPr>
          <w:rFonts w:ascii="Times New Roman" w:hAnsi="Times New Roman"/>
          <w:sz w:val="24"/>
          <w:szCs w:val="24"/>
          <w:lang w:val="en-US"/>
        </w:rPr>
        <w:t>,</w:t>
      </w:r>
      <w:r>
        <w:rPr>
          <w:rFonts w:ascii="Times New Roman" w:hAnsi="Times New Roman"/>
          <w:sz w:val="24"/>
          <w:szCs w:val="24"/>
          <w:lang w:val="en-US"/>
        </w:rPr>
        <w:t xml:space="preserve"> is in the chapter about the choice of a home. The same principles apply to the choice of an occupation. When we choose a home, it’s important not to look for something that is most convenient, or most recognized. </w:t>
      </w:r>
      <w:r w:rsidR="004F0606">
        <w:rPr>
          <w:rFonts w:ascii="Times New Roman" w:hAnsi="Times New Roman"/>
          <w:sz w:val="24"/>
          <w:szCs w:val="24"/>
          <w:lang w:val="en-US"/>
        </w:rPr>
        <w:t>Instead</w:t>
      </w:r>
      <w:r>
        <w:rPr>
          <w:rFonts w:ascii="Times New Roman" w:hAnsi="Times New Roman"/>
          <w:sz w:val="24"/>
          <w:szCs w:val="24"/>
          <w:lang w:val="en-US"/>
        </w:rPr>
        <w:t>, we should look for what is best for suffering humanity. That requires self-sacrifice. If that is lacking, respectable conventionality and professed Christianity are nothing.</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w:t>
      </w:r>
      <w:r w:rsidRPr="000830F4">
        <w:rPr>
          <w:rFonts w:ascii="Times New Roman" w:hAnsi="Times New Roman"/>
          <w:sz w:val="24"/>
          <w:szCs w:val="24"/>
          <w:lang w:val="en-US"/>
        </w:rPr>
        <w:t>Thousands are doing this. They think to secure for their children the benefits of the gospel while they deny its spirit. But this cannot be. Those who reject the privilege of fellowship with Christ in service, reject the only training that imparts a fitness for participation with Him in His glory. They reject the training that in this life gives strength and nobility of character. Many a father and mother, denying their children to the cross of Christ, have learned too late that they were thus giving them over to the enemy of God and man. They sealed their ruin, not alone for the future but fo</w:t>
      </w:r>
      <w:r>
        <w:rPr>
          <w:rFonts w:ascii="Times New Roman" w:hAnsi="Times New Roman"/>
          <w:sz w:val="24"/>
          <w:szCs w:val="24"/>
          <w:lang w:val="en-US"/>
        </w:rPr>
        <w:t xml:space="preserve">r the present life. Temptation </w:t>
      </w:r>
      <w:r w:rsidRPr="000830F4">
        <w:rPr>
          <w:rFonts w:ascii="Times New Roman" w:hAnsi="Times New Roman"/>
          <w:sz w:val="24"/>
          <w:szCs w:val="24"/>
          <w:lang w:val="en-US"/>
        </w:rPr>
        <w:t>overcame them. They grew up a curse to the world, a grief and shame to those who gave them being.</w:t>
      </w:r>
      <w:r>
        <w:rPr>
          <w:rFonts w:ascii="Times New Roman" w:hAnsi="Times New Roman"/>
          <w:sz w:val="24"/>
          <w:szCs w:val="24"/>
          <w:lang w:val="en-US"/>
        </w:rPr>
        <w:t xml:space="preserve">” </w:t>
      </w:r>
      <w:r w:rsidRPr="000830F4">
        <w:rPr>
          <w:rFonts w:ascii="Times New Roman" w:hAnsi="Times New Roman"/>
          <w:i/>
          <w:sz w:val="24"/>
          <w:szCs w:val="24"/>
          <w:lang w:val="en-US"/>
        </w:rPr>
        <w:t>Education</w:t>
      </w:r>
      <w:r>
        <w:rPr>
          <w:rFonts w:ascii="Times New Roman" w:hAnsi="Times New Roman"/>
          <w:sz w:val="24"/>
          <w:szCs w:val="24"/>
          <w:lang w:val="en-US"/>
        </w:rPr>
        <w:t>, 264.3.</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We don’t teach our children self-sacrifice by demanding it from them, but rather from participating in that self-sacrifice. We will teach it to them correctly </w:t>
      </w:r>
      <w:r w:rsidR="004F0606">
        <w:rPr>
          <w:rFonts w:ascii="Times New Roman" w:hAnsi="Times New Roman"/>
          <w:sz w:val="24"/>
          <w:szCs w:val="24"/>
          <w:lang w:val="en-US"/>
        </w:rPr>
        <w:t xml:space="preserve">only </w:t>
      </w:r>
      <w:r>
        <w:rPr>
          <w:rFonts w:ascii="Times New Roman" w:hAnsi="Times New Roman"/>
          <w:sz w:val="24"/>
          <w:szCs w:val="24"/>
          <w:lang w:val="en-US"/>
        </w:rPr>
        <w:t xml:space="preserve">when we exercise self-sacrifice </w:t>
      </w:r>
      <w:r w:rsidR="004F0606">
        <w:rPr>
          <w:rFonts w:ascii="Times New Roman" w:hAnsi="Times New Roman"/>
          <w:sz w:val="24"/>
          <w:szCs w:val="24"/>
          <w:lang w:val="en-US"/>
        </w:rPr>
        <w:t xml:space="preserve">ourselves </w:t>
      </w:r>
      <w:r>
        <w:rPr>
          <w:rFonts w:ascii="Times New Roman" w:hAnsi="Times New Roman"/>
          <w:sz w:val="24"/>
          <w:szCs w:val="24"/>
          <w:lang w:val="en-US"/>
        </w:rPr>
        <w:t xml:space="preserve">and let our children participate in that very self-sacrifice which we are practicing. The key word here is not </w:t>
      </w:r>
      <w:r w:rsidR="004F0606">
        <w:rPr>
          <w:rFonts w:ascii="Times New Roman" w:hAnsi="Times New Roman"/>
          <w:sz w:val="24"/>
          <w:szCs w:val="24"/>
          <w:lang w:val="en-US"/>
        </w:rPr>
        <w:t>“</w:t>
      </w:r>
      <w:r>
        <w:rPr>
          <w:rFonts w:ascii="Times New Roman" w:hAnsi="Times New Roman"/>
          <w:sz w:val="24"/>
          <w:szCs w:val="24"/>
          <w:lang w:val="en-US"/>
        </w:rPr>
        <w:t>perfect.</w:t>
      </w:r>
      <w:r w:rsidR="004F0606">
        <w:rPr>
          <w:rFonts w:ascii="Times New Roman" w:hAnsi="Times New Roman"/>
          <w:sz w:val="24"/>
          <w:szCs w:val="24"/>
          <w:lang w:val="en-US"/>
        </w:rPr>
        <w:t>”</w:t>
      </w:r>
      <w:r>
        <w:rPr>
          <w:rFonts w:ascii="Times New Roman" w:hAnsi="Times New Roman"/>
          <w:sz w:val="24"/>
          <w:szCs w:val="24"/>
          <w:lang w:val="en-US"/>
        </w:rPr>
        <w:t xml:space="preserve"> It is </w:t>
      </w:r>
      <w:r w:rsidR="004F0606">
        <w:rPr>
          <w:rFonts w:ascii="Times New Roman" w:hAnsi="Times New Roman"/>
          <w:sz w:val="24"/>
          <w:szCs w:val="24"/>
          <w:lang w:val="en-US"/>
        </w:rPr>
        <w:t>“</w:t>
      </w:r>
      <w:r>
        <w:rPr>
          <w:rFonts w:ascii="Times New Roman" w:hAnsi="Times New Roman"/>
          <w:sz w:val="24"/>
          <w:szCs w:val="24"/>
          <w:lang w:val="en-US"/>
        </w:rPr>
        <w:t>self-sacrifice.</w:t>
      </w:r>
      <w:r w:rsidR="004F0606">
        <w:rPr>
          <w:rFonts w:ascii="Times New Roman" w:hAnsi="Times New Roman"/>
          <w:sz w:val="24"/>
          <w:szCs w:val="24"/>
          <w:lang w:val="en-US"/>
        </w:rPr>
        <w:t>”</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Jesus </w:t>
      </w:r>
      <w:r w:rsidR="004F0606">
        <w:rPr>
          <w:rFonts w:ascii="Times New Roman" w:hAnsi="Times New Roman"/>
          <w:sz w:val="24"/>
          <w:szCs w:val="24"/>
          <w:lang w:val="en-US"/>
        </w:rPr>
        <w:t>did tell</w:t>
      </w:r>
      <w:r>
        <w:rPr>
          <w:rFonts w:ascii="Times New Roman" w:hAnsi="Times New Roman"/>
          <w:sz w:val="24"/>
          <w:szCs w:val="24"/>
          <w:lang w:val="en-US"/>
        </w:rPr>
        <w:t xml:space="preserve"> us to be perfect as our Father in heaven is perfect (</w:t>
      </w:r>
      <w:r w:rsidR="004F0606">
        <w:rPr>
          <w:rFonts w:ascii="Times New Roman" w:hAnsi="Times New Roman"/>
          <w:sz w:val="24"/>
          <w:szCs w:val="24"/>
          <w:lang w:val="en-US"/>
        </w:rPr>
        <w:t>s</w:t>
      </w:r>
      <w:r>
        <w:rPr>
          <w:rFonts w:ascii="Times New Roman" w:hAnsi="Times New Roman"/>
          <w:sz w:val="24"/>
          <w:szCs w:val="24"/>
          <w:lang w:val="en-US"/>
        </w:rPr>
        <w:t xml:space="preserve">ee </w:t>
      </w:r>
      <w:r w:rsidRPr="000830F4">
        <w:rPr>
          <w:rFonts w:ascii="Times New Roman" w:hAnsi="Times New Roman"/>
          <w:i/>
          <w:sz w:val="24"/>
          <w:szCs w:val="24"/>
          <w:lang w:val="en-US"/>
        </w:rPr>
        <w:t>Matthew</w:t>
      </w:r>
      <w:r>
        <w:rPr>
          <w:rFonts w:ascii="Times New Roman" w:hAnsi="Times New Roman"/>
          <w:sz w:val="24"/>
          <w:szCs w:val="24"/>
          <w:lang w:val="en-US"/>
        </w:rPr>
        <w:t xml:space="preserve"> 5). </w:t>
      </w:r>
      <w:r w:rsidR="004F0606">
        <w:rPr>
          <w:rFonts w:ascii="Times New Roman" w:hAnsi="Times New Roman"/>
          <w:sz w:val="24"/>
          <w:szCs w:val="24"/>
          <w:lang w:val="en-US"/>
        </w:rPr>
        <w:t>But t</w:t>
      </w:r>
      <w:r>
        <w:rPr>
          <w:rFonts w:ascii="Times New Roman" w:hAnsi="Times New Roman"/>
          <w:sz w:val="24"/>
          <w:szCs w:val="24"/>
          <w:lang w:val="en-US"/>
        </w:rPr>
        <w:t>his was said in the context of self-sacrifice.</w:t>
      </w:r>
    </w:p>
    <w:p w:rsidR="00A82FB1" w:rsidRDefault="004F0606"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lastRenderedPageBreak/>
        <w:t>C</w:t>
      </w:r>
      <w:r w:rsidR="00A82FB1">
        <w:rPr>
          <w:rFonts w:ascii="Times New Roman" w:hAnsi="Times New Roman"/>
          <w:sz w:val="24"/>
          <w:szCs w:val="24"/>
          <w:lang w:val="en-US"/>
        </w:rPr>
        <w:t xml:space="preserve">hapter </w:t>
      </w:r>
      <w:r>
        <w:rPr>
          <w:rFonts w:ascii="Times New Roman" w:hAnsi="Times New Roman"/>
          <w:sz w:val="24"/>
          <w:szCs w:val="24"/>
          <w:lang w:val="en-US"/>
        </w:rPr>
        <w:t xml:space="preserve">31 </w:t>
      </w:r>
      <w:r w:rsidR="00A82FB1">
        <w:rPr>
          <w:rFonts w:ascii="Times New Roman" w:hAnsi="Times New Roman"/>
          <w:sz w:val="24"/>
          <w:szCs w:val="24"/>
          <w:lang w:val="en-US"/>
        </w:rPr>
        <w:t xml:space="preserve">continues by addressing wrong methods of education. Too often a distinction is made between academic education and practical education. Academic education is to sit down and study a subject </w:t>
      </w:r>
      <w:r>
        <w:rPr>
          <w:rFonts w:ascii="Times New Roman" w:hAnsi="Times New Roman"/>
          <w:sz w:val="24"/>
          <w:szCs w:val="24"/>
          <w:lang w:val="en-US"/>
        </w:rPr>
        <w:t>via</w:t>
      </w:r>
      <w:r w:rsidR="00A82FB1">
        <w:rPr>
          <w:rFonts w:ascii="Times New Roman" w:hAnsi="Times New Roman"/>
          <w:sz w:val="24"/>
          <w:szCs w:val="24"/>
          <w:lang w:val="en-US"/>
        </w:rPr>
        <w:t xml:space="preserve"> books and papers. Practical education is actually </w:t>
      </w:r>
      <w:r>
        <w:rPr>
          <w:rFonts w:ascii="Times New Roman" w:hAnsi="Times New Roman"/>
          <w:sz w:val="24"/>
          <w:szCs w:val="24"/>
          <w:lang w:val="en-US"/>
        </w:rPr>
        <w:t xml:space="preserve">to </w:t>
      </w:r>
      <w:r w:rsidR="00A82FB1">
        <w:rPr>
          <w:rFonts w:ascii="Times New Roman" w:hAnsi="Times New Roman"/>
          <w:sz w:val="24"/>
          <w:szCs w:val="24"/>
          <w:lang w:val="en-US"/>
        </w:rPr>
        <w:t xml:space="preserve">work and to have our hands in the dough. Those who learn by </w:t>
      </w:r>
      <w:r>
        <w:rPr>
          <w:rFonts w:ascii="Times New Roman" w:hAnsi="Times New Roman"/>
          <w:sz w:val="24"/>
          <w:szCs w:val="24"/>
          <w:lang w:val="en-US"/>
        </w:rPr>
        <w:t>having</w:t>
      </w:r>
      <w:r w:rsidR="00A82FB1">
        <w:rPr>
          <w:rFonts w:ascii="Times New Roman" w:hAnsi="Times New Roman"/>
          <w:sz w:val="24"/>
          <w:szCs w:val="24"/>
          <w:lang w:val="en-US"/>
        </w:rPr>
        <w:t xml:space="preserve"> their hands in the dough often say they don’t need the paper education. And those who learned by studying books say that they don’t need their hands in the dough. But </w:t>
      </w:r>
      <w:r w:rsidR="00050E9C">
        <w:rPr>
          <w:rFonts w:ascii="Times New Roman" w:hAnsi="Times New Roman"/>
          <w:sz w:val="24"/>
          <w:szCs w:val="24"/>
          <w:lang w:val="en-US"/>
        </w:rPr>
        <w:t>both are</w:t>
      </w:r>
      <w:r w:rsidR="00A82FB1">
        <w:rPr>
          <w:rFonts w:ascii="Times New Roman" w:hAnsi="Times New Roman"/>
          <w:sz w:val="24"/>
          <w:szCs w:val="24"/>
          <w:lang w:val="en-US"/>
        </w:rPr>
        <w:t xml:space="preserve"> wrong. </w:t>
      </w:r>
      <w:r w:rsidR="00050E9C">
        <w:rPr>
          <w:rFonts w:ascii="Times New Roman" w:hAnsi="Times New Roman"/>
          <w:sz w:val="24"/>
          <w:szCs w:val="24"/>
          <w:lang w:val="en-US"/>
        </w:rPr>
        <w:t>They</w:t>
      </w:r>
      <w:r w:rsidR="00A82FB1">
        <w:rPr>
          <w:rFonts w:ascii="Times New Roman" w:hAnsi="Times New Roman"/>
          <w:sz w:val="24"/>
          <w:szCs w:val="24"/>
          <w:lang w:val="en-US"/>
        </w:rPr>
        <w:t xml:space="preserve"> must come together. It is so important that these two aspects come together.</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Another problem is that often </w:t>
      </w:r>
      <w:r w:rsidR="00050E9C">
        <w:rPr>
          <w:rFonts w:ascii="Times New Roman" w:hAnsi="Times New Roman"/>
          <w:sz w:val="24"/>
          <w:szCs w:val="24"/>
          <w:lang w:val="en-US"/>
        </w:rPr>
        <w:t xml:space="preserve">we </w:t>
      </w:r>
      <w:r>
        <w:rPr>
          <w:rFonts w:ascii="Times New Roman" w:hAnsi="Times New Roman"/>
          <w:sz w:val="24"/>
          <w:szCs w:val="24"/>
          <w:lang w:val="en-US"/>
        </w:rPr>
        <w:t xml:space="preserve">must study books for years and years without </w:t>
      </w:r>
      <w:r w:rsidR="00050E9C">
        <w:rPr>
          <w:rFonts w:ascii="Times New Roman" w:hAnsi="Times New Roman"/>
          <w:sz w:val="24"/>
          <w:szCs w:val="24"/>
          <w:lang w:val="en-US"/>
        </w:rPr>
        <w:t xml:space="preserve">the </w:t>
      </w:r>
      <w:r>
        <w:rPr>
          <w:rFonts w:ascii="Times New Roman" w:hAnsi="Times New Roman"/>
          <w:sz w:val="24"/>
          <w:szCs w:val="24"/>
          <w:lang w:val="en-US"/>
        </w:rPr>
        <w:t>practic</w:t>
      </w:r>
      <w:r w:rsidR="00050E9C">
        <w:rPr>
          <w:rFonts w:ascii="Times New Roman" w:hAnsi="Times New Roman"/>
          <w:sz w:val="24"/>
          <w:szCs w:val="24"/>
          <w:lang w:val="en-US"/>
        </w:rPr>
        <w:t>al application</w:t>
      </w:r>
      <w:r>
        <w:rPr>
          <w:rFonts w:ascii="Times New Roman" w:hAnsi="Times New Roman"/>
          <w:sz w:val="24"/>
          <w:szCs w:val="24"/>
          <w:lang w:val="en-US"/>
        </w:rPr>
        <w:t xml:space="preserve">. That is especially the case in the medical field. Then after many years of study, we are suddenly deemed qualified to treat people. </w:t>
      </w:r>
      <w:r w:rsidR="00050E9C">
        <w:rPr>
          <w:rFonts w:ascii="Times New Roman" w:hAnsi="Times New Roman"/>
          <w:sz w:val="24"/>
          <w:szCs w:val="24"/>
          <w:lang w:val="en-US"/>
        </w:rPr>
        <w:t>Then w</w:t>
      </w:r>
      <w:r>
        <w:rPr>
          <w:rFonts w:ascii="Times New Roman" w:hAnsi="Times New Roman"/>
          <w:sz w:val="24"/>
          <w:szCs w:val="24"/>
          <w:lang w:val="en-US"/>
        </w:rPr>
        <w:t xml:space="preserve">e think, “If only </w:t>
      </w:r>
      <w:r w:rsidR="00050E9C">
        <w:rPr>
          <w:rFonts w:ascii="Times New Roman" w:hAnsi="Times New Roman"/>
          <w:sz w:val="24"/>
          <w:szCs w:val="24"/>
          <w:lang w:val="en-US"/>
        </w:rPr>
        <w:t xml:space="preserve">I </w:t>
      </w:r>
      <w:r>
        <w:rPr>
          <w:rFonts w:ascii="Times New Roman" w:hAnsi="Times New Roman"/>
          <w:sz w:val="24"/>
          <w:szCs w:val="24"/>
          <w:lang w:val="en-US"/>
        </w:rPr>
        <w:t xml:space="preserve">knew how!” We </w:t>
      </w:r>
      <w:r w:rsidR="00050E9C">
        <w:rPr>
          <w:rFonts w:ascii="Times New Roman" w:hAnsi="Times New Roman"/>
          <w:sz w:val="24"/>
          <w:szCs w:val="24"/>
          <w:lang w:val="en-US"/>
        </w:rPr>
        <w:t>need</w:t>
      </w:r>
      <w:r>
        <w:rPr>
          <w:rFonts w:ascii="Times New Roman" w:hAnsi="Times New Roman"/>
          <w:sz w:val="24"/>
          <w:szCs w:val="24"/>
          <w:lang w:val="en-US"/>
        </w:rPr>
        <w:t xml:space="preserve"> to do both. When we study, we must apply what we study immediately. The world thinks differently. They </w:t>
      </w:r>
      <w:r w:rsidR="00050E9C">
        <w:rPr>
          <w:rFonts w:ascii="Times New Roman" w:hAnsi="Times New Roman"/>
          <w:sz w:val="24"/>
          <w:szCs w:val="24"/>
          <w:lang w:val="en-US"/>
        </w:rPr>
        <w:t>assume</w:t>
      </w:r>
      <w:r>
        <w:rPr>
          <w:rFonts w:ascii="Times New Roman" w:hAnsi="Times New Roman"/>
          <w:sz w:val="24"/>
          <w:szCs w:val="24"/>
          <w:lang w:val="en-US"/>
        </w:rPr>
        <w:t xml:space="preserve"> that first we must learn everything in theory</w:t>
      </w:r>
      <w:r w:rsidR="00050E9C">
        <w:rPr>
          <w:rFonts w:ascii="Times New Roman" w:hAnsi="Times New Roman"/>
          <w:sz w:val="24"/>
          <w:szCs w:val="24"/>
          <w:lang w:val="en-US"/>
        </w:rPr>
        <w:t>,</w:t>
      </w:r>
      <w:r>
        <w:rPr>
          <w:rFonts w:ascii="Times New Roman" w:hAnsi="Times New Roman"/>
          <w:sz w:val="24"/>
          <w:szCs w:val="24"/>
          <w:lang w:val="en-US"/>
        </w:rPr>
        <w:t xml:space="preserve"> before putting it in</w:t>
      </w:r>
      <w:r w:rsidR="00050E9C">
        <w:rPr>
          <w:rFonts w:ascii="Times New Roman" w:hAnsi="Times New Roman"/>
          <w:sz w:val="24"/>
          <w:szCs w:val="24"/>
          <w:lang w:val="en-US"/>
        </w:rPr>
        <w:t>to</w:t>
      </w:r>
      <w:r>
        <w:rPr>
          <w:rFonts w:ascii="Times New Roman" w:hAnsi="Times New Roman"/>
          <w:sz w:val="24"/>
          <w:szCs w:val="24"/>
          <w:lang w:val="en-US"/>
        </w:rPr>
        <w:t xml:space="preserve"> practice. </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Other people often </w:t>
      </w:r>
      <w:r w:rsidR="00050E9C">
        <w:rPr>
          <w:rFonts w:ascii="Times New Roman" w:hAnsi="Times New Roman"/>
          <w:sz w:val="24"/>
          <w:szCs w:val="24"/>
          <w:lang w:val="en-US"/>
        </w:rPr>
        <w:t>imagine</w:t>
      </w:r>
      <w:r>
        <w:rPr>
          <w:rFonts w:ascii="Times New Roman" w:hAnsi="Times New Roman"/>
          <w:sz w:val="24"/>
          <w:szCs w:val="24"/>
          <w:lang w:val="en-US"/>
        </w:rPr>
        <w:t xml:space="preserve"> that paperwork is not needed. They think </w:t>
      </w:r>
      <w:r w:rsidR="00050E9C">
        <w:rPr>
          <w:rFonts w:ascii="Times New Roman" w:hAnsi="Times New Roman"/>
          <w:sz w:val="24"/>
          <w:szCs w:val="24"/>
          <w:lang w:val="en-US"/>
        </w:rPr>
        <w:t xml:space="preserve">that </w:t>
      </w:r>
      <w:r>
        <w:rPr>
          <w:rFonts w:ascii="Times New Roman" w:hAnsi="Times New Roman"/>
          <w:sz w:val="24"/>
          <w:szCs w:val="24"/>
          <w:lang w:val="en-US"/>
        </w:rPr>
        <w:t xml:space="preserve">they just need to do the practical work. But both are </w:t>
      </w:r>
      <w:r w:rsidR="00050E9C">
        <w:rPr>
          <w:rFonts w:ascii="Times New Roman" w:hAnsi="Times New Roman"/>
          <w:sz w:val="24"/>
          <w:szCs w:val="24"/>
          <w:lang w:val="en-US"/>
        </w:rPr>
        <w:t>required</w:t>
      </w:r>
      <w:r>
        <w:rPr>
          <w:rFonts w:ascii="Times New Roman" w:hAnsi="Times New Roman"/>
          <w:sz w:val="24"/>
          <w:szCs w:val="24"/>
          <w:lang w:val="en-US"/>
        </w:rPr>
        <w:t xml:space="preserve">. We </w:t>
      </w:r>
      <w:r w:rsidR="00050E9C">
        <w:rPr>
          <w:rFonts w:ascii="Times New Roman" w:hAnsi="Times New Roman"/>
          <w:sz w:val="24"/>
          <w:szCs w:val="24"/>
          <w:lang w:val="en-US"/>
        </w:rPr>
        <w:t xml:space="preserve">must </w:t>
      </w:r>
      <w:r>
        <w:rPr>
          <w:rFonts w:ascii="Times New Roman" w:hAnsi="Times New Roman"/>
          <w:sz w:val="24"/>
          <w:szCs w:val="24"/>
          <w:lang w:val="en-US"/>
        </w:rPr>
        <w:t xml:space="preserve">also apply our minds to the subject. At times, that means refraining from putting our hands in the dough and to think instead about how it can be done best. Then it can be put into practice again. It’s </w:t>
      </w:r>
      <w:r w:rsidR="00050E9C">
        <w:rPr>
          <w:rFonts w:ascii="Times New Roman" w:hAnsi="Times New Roman"/>
          <w:sz w:val="24"/>
          <w:szCs w:val="24"/>
          <w:lang w:val="en-US"/>
        </w:rPr>
        <w:t xml:space="preserve">a process of </w:t>
      </w:r>
      <w:r>
        <w:rPr>
          <w:rFonts w:ascii="Times New Roman" w:hAnsi="Times New Roman"/>
          <w:sz w:val="24"/>
          <w:szCs w:val="24"/>
          <w:lang w:val="en-US"/>
        </w:rPr>
        <w:t>thinking, doing, thinking, doing.</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Sometimes what we learn in theory doesn’t seem to have much to do with </w:t>
      </w:r>
      <w:r w:rsidR="00050E9C">
        <w:rPr>
          <w:rFonts w:ascii="Times New Roman" w:hAnsi="Times New Roman"/>
          <w:sz w:val="24"/>
          <w:szCs w:val="24"/>
          <w:lang w:val="en-US"/>
        </w:rPr>
        <w:t xml:space="preserve">the </w:t>
      </w:r>
      <w:r>
        <w:rPr>
          <w:rFonts w:ascii="Times New Roman" w:hAnsi="Times New Roman"/>
          <w:sz w:val="24"/>
          <w:szCs w:val="24"/>
          <w:lang w:val="en-US"/>
        </w:rPr>
        <w:t>practice. That’s a problem for students. But when we apply our minds</w:t>
      </w:r>
      <w:r w:rsidR="00050E9C">
        <w:rPr>
          <w:rFonts w:ascii="Times New Roman" w:hAnsi="Times New Roman"/>
          <w:sz w:val="24"/>
          <w:szCs w:val="24"/>
          <w:lang w:val="en-US"/>
        </w:rPr>
        <w:t>,</w:t>
      </w:r>
      <w:r>
        <w:rPr>
          <w:rFonts w:ascii="Times New Roman" w:hAnsi="Times New Roman"/>
          <w:sz w:val="24"/>
          <w:szCs w:val="24"/>
          <w:lang w:val="en-US"/>
        </w:rPr>
        <w:t xml:space="preserve"> we will see connections.</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In holistic medicine, everything is connected with everything. If there is a pain some</w:t>
      </w:r>
      <w:r w:rsidR="00050E9C">
        <w:rPr>
          <w:rFonts w:ascii="Times New Roman" w:hAnsi="Times New Roman"/>
          <w:sz w:val="24"/>
          <w:szCs w:val="24"/>
          <w:lang w:val="en-US"/>
        </w:rPr>
        <w:t>where</w:t>
      </w:r>
      <w:r>
        <w:rPr>
          <w:rFonts w:ascii="Times New Roman" w:hAnsi="Times New Roman"/>
          <w:sz w:val="24"/>
          <w:szCs w:val="24"/>
          <w:lang w:val="en-US"/>
        </w:rPr>
        <w:t xml:space="preserve">, then the whole body is looked at. </w:t>
      </w:r>
      <w:r w:rsidR="00050E9C">
        <w:rPr>
          <w:rFonts w:ascii="Times New Roman" w:hAnsi="Times New Roman"/>
          <w:sz w:val="24"/>
          <w:szCs w:val="24"/>
          <w:lang w:val="en-US"/>
        </w:rPr>
        <w:t>Similarly</w:t>
      </w:r>
      <w:r>
        <w:rPr>
          <w:rFonts w:ascii="Times New Roman" w:hAnsi="Times New Roman"/>
          <w:sz w:val="24"/>
          <w:szCs w:val="24"/>
          <w:lang w:val="en-US"/>
        </w:rPr>
        <w:t>, when we look at a subject</w:t>
      </w:r>
      <w:r w:rsidR="00050E9C">
        <w:rPr>
          <w:rFonts w:ascii="Times New Roman" w:hAnsi="Times New Roman"/>
          <w:sz w:val="24"/>
          <w:szCs w:val="24"/>
          <w:lang w:val="en-US"/>
        </w:rPr>
        <w:t>,</w:t>
      </w:r>
      <w:r>
        <w:rPr>
          <w:rFonts w:ascii="Times New Roman" w:hAnsi="Times New Roman"/>
          <w:sz w:val="24"/>
          <w:szCs w:val="24"/>
          <w:lang w:val="en-US"/>
        </w:rPr>
        <w:t xml:space="preserve"> we can see much </w:t>
      </w:r>
      <w:r w:rsidR="00050E9C">
        <w:rPr>
          <w:rFonts w:ascii="Times New Roman" w:hAnsi="Times New Roman"/>
          <w:sz w:val="24"/>
          <w:szCs w:val="24"/>
          <w:lang w:val="en-US"/>
        </w:rPr>
        <w:t xml:space="preserve">more </w:t>
      </w:r>
      <w:r>
        <w:rPr>
          <w:rFonts w:ascii="Times New Roman" w:hAnsi="Times New Roman"/>
          <w:sz w:val="24"/>
          <w:szCs w:val="24"/>
          <w:lang w:val="en-US"/>
        </w:rPr>
        <w:t>broad</w:t>
      </w:r>
      <w:r w:rsidR="00050E9C">
        <w:rPr>
          <w:rFonts w:ascii="Times New Roman" w:hAnsi="Times New Roman"/>
          <w:sz w:val="24"/>
          <w:szCs w:val="24"/>
          <w:lang w:val="en-US"/>
        </w:rPr>
        <w:t>ly</w:t>
      </w:r>
      <w:r>
        <w:rPr>
          <w:rFonts w:ascii="Times New Roman" w:hAnsi="Times New Roman"/>
          <w:sz w:val="24"/>
          <w:szCs w:val="24"/>
          <w:lang w:val="en-US"/>
        </w:rPr>
        <w:t xml:space="preserve"> than just th</w:t>
      </w:r>
      <w:r w:rsidR="00050E9C">
        <w:rPr>
          <w:rFonts w:ascii="Times New Roman" w:hAnsi="Times New Roman"/>
          <w:sz w:val="24"/>
          <w:szCs w:val="24"/>
          <w:lang w:val="en-US"/>
        </w:rPr>
        <w:t>at</w:t>
      </w:r>
      <w:r>
        <w:rPr>
          <w:rFonts w:ascii="Times New Roman" w:hAnsi="Times New Roman"/>
          <w:sz w:val="24"/>
          <w:szCs w:val="24"/>
          <w:lang w:val="en-US"/>
        </w:rPr>
        <w:t xml:space="preserve"> one specific subject. We can see more, think </w:t>
      </w:r>
      <w:r w:rsidR="00050E9C">
        <w:rPr>
          <w:rFonts w:ascii="Times New Roman" w:hAnsi="Times New Roman"/>
          <w:sz w:val="24"/>
          <w:szCs w:val="24"/>
          <w:lang w:val="en-US"/>
        </w:rPr>
        <w:t>more deeply</w:t>
      </w:r>
      <w:r>
        <w:rPr>
          <w:rFonts w:ascii="Times New Roman" w:hAnsi="Times New Roman"/>
          <w:sz w:val="24"/>
          <w:szCs w:val="24"/>
          <w:lang w:val="en-US"/>
        </w:rPr>
        <w:t xml:space="preserve">, and think of </w:t>
      </w:r>
      <w:r w:rsidR="00050E9C">
        <w:rPr>
          <w:rFonts w:ascii="Times New Roman" w:hAnsi="Times New Roman"/>
          <w:sz w:val="24"/>
          <w:szCs w:val="24"/>
          <w:lang w:val="en-US"/>
        </w:rPr>
        <w:t xml:space="preserve">the </w:t>
      </w:r>
      <w:r>
        <w:rPr>
          <w:rFonts w:ascii="Times New Roman" w:hAnsi="Times New Roman"/>
          <w:sz w:val="24"/>
          <w:szCs w:val="24"/>
          <w:lang w:val="en-US"/>
        </w:rPr>
        <w:t>connection</w:t>
      </w:r>
      <w:r w:rsidR="00050E9C">
        <w:rPr>
          <w:rFonts w:ascii="Times New Roman" w:hAnsi="Times New Roman"/>
          <w:sz w:val="24"/>
          <w:szCs w:val="24"/>
          <w:lang w:val="en-US"/>
        </w:rPr>
        <w:t>s</w:t>
      </w:r>
      <w:r>
        <w:rPr>
          <w:rFonts w:ascii="Times New Roman" w:hAnsi="Times New Roman"/>
          <w:sz w:val="24"/>
          <w:szCs w:val="24"/>
          <w:lang w:val="en-US"/>
        </w:rPr>
        <w:t xml:space="preserve"> with other fields. If that is the case, then we are thoughtful students. This combination of both aspects is described in th</w:t>
      </w:r>
      <w:r w:rsidR="00050E9C">
        <w:rPr>
          <w:rFonts w:ascii="Times New Roman" w:hAnsi="Times New Roman"/>
          <w:sz w:val="24"/>
          <w:szCs w:val="24"/>
          <w:lang w:val="en-US"/>
        </w:rPr>
        <w:t>is</w:t>
      </w:r>
      <w:r>
        <w:rPr>
          <w:rFonts w:ascii="Times New Roman" w:hAnsi="Times New Roman"/>
          <w:sz w:val="24"/>
          <w:szCs w:val="24"/>
          <w:lang w:val="en-US"/>
        </w:rPr>
        <w:t xml:space="preserve"> chapter</w:t>
      </w:r>
      <w:r w:rsidR="00050E9C">
        <w:rPr>
          <w:rFonts w:ascii="Times New Roman" w:hAnsi="Times New Roman"/>
          <w:sz w:val="24"/>
          <w:szCs w:val="24"/>
          <w:lang w:val="en-US"/>
        </w:rPr>
        <w:t xml:space="preserve"> we are studying</w:t>
      </w:r>
      <w:r>
        <w:rPr>
          <w:rFonts w:ascii="Times New Roman" w:hAnsi="Times New Roman"/>
          <w:sz w:val="24"/>
          <w:szCs w:val="24"/>
          <w:lang w:val="en-US"/>
        </w:rPr>
        <w:t>.</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w:t>
      </w:r>
      <w:r w:rsidRPr="00B37D36">
        <w:rPr>
          <w:rFonts w:ascii="Times New Roman" w:hAnsi="Times New Roman"/>
          <w:sz w:val="24"/>
          <w:szCs w:val="24"/>
          <w:lang w:val="en-US"/>
        </w:rPr>
        <w:t>Even in seeking a preparation for God's service, many are turned aside by wrong methods of education. Life is too generally regarded as made up of distinct periods, the period of learning and the period of doing</w:t>
      </w:r>
      <w:r>
        <w:rPr>
          <w:rFonts w:ascii="Times New Roman" w:hAnsi="Times New Roman"/>
          <w:sz w:val="24"/>
          <w:szCs w:val="24"/>
          <w:lang w:val="en-US"/>
        </w:rPr>
        <w:t>—o</w:t>
      </w:r>
      <w:r w:rsidRPr="00B37D36">
        <w:rPr>
          <w:rFonts w:ascii="Times New Roman" w:hAnsi="Times New Roman"/>
          <w:sz w:val="24"/>
          <w:szCs w:val="24"/>
          <w:lang w:val="en-US"/>
        </w:rPr>
        <w:t xml:space="preserve">f preparation and of achievement. In preparation for a life of service the youth are sent to school, to acquire knowledge by the study of books. Cut off from the responsibilities of everyday life, they become absorbed in study, and often lose sight of its purpose. The ardor of their early consecration dies out, and too many take up with some personal, selfish ambition. Upon their graduation, thousands find themselves out of touch with life. They have so long dealt with the abstract and theoretical that when the whole being must be roused to meet the sharp contests of real life, they are </w:t>
      </w:r>
      <w:proofErr w:type="spellStart"/>
      <w:r w:rsidRPr="00B37D36">
        <w:rPr>
          <w:rFonts w:ascii="Times New Roman" w:hAnsi="Times New Roman"/>
          <w:sz w:val="24"/>
          <w:szCs w:val="24"/>
          <w:lang w:val="en-US"/>
        </w:rPr>
        <w:t>unprepared</w:t>
      </w:r>
      <w:r w:rsidR="0049386D">
        <w:rPr>
          <w:rFonts w:ascii="Times New Roman" w:hAnsi="Times New Roman"/>
          <w:sz w:val="24"/>
          <w:szCs w:val="24"/>
          <w:lang w:val="en-US"/>
        </w:rPr>
        <w:t>y</w:t>
      </w:r>
      <w:proofErr w:type="spellEnd"/>
      <w:r w:rsidRPr="00B37D36">
        <w:rPr>
          <w:rFonts w:ascii="Times New Roman" w:hAnsi="Times New Roman"/>
          <w:sz w:val="24"/>
          <w:szCs w:val="24"/>
          <w:lang w:val="en-US"/>
        </w:rPr>
        <w:t>. Instead of the noble work they had purposed, their energies are engrossed in a struggle for mere subsistence. After repeated disappointments, in despair even of earning an honest livelihood, many drift into questionable or criminal practices. The world is robbed of the service it might have received; and God is robbed of the souls He longed to uplift, ennoble, and honor as representatives of Himself.</w:t>
      </w:r>
      <w:r>
        <w:rPr>
          <w:rFonts w:ascii="Times New Roman" w:hAnsi="Times New Roman"/>
          <w:sz w:val="24"/>
          <w:szCs w:val="24"/>
          <w:lang w:val="en-US"/>
        </w:rPr>
        <w:t xml:space="preserve">” </w:t>
      </w:r>
      <w:r w:rsidRPr="00B37D36">
        <w:rPr>
          <w:rFonts w:ascii="Times New Roman" w:hAnsi="Times New Roman"/>
          <w:i/>
          <w:sz w:val="24"/>
          <w:szCs w:val="24"/>
          <w:lang w:val="en-US"/>
        </w:rPr>
        <w:t>Education</w:t>
      </w:r>
      <w:r>
        <w:rPr>
          <w:rFonts w:ascii="Times New Roman" w:hAnsi="Times New Roman"/>
          <w:sz w:val="24"/>
          <w:szCs w:val="24"/>
          <w:lang w:val="en-US"/>
        </w:rPr>
        <w:t>, 265.1.</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This is all because of the separation between learning and doing. Both aspects must go together.</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We understand the general aim now. It is the hastening of Christ’s coming in this generation. That is the aim set before us as young people. In what capacity shall we specifically do this? That is now our question. Should we do this as a gardener? As a surgeon? In </w:t>
      </w:r>
      <w:r w:rsidR="00050E9C">
        <w:rPr>
          <w:rFonts w:ascii="Times New Roman" w:hAnsi="Times New Roman"/>
          <w:sz w:val="24"/>
          <w:szCs w:val="24"/>
          <w:lang w:val="en-US"/>
        </w:rPr>
        <w:t>the</w:t>
      </w:r>
      <w:r>
        <w:rPr>
          <w:rFonts w:ascii="Times New Roman" w:hAnsi="Times New Roman"/>
          <w:sz w:val="24"/>
          <w:szCs w:val="24"/>
          <w:lang w:val="en-US"/>
        </w:rPr>
        <w:t xml:space="preserve"> food business? Where shall we specifically do it? The aim is to bring Christ to the world. But where specifically?</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This is a</w:t>
      </w:r>
      <w:r w:rsidR="00050E9C">
        <w:rPr>
          <w:rFonts w:ascii="Times New Roman" w:hAnsi="Times New Roman"/>
          <w:sz w:val="24"/>
          <w:szCs w:val="24"/>
          <w:lang w:val="en-US"/>
        </w:rPr>
        <w:t>gain</w:t>
      </w:r>
      <w:r>
        <w:rPr>
          <w:rFonts w:ascii="Times New Roman" w:hAnsi="Times New Roman"/>
          <w:sz w:val="24"/>
          <w:szCs w:val="24"/>
          <w:lang w:val="en-US"/>
        </w:rPr>
        <w:t xml:space="preserve"> not </w:t>
      </w:r>
      <w:r w:rsidR="00050E9C">
        <w:rPr>
          <w:rFonts w:ascii="Times New Roman" w:hAnsi="Times New Roman"/>
          <w:sz w:val="24"/>
          <w:szCs w:val="24"/>
          <w:lang w:val="en-US"/>
        </w:rPr>
        <w:t xml:space="preserve">so </w:t>
      </w:r>
      <w:r>
        <w:rPr>
          <w:rFonts w:ascii="Times New Roman" w:hAnsi="Times New Roman"/>
          <w:sz w:val="24"/>
          <w:szCs w:val="24"/>
          <w:lang w:val="en-US"/>
        </w:rPr>
        <w:t>confusing. The gospel is our guideline. Th</w:t>
      </w:r>
      <w:r w:rsidR="00050E9C">
        <w:rPr>
          <w:rFonts w:ascii="Times New Roman" w:hAnsi="Times New Roman"/>
          <w:sz w:val="24"/>
          <w:szCs w:val="24"/>
          <w:lang w:val="en-US"/>
        </w:rPr>
        <w:t>is</w:t>
      </w:r>
      <w:r>
        <w:rPr>
          <w:rFonts w:ascii="Times New Roman" w:hAnsi="Times New Roman"/>
          <w:sz w:val="24"/>
          <w:szCs w:val="24"/>
          <w:lang w:val="en-US"/>
        </w:rPr>
        <w:t xml:space="preserve"> means that we have a simplifier of life’s problems. It means that we do the work that lies nearest. We don’t go and invent something new</w:t>
      </w:r>
      <w:r w:rsidR="00050E9C">
        <w:rPr>
          <w:rFonts w:ascii="Times New Roman" w:hAnsi="Times New Roman"/>
          <w:sz w:val="24"/>
          <w:szCs w:val="24"/>
          <w:lang w:val="en-US"/>
        </w:rPr>
        <w:t>,</w:t>
      </w:r>
      <w:r>
        <w:rPr>
          <w:rFonts w:ascii="Times New Roman" w:hAnsi="Times New Roman"/>
          <w:sz w:val="24"/>
          <w:szCs w:val="24"/>
          <w:lang w:val="en-US"/>
        </w:rPr>
        <w:t xml:space="preserve"> in order to do the work. God has already established a work. And workers are needed in this work. When workers are needed, we </w:t>
      </w:r>
      <w:r w:rsidR="00050E9C">
        <w:rPr>
          <w:rFonts w:ascii="Times New Roman" w:hAnsi="Times New Roman"/>
          <w:sz w:val="24"/>
          <w:szCs w:val="24"/>
          <w:lang w:val="en-US"/>
        </w:rPr>
        <w:t>want</w:t>
      </w:r>
      <w:r>
        <w:rPr>
          <w:rFonts w:ascii="Times New Roman" w:hAnsi="Times New Roman"/>
          <w:sz w:val="24"/>
          <w:szCs w:val="24"/>
          <w:lang w:val="en-US"/>
        </w:rPr>
        <w:t xml:space="preserve"> the best qualification and education to do that work and even </w:t>
      </w:r>
      <w:r w:rsidR="00050E9C">
        <w:rPr>
          <w:rFonts w:ascii="Times New Roman" w:hAnsi="Times New Roman"/>
          <w:sz w:val="24"/>
          <w:szCs w:val="24"/>
          <w:lang w:val="en-US"/>
        </w:rPr>
        <w:t xml:space="preserve">to </w:t>
      </w:r>
      <w:r>
        <w:rPr>
          <w:rFonts w:ascii="Times New Roman" w:hAnsi="Times New Roman"/>
          <w:sz w:val="24"/>
          <w:szCs w:val="24"/>
          <w:lang w:val="en-US"/>
        </w:rPr>
        <w:t xml:space="preserve">go beyond that work. The work that God has very clearly given today is not just preaching. Speaking well is one aspect. But it’s also the right arm work. We understand from God’s word that the right arm work will be in the </w:t>
      </w:r>
      <w:r w:rsidR="00050E9C">
        <w:rPr>
          <w:rFonts w:ascii="Times New Roman" w:hAnsi="Times New Roman"/>
          <w:sz w:val="24"/>
          <w:szCs w:val="24"/>
          <w:lang w:val="en-US"/>
        </w:rPr>
        <w:t>fore</w:t>
      </w:r>
      <w:r>
        <w:rPr>
          <w:rFonts w:ascii="Times New Roman" w:hAnsi="Times New Roman"/>
          <w:sz w:val="24"/>
          <w:szCs w:val="24"/>
          <w:lang w:val="en-US"/>
        </w:rPr>
        <w:t xml:space="preserve">front. The medical missionary work will be the only work, </w:t>
      </w:r>
      <w:r w:rsidR="00050E9C">
        <w:rPr>
          <w:rFonts w:ascii="Times New Roman" w:hAnsi="Times New Roman"/>
          <w:sz w:val="24"/>
          <w:szCs w:val="24"/>
          <w:lang w:val="en-US"/>
        </w:rPr>
        <w:t xml:space="preserve">as </w:t>
      </w:r>
      <w:r>
        <w:rPr>
          <w:rFonts w:ascii="Times New Roman" w:hAnsi="Times New Roman"/>
          <w:sz w:val="24"/>
          <w:szCs w:val="24"/>
          <w:lang w:val="en-US"/>
        </w:rPr>
        <w:t>Ellen White writes.</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We understand that medical missionary work is broader than </w:t>
      </w:r>
      <w:r w:rsidR="00050E9C">
        <w:rPr>
          <w:rFonts w:ascii="Times New Roman" w:hAnsi="Times New Roman"/>
          <w:sz w:val="24"/>
          <w:szCs w:val="24"/>
          <w:lang w:val="en-US"/>
        </w:rPr>
        <w:t>just</w:t>
      </w:r>
      <w:r>
        <w:rPr>
          <w:rFonts w:ascii="Times New Roman" w:hAnsi="Times New Roman"/>
          <w:sz w:val="24"/>
          <w:szCs w:val="24"/>
          <w:lang w:val="en-US"/>
        </w:rPr>
        <w:t xml:space="preserve"> </w:t>
      </w:r>
      <w:r w:rsidR="00050E9C">
        <w:rPr>
          <w:rFonts w:ascii="Times New Roman" w:hAnsi="Times New Roman"/>
          <w:sz w:val="24"/>
          <w:szCs w:val="24"/>
          <w:lang w:val="en-US"/>
        </w:rPr>
        <w:t>surgery</w:t>
      </w:r>
      <w:r>
        <w:rPr>
          <w:rFonts w:ascii="Times New Roman" w:hAnsi="Times New Roman"/>
          <w:sz w:val="24"/>
          <w:szCs w:val="24"/>
          <w:lang w:val="en-US"/>
        </w:rPr>
        <w:t xml:space="preserve">. It is much wider. </w:t>
      </w:r>
      <w:r w:rsidR="00050E9C">
        <w:rPr>
          <w:rFonts w:ascii="Times New Roman" w:hAnsi="Times New Roman"/>
          <w:sz w:val="24"/>
          <w:szCs w:val="24"/>
          <w:lang w:val="en-US"/>
        </w:rPr>
        <w:t>M</w:t>
      </w:r>
      <w:r>
        <w:rPr>
          <w:rFonts w:ascii="Times New Roman" w:hAnsi="Times New Roman"/>
          <w:sz w:val="24"/>
          <w:szCs w:val="24"/>
          <w:lang w:val="en-US"/>
        </w:rPr>
        <w:t xml:space="preserve">edical missionary work also means to supply people with food, to teach them with food, to </w:t>
      </w:r>
      <w:r>
        <w:rPr>
          <w:rFonts w:ascii="Times New Roman" w:hAnsi="Times New Roman"/>
          <w:sz w:val="24"/>
          <w:szCs w:val="24"/>
          <w:lang w:val="en-US"/>
        </w:rPr>
        <w:lastRenderedPageBreak/>
        <w:t xml:space="preserve">supply them with the right clothing, and everything which we read in </w:t>
      </w:r>
      <w:r w:rsidRPr="00BE4746">
        <w:rPr>
          <w:rFonts w:ascii="Times New Roman" w:hAnsi="Times New Roman"/>
          <w:i/>
          <w:sz w:val="24"/>
          <w:szCs w:val="24"/>
          <w:lang w:val="en-US"/>
        </w:rPr>
        <w:t>Isaiah</w:t>
      </w:r>
      <w:r>
        <w:rPr>
          <w:rFonts w:ascii="Times New Roman" w:hAnsi="Times New Roman"/>
          <w:sz w:val="24"/>
          <w:szCs w:val="24"/>
          <w:lang w:val="en-US"/>
        </w:rPr>
        <w:t xml:space="preserve"> 58. It is bringing a lifestyle to the people, together with an example of that lifestyle. That is the work which God has set before us.</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When we see that this work is there, and when we lay </w:t>
      </w:r>
      <w:r w:rsidR="000D2827">
        <w:rPr>
          <w:rFonts w:ascii="Times New Roman" w:hAnsi="Times New Roman"/>
          <w:sz w:val="24"/>
          <w:szCs w:val="24"/>
          <w:lang w:val="en-US"/>
        </w:rPr>
        <w:t xml:space="preserve">our </w:t>
      </w:r>
      <w:r>
        <w:rPr>
          <w:rFonts w:ascii="Times New Roman" w:hAnsi="Times New Roman"/>
          <w:sz w:val="24"/>
          <w:szCs w:val="24"/>
          <w:lang w:val="en-US"/>
        </w:rPr>
        <w:t xml:space="preserve">hands on it—when we have the spirit of self-sacrifice and love for </w:t>
      </w:r>
      <w:r w:rsidR="000D2827">
        <w:rPr>
          <w:rFonts w:ascii="Times New Roman" w:hAnsi="Times New Roman"/>
          <w:sz w:val="24"/>
          <w:szCs w:val="24"/>
          <w:lang w:val="en-US"/>
        </w:rPr>
        <w:t>hu</w:t>
      </w:r>
      <w:r>
        <w:rPr>
          <w:rFonts w:ascii="Times New Roman" w:hAnsi="Times New Roman"/>
          <w:sz w:val="24"/>
          <w:szCs w:val="24"/>
          <w:lang w:val="en-US"/>
        </w:rPr>
        <w:t xml:space="preserve">mankind—then we will also discover where our talents are in that work. The problem of not seeing </w:t>
      </w:r>
      <w:r w:rsidR="000D2827">
        <w:rPr>
          <w:rFonts w:ascii="Times New Roman" w:hAnsi="Times New Roman"/>
          <w:sz w:val="24"/>
          <w:szCs w:val="24"/>
          <w:lang w:val="en-US"/>
        </w:rPr>
        <w:t>our</w:t>
      </w:r>
      <w:r>
        <w:rPr>
          <w:rFonts w:ascii="Times New Roman" w:hAnsi="Times New Roman"/>
          <w:sz w:val="24"/>
          <w:szCs w:val="24"/>
          <w:lang w:val="en-US"/>
        </w:rPr>
        <w:t xml:space="preserve"> talents and not finding a place in that work </w:t>
      </w:r>
      <w:r w:rsidR="000D2827">
        <w:rPr>
          <w:rFonts w:ascii="Times New Roman" w:hAnsi="Times New Roman"/>
          <w:sz w:val="24"/>
          <w:szCs w:val="24"/>
          <w:lang w:val="en-US"/>
        </w:rPr>
        <w:t xml:space="preserve">only </w:t>
      </w:r>
      <w:r>
        <w:rPr>
          <w:rFonts w:ascii="Times New Roman" w:hAnsi="Times New Roman"/>
          <w:sz w:val="24"/>
          <w:szCs w:val="24"/>
          <w:lang w:val="en-US"/>
        </w:rPr>
        <w:t>happens when we have our own aims and ambitions. It happens when we want to be somebody in the world, or when we are lazy about putting our mind into the work. That is the problem. But if we put our mind into the work</w:t>
      </w:r>
      <w:r w:rsidR="000D2827">
        <w:rPr>
          <w:rFonts w:ascii="Times New Roman" w:hAnsi="Times New Roman"/>
          <w:sz w:val="24"/>
          <w:szCs w:val="24"/>
          <w:lang w:val="en-US"/>
        </w:rPr>
        <w:t>,</w:t>
      </w:r>
      <w:r>
        <w:rPr>
          <w:rFonts w:ascii="Times New Roman" w:hAnsi="Times New Roman"/>
          <w:sz w:val="24"/>
          <w:szCs w:val="24"/>
          <w:lang w:val="en-US"/>
        </w:rPr>
        <w:t xml:space="preserve"> then we will definitely be a part of the right arm work in these last days. And we will do the best with our education.</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We have two problems in this world. On one side are the academics who want to have a career—often without effort, and sometimes with it. Some people </w:t>
      </w:r>
      <w:r w:rsidR="000D2827">
        <w:rPr>
          <w:rFonts w:ascii="Times New Roman" w:hAnsi="Times New Roman"/>
          <w:sz w:val="24"/>
          <w:szCs w:val="24"/>
          <w:lang w:val="en-US"/>
        </w:rPr>
        <w:t>work</w:t>
      </w:r>
      <w:r>
        <w:rPr>
          <w:rFonts w:ascii="Times New Roman" w:hAnsi="Times New Roman"/>
          <w:sz w:val="24"/>
          <w:szCs w:val="24"/>
          <w:lang w:val="en-US"/>
        </w:rPr>
        <w:t xml:space="preserve"> very diligent</w:t>
      </w:r>
      <w:r w:rsidR="000D2827">
        <w:rPr>
          <w:rFonts w:ascii="Times New Roman" w:hAnsi="Times New Roman"/>
          <w:sz w:val="24"/>
          <w:szCs w:val="24"/>
          <w:lang w:val="en-US"/>
        </w:rPr>
        <w:t>ly</w:t>
      </w:r>
      <w:r>
        <w:rPr>
          <w:rFonts w:ascii="Times New Roman" w:hAnsi="Times New Roman"/>
          <w:sz w:val="24"/>
          <w:szCs w:val="24"/>
          <w:lang w:val="en-US"/>
        </w:rPr>
        <w:t xml:space="preserve">. But they do </w:t>
      </w:r>
      <w:r w:rsidR="000D2827">
        <w:rPr>
          <w:rFonts w:ascii="Times New Roman" w:hAnsi="Times New Roman"/>
          <w:sz w:val="24"/>
          <w:szCs w:val="24"/>
          <w:lang w:val="en-US"/>
        </w:rPr>
        <w:t>so</w:t>
      </w:r>
      <w:r>
        <w:rPr>
          <w:rFonts w:ascii="Times New Roman" w:hAnsi="Times New Roman"/>
          <w:sz w:val="24"/>
          <w:szCs w:val="24"/>
          <w:lang w:val="en-US"/>
        </w:rPr>
        <w:t xml:space="preserve"> for their own self-elevation. They do it for recognition. They want to be recognized by the world.</w:t>
      </w:r>
      <w:r w:rsidR="000D2827">
        <w:rPr>
          <w:rFonts w:ascii="Times New Roman" w:hAnsi="Times New Roman"/>
          <w:sz w:val="24"/>
          <w:szCs w:val="24"/>
          <w:lang w:val="en-US"/>
        </w:rPr>
        <w:t xml:space="preserve"> </w:t>
      </w:r>
      <w:r>
        <w:rPr>
          <w:rFonts w:ascii="Times New Roman" w:hAnsi="Times New Roman"/>
          <w:sz w:val="24"/>
          <w:szCs w:val="24"/>
          <w:lang w:val="en-US"/>
        </w:rPr>
        <w:t>On the other side there are those who want to be humble, but who are lazy in this humility. They don’t put their mind into the work. As a result</w:t>
      </w:r>
      <w:r w:rsidR="000D2827">
        <w:rPr>
          <w:rFonts w:ascii="Times New Roman" w:hAnsi="Times New Roman"/>
          <w:sz w:val="24"/>
          <w:szCs w:val="24"/>
          <w:lang w:val="en-US"/>
        </w:rPr>
        <w:t>,</w:t>
      </w:r>
      <w:r>
        <w:rPr>
          <w:rFonts w:ascii="Times New Roman" w:hAnsi="Times New Roman"/>
          <w:sz w:val="24"/>
          <w:szCs w:val="24"/>
          <w:lang w:val="en-US"/>
        </w:rPr>
        <w:t xml:space="preserve"> they accomplish nothing. They are not useful </w:t>
      </w:r>
      <w:r w:rsidR="000D2827">
        <w:rPr>
          <w:rFonts w:ascii="Times New Roman" w:hAnsi="Times New Roman"/>
          <w:sz w:val="24"/>
          <w:szCs w:val="24"/>
          <w:lang w:val="en-US"/>
        </w:rPr>
        <w:t>in</w:t>
      </w:r>
      <w:r>
        <w:rPr>
          <w:rFonts w:ascii="Times New Roman" w:hAnsi="Times New Roman"/>
          <w:sz w:val="24"/>
          <w:szCs w:val="24"/>
          <w:lang w:val="en-US"/>
        </w:rPr>
        <w:t xml:space="preserve"> the right arm work.</w:t>
      </w:r>
    </w:p>
    <w:p w:rsidR="00A82FB1" w:rsidRDefault="00A82FB1" w:rsidP="00A82FB1">
      <w:pPr>
        <w:spacing w:after="0" w:line="240" w:lineRule="auto"/>
        <w:ind w:firstLine="288"/>
        <w:rPr>
          <w:rFonts w:ascii="Times New Roman" w:hAnsi="Times New Roman"/>
          <w:sz w:val="24"/>
          <w:szCs w:val="24"/>
          <w:lang w:val="en-US"/>
        </w:rPr>
      </w:pPr>
      <w:r>
        <w:rPr>
          <w:rFonts w:ascii="Times New Roman" w:hAnsi="Times New Roman"/>
          <w:sz w:val="24"/>
          <w:szCs w:val="24"/>
          <w:lang w:val="en-US"/>
        </w:rPr>
        <w:t>We need a combination of both aspects. We need both diligence and a clear aim.</w:t>
      </w:r>
    </w:p>
    <w:p w:rsidR="00556E04" w:rsidRDefault="00556E04" w:rsidP="00556E04">
      <w:pPr>
        <w:spacing w:after="0" w:line="240" w:lineRule="auto"/>
        <w:ind w:firstLine="288"/>
        <w:rPr>
          <w:rFonts w:ascii="Times New Roman" w:hAnsi="Times New Roman"/>
          <w:sz w:val="24"/>
          <w:szCs w:val="24"/>
          <w:lang w:val="en-US"/>
        </w:rPr>
      </w:pPr>
      <w:r w:rsidRPr="00111524">
        <w:rPr>
          <w:rFonts w:ascii="Times New Roman" w:hAnsi="Times New Roman"/>
          <w:sz w:val="24"/>
          <w:szCs w:val="24"/>
          <w:lang w:val="en-US"/>
        </w:rPr>
        <w:t>Again, we read, “Many take up</w:t>
      </w:r>
      <w:r w:rsidRPr="00B37D36">
        <w:rPr>
          <w:rFonts w:ascii="Times New Roman" w:hAnsi="Times New Roman"/>
          <w:sz w:val="24"/>
          <w:szCs w:val="24"/>
          <w:lang w:val="en-US"/>
        </w:rPr>
        <w:t xml:space="preserve"> with some personal, selfish ambition.</w:t>
      </w:r>
      <w:r>
        <w:rPr>
          <w:rFonts w:ascii="Times New Roman" w:hAnsi="Times New Roman"/>
          <w:sz w:val="24"/>
          <w:szCs w:val="24"/>
          <w:lang w:val="en-US"/>
        </w:rPr>
        <w:t>”</w:t>
      </w:r>
    </w:p>
    <w:p w:rsidR="00556E04" w:rsidRDefault="00556E04" w:rsidP="00556E04">
      <w:pPr>
        <w:spacing w:after="0" w:line="240" w:lineRule="auto"/>
        <w:ind w:firstLine="288"/>
        <w:rPr>
          <w:rFonts w:ascii="Times New Roman" w:hAnsi="Times New Roman"/>
          <w:sz w:val="24"/>
          <w:szCs w:val="24"/>
          <w:lang w:val="en-US"/>
        </w:rPr>
      </w:pPr>
      <w:r>
        <w:rPr>
          <w:rFonts w:ascii="Times New Roman" w:hAnsi="Times New Roman"/>
          <w:sz w:val="24"/>
          <w:szCs w:val="24"/>
          <w:lang w:val="en-US"/>
        </w:rPr>
        <w:t>So, how do we find our specific work? It is by doing our best in the work that lies nearest. That is described well in the following paragraphs.</w:t>
      </w:r>
    </w:p>
    <w:p w:rsidR="00556E04" w:rsidRDefault="00556E04" w:rsidP="00556E04">
      <w:pPr>
        <w:spacing w:after="0" w:line="240" w:lineRule="auto"/>
        <w:ind w:firstLine="288"/>
        <w:rPr>
          <w:rFonts w:ascii="Times New Roman" w:hAnsi="Times New Roman"/>
          <w:sz w:val="24"/>
          <w:szCs w:val="24"/>
          <w:lang w:val="en-US"/>
        </w:rPr>
      </w:pPr>
      <w:r>
        <w:rPr>
          <w:rFonts w:ascii="Times New Roman" w:hAnsi="Times New Roman"/>
          <w:sz w:val="24"/>
          <w:szCs w:val="24"/>
          <w:lang w:val="en-US"/>
        </w:rPr>
        <w:t>“</w:t>
      </w:r>
      <w:r w:rsidRPr="00302EF8">
        <w:rPr>
          <w:rFonts w:ascii="Times New Roman" w:hAnsi="Times New Roman"/>
          <w:sz w:val="24"/>
          <w:szCs w:val="24"/>
          <w:lang w:val="en-US"/>
        </w:rPr>
        <w:t>The specific place appointed us in life is</w:t>
      </w:r>
      <w:r>
        <w:rPr>
          <w:rFonts w:ascii="Times New Roman" w:hAnsi="Times New Roman"/>
          <w:sz w:val="24"/>
          <w:szCs w:val="24"/>
          <w:lang w:val="en-US"/>
        </w:rPr>
        <w:t xml:space="preserve"> determined by our capabilities</w:t>
      </w:r>
      <w:r w:rsidRPr="00302EF8">
        <w:rPr>
          <w:rFonts w:ascii="Times New Roman" w:hAnsi="Times New Roman"/>
          <w:sz w:val="24"/>
          <w:szCs w:val="24"/>
          <w:lang w:val="en-US"/>
        </w:rPr>
        <w:t>.</w:t>
      </w:r>
      <w:r>
        <w:rPr>
          <w:rFonts w:ascii="Times New Roman" w:hAnsi="Times New Roman"/>
          <w:sz w:val="24"/>
          <w:szCs w:val="24"/>
          <w:lang w:val="en-US"/>
        </w:rPr>
        <w:t xml:space="preserve">” </w:t>
      </w:r>
      <w:r w:rsidRPr="00302EF8">
        <w:rPr>
          <w:rFonts w:ascii="Times New Roman" w:hAnsi="Times New Roman"/>
          <w:i/>
          <w:sz w:val="24"/>
          <w:szCs w:val="24"/>
          <w:lang w:val="en-US"/>
        </w:rPr>
        <w:t>Education</w:t>
      </w:r>
      <w:r>
        <w:rPr>
          <w:rFonts w:ascii="Times New Roman" w:hAnsi="Times New Roman"/>
          <w:sz w:val="24"/>
          <w:szCs w:val="24"/>
          <w:lang w:val="en-US"/>
        </w:rPr>
        <w:t xml:space="preserve">, 267.1. Then it says that many want to do a great work who don’t have the capabilities for it. Others have the capabilities, but don’t want the work.  </w:t>
      </w:r>
    </w:p>
    <w:p w:rsidR="00556E04" w:rsidRDefault="00556E04" w:rsidP="00556E04">
      <w:pPr>
        <w:spacing w:after="0" w:line="240" w:lineRule="auto"/>
        <w:ind w:firstLine="288"/>
        <w:rPr>
          <w:rFonts w:ascii="Times New Roman" w:hAnsi="Times New Roman"/>
          <w:sz w:val="24"/>
          <w:szCs w:val="24"/>
          <w:lang w:val="en-US"/>
        </w:rPr>
      </w:pPr>
      <w:r>
        <w:rPr>
          <w:rFonts w:ascii="Times New Roman" w:hAnsi="Times New Roman"/>
          <w:sz w:val="24"/>
          <w:szCs w:val="24"/>
          <w:lang w:val="en-US"/>
        </w:rPr>
        <w:t>What is great work? What is high and what is low? We think that the person at a desk has a high position and those who toil in the field as having a low position. For example, in the hospital we were at in the Dominican Republic, the cleaning ladies were thought to have a low position. That was in contrast to the women doctors who walked around in their high heels, just briefly looking into the rooms, and who were thought to have a high position. But who was doing the real work? Who was doing the more important work—even for the patients? I would say it was the cleaning person in this case. That’s not always the case, but it was so in that instance.</w:t>
      </w:r>
    </w:p>
    <w:p w:rsidR="00556E04" w:rsidRDefault="00556E04" w:rsidP="00556E04">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What is high and what is low? It is different </w:t>
      </w:r>
      <w:r w:rsidR="00AD4685">
        <w:rPr>
          <w:rFonts w:ascii="Times New Roman" w:hAnsi="Times New Roman"/>
          <w:sz w:val="24"/>
          <w:szCs w:val="24"/>
          <w:lang w:val="en-US"/>
        </w:rPr>
        <w:t>from</w:t>
      </w:r>
      <w:r>
        <w:rPr>
          <w:rFonts w:ascii="Times New Roman" w:hAnsi="Times New Roman"/>
          <w:sz w:val="24"/>
          <w:szCs w:val="24"/>
          <w:lang w:val="en-US"/>
        </w:rPr>
        <w:t xml:space="preserve"> God’s view</w:t>
      </w:r>
      <w:r w:rsidR="00AD4685">
        <w:rPr>
          <w:rFonts w:ascii="Times New Roman" w:hAnsi="Times New Roman"/>
          <w:sz w:val="24"/>
          <w:szCs w:val="24"/>
          <w:lang w:val="en-US"/>
        </w:rPr>
        <w:t>point</w:t>
      </w:r>
      <w:r>
        <w:rPr>
          <w:rFonts w:ascii="Times New Roman" w:hAnsi="Times New Roman"/>
          <w:sz w:val="24"/>
          <w:szCs w:val="24"/>
          <w:lang w:val="en-US"/>
        </w:rPr>
        <w:t>. In His sight, the greater work is done by those who do the most good. That is the work. It doesn’t matter whether we are recognized for it in this world or not. We must be able to bear either being recognized or not.</w:t>
      </w:r>
    </w:p>
    <w:p w:rsidR="00556E04" w:rsidRDefault="00556E04" w:rsidP="00556E04">
      <w:pPr>
        <w:spacing w:after="0" w:line="240" w:lineRule="auto"/>
        <w:ind w:firstLine="288"/>
        <w:rPr>
          <w:rFonts w:ascii="Times New Roman" w:hAnsi="Times New Roman"/>
          <w:sz w:val="24"/>
          <w:szCs w:val="24"/>
          <w:lang w:val="en-US"/>
        </w:rPr>
      </w:pPr>
      <w:r w:rsidRPr="00B37973">
        <w:rPr>
          <w:rFonts w:ascii="Times New Roman" w:hAnsi="Times New Roman"/>
          <w:i/>
          <w:sz w:val="24"/>
          <w:szCs w:val="24"/>
          <w:lang w:val="en-US"/>
        </w:rPr>
        <w:t>Audience</w:t>
      </w:r>
      <w:r>
        <w:rPr>
          <w:rFonts w:ascii="Times New Roman" w:hAnsi="Times New Roman"/>
          <w:sz w:val="24"/>
          <w:szCs w:val="24"/>
          <w:lang w:val="en-US"/>
        </w:rPr>
        <w:t xml:space="preserve">: The motivation is described in the </w:t>
      </w:r>
      <w:r w:rsidR="00AD4685">
        <w:rPr>
          <w:rFonts w:ascii="Times New Roman" w:hAnsi="Times New Roman"/>
          <w:sz w:val="24"/>
          <w:szCs w:val="24"/>
          <w:lang w:val="en-US"/>
        </w:rPr>
        <w:t>following</w:t>
      </w:r>
      <w:r>
        <w:rPr>
          <w:rFonts w:ascii="Times New Roman" w:hAnsi="Times New Roman"/>
          <w:sz w:val="24"/>
          <w:szCs w:val="24"/>
          <w:lang w:val="en-US"/>
        </w:rPr>
        <w:t xml:space="preserve"> paragraph. “</w:t>
      </w:r>
      <w:r w:rsidRPr="00B37973">
        <w:rPr>
          <w:rFonts w:ascii="Times New Roman" w:hAnsi="Times New Roman"/>
          <w:sz w:val="24"/>
          <w:szCs w:val="24"/>
          <w:lang w:val="en-US"/>
        </w:rPr>
        <w:t>Seeking greater honor or a more pleasing task</w:t>
      </w:r>
      <w:r>
        <w:rPr>
          <w:rFonts w:ascii="Times New Roman" w:hAnsi="Times New Roman"/>
          <w:sz w:val="24"/>
          <w:szCs w:val="24"/>
          <w:lang w:val="en-US"/>
        </w:rPr>
        <w:t>” is the reason they attempt something for which they are not fitted. Then comes either unholy ambition or laziness.</w:t>
      </w:r>
    </w:p>
    <w:p w:rsidR="00556E04" w:rsidRDefault="00556E04" w:rsidP="00556E04">
      <w:pPr>
        <w:spacing w:after="0" w:line="240" w:lineRule="auto"/>
        <w:ind w:firstLine="288"/>
        <w:rPr>
          <w:rFonts w:ascii="Times New Roman" w:hAnsi="Times New Roman"/>
          <w:sz w:val="24"/>
          <w:szCs w:val="24"/>
          <w:lang w:val="en-US"/>
        </w:rPr>
      </w:pPr>
      <w:r w:rsidRPr="00B37973">
        <w:rPr>
          <w:rFonts w:ascii="Times New Roman" w:hAnsi="Times New Roman"/>
          <w:i/>
          <w:sz w:val="24"/>
          <w:szCs w:val="24"/>
          <w:lang w:val="en-US"/>
        </w:rPr>
        <w:t>Andreas</w:t>
      </w:r>
      <w:r>
        <w:rPr>
          <w:rFonts w:ascii="Times New Roman" w:hAnsi="Times New Roman"/>
          <w:sz w:val="24"/>
          <w:szCs w:val="24"/>
          <w:lang w:val="en-US"/>
        </w:rPr>
        <w:t>: Yes, we can continue reading.</w:t>
      </w:r>
    </w:p>
    <w:p w:rsidR="00556E04" w:rsidRDefault="00556E04" w:rsidP="00556E04">
      <w:pPr>
        <w:spacing w:after="0" w:line="240" w:lineRule="auto"/>
        <w:ind w:firstLine="288"/>
        <w:rPr>
          <w:rFonts w:ascii="Times New Roman" w:hAnsi="Times New Roman"/>
          <w:sz w:val="24"/>
          <w:szCs w:val="24"/>
          <w:lang w:val="en-US"/>
        </w:rPr>
      </w:pPr>
      <w:r>
        <w:rPr>
          <w:rFonts w:ascii="Times New Roman" w:hAnsi="Times New Roman"/>
          <w:sz w:val="24"/>
          <w:szCs w:val="24"/>
          <w:lang w:val="en-US"/>
        </w:rPr>
        <w:t>“</w:t>
      </w:r>
      <w:r w:rsidRPr="00B37973">
        <w:rPr>
          <w:rFonts w:ascii="Times New Roman" w:hAnsi="Times New Roman"/>
          <w:sz w:val="24"/>
          <w:szCs w:val="24"/>
          <w:lang w:val="en-US"/>
        </w:rPr>
        <w:t xml:space="preserve">We </w:t>
      </w:r>
      <w:r>
        <w:rPr>
          <w:rFonts w:ascii="Times New Roman" w:hAnsi="Times New Roman"/>
          <w:sz w:val="24"/>
          <w:szCs w:val="24"/>
          <w:lang w:val="en-US"/>
        </w:rPr>
        <w:t>need to follow more closely God’</w:t>
      </w:r>
      <w:r w:rsidRPr="00B37973">
        <w:rPr>
          <w:rFonts w:ascii="Times New Roman" w:hAnsi="Times New Roman"/>
          <w:sz w:val="24"/>
          <w:szCs w:val="24"/>
          <w:lang w:val="en-US"/>
        </w:rPr>
        <w:t>s plan of life. To do our best in the work that lies nearest, to commit our ways to God, and to watch for the indications of His providence</w:t>
      </w:r>
      <w:r>
        <w:rPr>
          <w:rFonts w:ascii="Times New Roman" w:hAnsi="Times New Roman"/>
          <w:sz w:val="24"/>
          <w:szCs w:val="24"/>
          <w:lang w:val="en-US"/>
        </w:rPr>
        <w:t>—t</w:t>
      </w:r>
      <w:r w:rsidRPr="00B37973">
        <w:rPr>
          <w:rFonts w:ascii="Times New Roman" w:hAnsi="Times New Roman"/>
          <w:sz w:val="24"/>
          <w:szCs w:val="24"/>
          <w:lang w:val="en-US"/>
        </w:rPr>
        <w:t>hese are rules that ensure safe guidance in the choice of an occupation.</w:t>
      </w:r>
      <w:r>
        <w:rPr>
          <w:rFonts w:ascii="Times New Roman" w:hAnsi="Times New Roman"/>
          <w:sz w:val="24"/>
          <w:szCs w:val="24"/>
          <w:lang w:val="en-US"/>
        </w:rPr>
        <w:t xml:space="preserve">” </w:t>
      </w:r>
      <w:r w:rsidRPr="00B37973">
        <w:rPr>
          <w:rFonts w:ascii="Times New Roman" w:hAnsi="Times New Roman"/>
          <w:i/>
          <w:sz w:val="24"/>
          <w:szCs w:val="24"/>
          <w:lang w:val="en-US"/>
        </w:rPr>
        <w:t>Education</w:t>
      </w:r>
      <w:r>
        <w:rPr>
          <w:rFonts w:ascii="Times New Roman" w:hAnsi="Times New Roman"/>
          <w:sz w:val="24"/>
          <w:szCs w:val="24"/>
          <w:lang w:val="en-US"/>
        </w:rPr>
        <w:t>, 267.3.</w:t>
      </w:r>
    </w:p>
    <w:p w:rsidR="00556E04" w:rsidRDefault="00556E04" w:rsidP="00556E04">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We </w:t>
      </w:r>
      <w:r w:rsidR="00AD4685">
        <w:rPr>
          <w:rFonts w:ascii="Times New Roman" w:hAnsi="Times New Roman"/>
          <w:sz w:val="24"/>
          <w:szCs w:val="24"/>
          <w:lang w:val="en-US"/>
        </w:rPr>
        <w:t>must</w:t>
      </w:r>
      <w:r>
        <w:rPr>
          <w:rFonts w:ascii="Times New Roman" w:hAnsi="Times New Roman"/>
          <w:sz w:val="24"/>
          <w:szCs w:val="24"/>
          <w:lang w:val="en-US"/>
        </w:rPr>
        <w:t xml:space="preserve"> overcome our natural tendencies. For example, I have to overcome my reluctance to talk with people. Others </w:t>
      </w:r>
      <w:r w:rsidR="00AD4685">
        <w:rPr>
          <w:rFonts w:ascii="Times New Roman" w:hAnsi="Times New Roman"/>
          <w:sz w:val="24"/>
          <w:szCs w:val="24"/>
          <w:lang w:val="en-US"/>
        </w:rPr>
        <w:t xml:space="preserve">need </w:t>
      </w:r>
      <w:r>
        <w:rPr>
          <w:rFonts w:ascii="Times New Roman" w:hAnsi="Times New Roman"/>
          <w:sz w:val="24"/>
          <w:szCs w:val="24"/>
          <w:lang w:val="en-US"/>
        </w:rPr>
        <w:t>to overcome other problems.</w:t>
      </w:r>
    </w:p>
    <w:p w:rsidR="00556E04" w:rsidRDefault="00556E04" w:rsidP="00556E04">
      <w:pPr>
        <w:spacing w:after="0" w:line="240" w:lineRule="auto"/>
        <w:ind w:firstLine="288"/>
        <w:rPr>
          <w:rFonts w:ascii="Times New Roman" w:hAnsi="Times New Roman"/>
          <w:sz w:val="24"/>
          <w:szCs w:val="24"/>
          <w:lang w:val="en-US"/>
        </w:rPr>
      </w:pPr>
      <w:r>
        <w:rPr>
          <w:rFonts w:ascii="Times New Roman" w:hAnsi="Times New Roman"/>
          <w:sz w:val="24"/>
          <w:szCs w:val="24"/>
          <w:lang w:val="en-US"/>
        </w:rPr>
        <w:t>The next paragraphs are about Jesus. What profession did Jesus learn? He was a carpenter. He did that for the majority of His short life. Yet He was the greatest teacher the world has ever seen, as well as the greatest doctor the world has ever seen. This is what God wants us to be. He wants us to be someone who is hastening the coming of Christ with what we are doing. The influence of Jesus is amazing.</w:t>
      </w:r>
    </w:p>
    <w:p w:rsidR="00556E04" w:rsidRDefault="00556E04" w:rsidP="00556E04">
      <w:pPr>
        <w:spacing w:after="0" w:line="240" w:lineRule="auto"/>
        <w:ind w:firstLine="288"/>
        <w:rPr>
          <w:rFonts w:ascii="Times New Roman" w:hAnsi="Times New Roman"/>
          <w:sz w:val="24"/>
          <w:szCs w:val="24"/>
          <w:lang w:val="en-US"/>
        </w:rPr>
      </w:pPr>
      <w:r>
        <w:rPr>
          <w:rFonts w:ascii="Times New Roman" w:hAnsi="Times New Roman"/>
          <w:sz w:val="24"/>
          <w:szCs w:val="24"/>
          <w:lang w:val="en-US"/>
        </w:rPr>
        <w:t>There is another important point mentioned in this chapter. It’s the last point we will speak about, but it’s one of the most important. That is church relationship.</w:t>
      </w:r>
    </w:p>
    <w:p w:rsidR="00556E04" w:rsidRDefault="00556E04" w:rsidP="00556E04">
      <w:pPr>
        <w:spacing w:after="0" w:line="240" w:lineRule="auto"/>
        <w:ind w:firstLine="288"/>
        <w:rPr>
          <w:rFonts w:ascii="Times New Roman" w:hAnsi="Times New Roman"/>
          <w:sz w:val="24"/>
          <w:szCs w:val="24"/>
          <w:lang w:val="en-US"/>
        </w:rPr>
      </w:pPr>
      <w:r>
        <w:rPr>
          <w:rFonts w:ascii="Times New Roman" w:hAnsi="Times New Roman"/>
          <w:sz w:val="24"/>
          <w:szCs w:val="24"/>
          <w:lang w:val="en-US"/>
        </w:rPr>
        <w:t>“</w:t>
      </w:r>
      <w:r w:rsidRPr="000928A9">
        <w:rPr>
          <w:rFonts w:ascii="Times New Roman" w:hAnsi="Times New Roman"/>
          <w:sz w:val="24"/>
          <w:szCs w:val="24"/>
          <w:lang w:val="en-US"/>
        </w:rPr>
        <w:t>Another obligation, too often lightly regarded,</w:t>
      </w:r>
      <w:r>
        <w:rPr>
          <w:rFonts w:ascii="Times New Roman" w:hAnsi="Times New Roman"/>
          <w:sz w:val="24"/>
          <w:szCs w:val="24"/>
          <w:lang w:val="en-US"/>
        </w:rPr>
        <w:t>—o</w:t>
      </w:r>
      <w:r w:rsidRPr="000928A9">
        <w:rPr>
          <w:rFonts w:ascii="Times New Roman" w:hAnsi="Times New Roman"/>
          <w:sz w:val="24"/>
          <w:szCs w:val="24"/>
          <w:lang w:val="en-US"/>
        </w:rPr>
        <w:t>ne that to the youth awakened to the claims of Christ needs to be made plain,</w:t>
      </w:r>
      <w:r>
        <w:rPr>
          <w:rFonts w:ascii="Times New Roman" w:hAnsi="Times New Roman"/>
          <w:sz w:val="24"/>
          <w:szCs w:val="24"/>
          <w:lang w:val="en-US"/>
        </w:rPr>
        <w:t>—</w:t>
      </w:r>
      <w:r w:rsidRPr="000928A9">
        <w:rPr>
          <w:rFonts w:ascii="Times New Roman" w:hAnsi="Times New Roman"/>
          <w:sz w:val="24"/>
          <w:szCs w:val="24"/>
          <w:lang w:val="en-US"/>
        </w:rPr>
        <w:t>is the obligation of church relationship.</w:t>
      </w:r>
      <w:r>
        <w:rPr>
          <w:rFonts w:ascii="Times New Roman" w:hAnsi="Times New Roman"/>
          <w:sz w:val="24"/>
          <w:szCs w:val="24"/>
          <w:lang w:val="en-US"/>
        </w:rPr>
        <w:t xml:space="preserve">” </w:t>
      </w:r>
      <w:r w:rsidRPr="000928A9">
        <w:rPr>
          <w:rFonts w:ascii="Times New Roman" w:hAnsi="Times New Roman"/>
          <w:i/>
          <w:sz w:val="24"/>
          <w:szCs w:val="24"/>
          <w:lang w:val="en-US"/>
        </w:rPr>
        <w:t>Education</w:t>
      </w:r>
      <w:r>
        <w:rPr>
          <w:rFonts w:ascii="Times New Roman" w:hAnsi="Times New Roman"/>
          <w:sz w:val="24"/>
          <w:szCs w:val="24"/>
          <w:lang w:val="en-US"/>
        </w:rPr>
        <w:t>, 268.4.</w:t>
      </w:r>
    </w:p>
    <w:p w:rsidR="00556E04" w:rsidRDefault="00556E04" w:rsidP="00556E04">
      <w:pPr>
        <w:spacing w:after="0" w:line="240" w:lineRule="auto"/>
        <w:ind w:firstLine="288"/>
        <w:rPr>
          <w:rFonts w:ascii="Times New Roman" w:hAnsi="Times New Roman"/>
          <w:sz w:val="24"/>
          <w:szCs w:val="24"/>
          <w:lang w:val="en-US"/>
        </w:rPr>
      </w:pPr>
      <w:r>
        <w:rPr>
          <w:rFonts w:ascii="Times New Roman" w:hAnsi="Times New Roman"/>
          <w:sz w:val="24"/>
          <w:szCs w:val="24"/>
          <w:lang w:val="en-US"/>
        </w:rPr>
        <w:lastRenderedPageBreak/>
        <w:t xml:space="preserve">What does this mean? Is it just a harsh requirement that we have to belong to the church? Is it that we must be baptized so that we belong to the church? Is that our obligation? That is an outward appearance. </w:t>
      </w:r>
      <w:r w:rsidR="00AD4685">
        <w:rPr>
          <w:rFonts w:ascii="Times New Roman" w:hAnsi="Times New Roman"/>
          <w:sz w:val="24"/>
          <w:szCs w:val="24"/>
          <w:lang w:val="en-US"/>
        </w:rPr>
        <w:t>No—f</w:t>
      </w:r>
      <w:r>
        <w:rPr>
          <w:rFonts w:ascii="Times New Roman" w:hAnsi="Times New Roman"/>
          <w:sz w:val="24"/>
          <w:szCs w:val="24"/>
          <w:lang w:val="en-US"/>
        </w:rPr>
        <w:t>orget about that outward appearance! It must come from within first.</w:t>
      </w:r>
    </w:p>
    <w:p w:rsidR="00556E04" w:rsidRDefault="00556E04" w:rsidP="00556E04">
      <w:pPr>
        <w:spacing w:after="0" w:line="240" w:lineRule="auto"/>
        <w:ind w:firstLine="288"/>
        <w:rPr>
          <w:rFonts w:ascii="Times New Roman" w:hAnsi="Times New Roman"/>
          <w:sz w:val="24"/>
          <w:szCs w:val="24"/>
          <w:lang w:val="en-US"/>
        </w:rPr>
      </w:pPr>
      <w:r>
        <w:rPr>
          <w:rFonts w:ascii="Times New Roman" w:hAnsi="Times New Roman"/>
          <w:sz w:val="24"/>
          <w:szCs w:val="24"/>
          <w:lang w:val="en-US"/>
        </w:rPr>
        <w:t>First of all, th</w:t>
      </w:r>
      <w:r w:rsidR="00AD4685">
        <w:rPr>
          <w:rFonts w:ascii="Times New Roman" w:hAnsi="Times New Roman"/>
          <w:sz w:val="24"/>
          <w:szCs w:val="24"/>
          <w:lang w:val="en-US"/>
        </w:rPr>
        <w:t>is</w:t>
      </w:r>
      <w:r>
        <w:rPr>
          <w:rFonts w:ascii="Times New Roman" w:hAnsi="Times New Roman"/>
          <w:sz w:val="24"/>
          <w:szCs w:val="24"/>
          <w:lang w:val="en-US"/>
        </w:rPr>
        <w:t xml:space="preserve"> chapter speaks about Christ’s relationship with the church. Christ is the Bridegroom. Then it says, “</w:t>
      </w:r>
      <w:r w:rsidRPr="000928A9">
        <w:rPr>
          <w:rFonts w:ascii="Times New Roman" w:hAnsi="Times New Roman"/>
          <w:sz w:val="24"/>
          <w:szCs w:val="24"/>
          <w:lang w:val="en-US"/>
        </w:rPr>
        <w:t>The church is organized for service</w:t>
      </w:r>
      <w:r>
        <w:rPr>
          <w:rFonts w:ascii="Times New Roman" w:hAnsi="Times New Roman"/>
          <w:sz w:val="24"/>
          <w:szCs w:val="24"/>
          <w:lang w:val="en-US"/>
        </w:rPr>
        <w:t xml:space="preserve">.” </w:t>
      </w:r>
      <w:r w:rsidRPr="000928A9">
        <w:rPr>
          <w:rFonts w:ascii="Times New Roman" w:hAnsi="Times New Roman"/>
          <w:i/>
          <w:sz w:val="24"/>
          <w:szCs w:val="24"/>
          <w:lang w:val="en-US"/>
        </w:rPr>
        <w:t>Education</w:t>
      </w:r>
      <w:r>
        <w:rPr>
          <w:rFonts w:ascii="Times New Roman" w:hAnsi="Times New Roman"/>
          <w:sz w:val="24"/>
          <w:szCs w:val="24"/>
          <w:lang w:val="en-US"/>
        </w:rPr>
        <w:t xml:space="preserve">, 268.6. What is the church, then? The church is a service band. It is a team. In the education of the youth, in our education, and in the education we desire for our children, we need to make this point clear. In the end, everything must be a part of that organization. And that organization is an organization of service for others. </w:t>
      </w:r>
    </w:p>
    <w:p w:rsidR="00556E04" w:rsidRDefault="00556E04" w:rsidP="00556E04">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So, we have a team. What would the alternative be? It would be being by ourselves, making our own careers. It would </w:t>
      </w:r>
      <w:r w:rsidR="00AD4685">
        <w:rPr>
          <w:rFonts w:ascii="Times New Roman" w:hAnsi="Times New Roman"/>
          <w:sz w:val="24"/>
          <w:szCs w:val="24"/>
          <w:lang w:val="en-US"/>
        </w:rPr>
        <w:t>mean</w:t>
      </w:r>
      <w:r>
        <w:rPr>
          <w:rFonts w:ascii="Times New Roman" w:hAnsi="Times New Roman"/>
          <w:sz w:val="24"/>
          <w:szCs w:val="24"/>
          <w:lang w:val="en-US"/>
        </w:rPr>
        <w:t xml:space="preserve"> being important ourselves, being individuals, showing how </w:t>
      </w:r>
      <w:r w:rsidR="00AD4685">
        <w:rPr>
          <w:rFonts w:ascii="Times New Roman" w:hAnsi="Times New Roman"/>
          <w:sz w:val="24"/>
          <w:szCs w:val="24"/>
          <w:lang w:val="en-US"/>
        </w:rPr>
        <w:t>well</w:t>
      </w:r>
      <w:r>
        <w:rPr>
          <w:rFonts w:ascii="Times New Roman" w:hAnsi="Times New Roman"/>
          <w:sz w:val="24"/>
          <w:szCs w:val="24"/>
          <w:lang w:val="en-US"/>
        </w:rPr>
        <w:t xml:space="preserve"> we can do things and telling people that they should follow our example. It is saying, “I can do things so well. And I fulfill my obligation by being an example to others.” No</w:t>
      </w:r>
      <w:r w:rsidR="00AD4685">
        <w:rPr>
          <w:rFonts w:ascii="Times New Roman" w:hAnsi="Times New Roman"/>
          <w:sz w:val="24"/>
          <w:szCs w:val="24"/>
          <w:lang w:val="en-US"/>
        </w:rPr>
        <w:t>!</w:t>
      </w:r>
      <w:r>
        <w:rPr>
          <w:rFonts w:ascii="Times New Roman" w:hAnsi="Times New Roman"/>
          <w:sz w:val="24"/>
          <w:szCs w:val="24"/>
          <w:lang w:val="en-US"/>
        </w:rPr>
        <w:t xml:space="preserve"> We are a team. It’s not that we are all individuals, each one with their own greatness. </w:t>
      </w:r>
      <w:r w:rsidR="00AD4685">
        <w:rPr>
          <w:rFonts w:ascii="Times New Roman" w:hAnsi="Times New Roman"/>
          <w:sz w:val="24"/>
          <w:szCs w:val="24"/>
          <w:lang w:val="en-US"/>
        </w:rPr>
        <w:t>Instead</w:t>
      </w:r>
      <w:r>
        <w:rPr>
          <w:rFonts w:ascii="Times New Roman" w:hAnsi="Times New Roman"/>
          <w:sz w:val="24"/>
          <w:szCs w:val="24"/>
          <w:lang w:val="en-US"/>
        </w:rPr>
        <w:t>, we are working in a team. Parents cannot be happy unless their children are also a part of the team in their professional occupation.</w:t>
      </w:r>
    </w:p>
    <w:p w:rsidR="00556E04" w:rsidRDefault="00556E04" w:rsidP="00556E04">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We may think that since the church is so small and unimportant, then we don’t want to be a part of that team. We may think like that. It would be different if the church were like Google, Facebook, Coca-Cola, or Apple—one of the big corporations. Wouldn’t it be great if our children </w:t>
      </w:r>
      <w:r w:rsidR="00AD4685">
        <w:rPr>
          <w:rFonts w:ascii="Times New Roman" w:hAnsi="Times New Roman"/>
          <w:sz w:val="24"/>
          <w:szCs w:val="24"/>
          <w:lang w:val="en-US"/>
        </w:rPr>
        <w:t>had</w:t>
      </w:r>
      <w:r>
        <w:rPr>
          <w:rFonts w:ascii="Times New Roman" w:hAnsi="Times New Roman"/>
          <w:sz w:val="24"/>
          <w:szCs w:val="24"/>
          <w:lang w:val="en-US"/>
        </w:rPr>
        <w:t xml:space="preserve"> a career in one of those companies? </w:t>
      </w:r>
      <w:r w:rsidR="00AD4685">
        <w:rPr>
          <w:rFonts w:ascii="Times New Roman" w:hAnsi="Times New Roman"/>
          <w:sz w:val="24"/>
          <w:szCs w:val="24"/>
          <w:lang w:val="en-US"/>
        </w:rPr>
        <w:t>A</w:t>
      </w:r>
      <w:r>
        <w:rPr>
          <w:rFonts w:ascii="Times New Roman" w:hAnsi="Times New Roman"/>
          <w:sz w:val="24"/>
          <w:szCs w:val="24"/>
          <w:lang w:val="en-US"/>
        </w:rPr>
        <w:t xml:space="preserve"> worldly person would </w:t>
      </w:r>
      <w:r w:rsidR="00AD4685">
        <w:rPr>
          <w:rFonts w:ascii="Times New Roman" w:hAnsi="Times New Roman"/>
          <w:sz w:val="24"/>
          <w:szCs w:val="24"/>
          <w:lang w:val="en-US"/>
        </w:rPr>
        <w:t xml:space="preserve">not </w:t>
      </w:r>
      <w:r>
        <w:rPr>
          <w:rFonts w:ascii="Times New Roman" w:hAnsi="Times New Roman"/>
          <w:sz w:val="24"/>
          <w:szCs w:val="24"/>
          <w:lang w:val="en-US"/>
        </w:rPr>
        <w:t>say “no” if their child had the opportunity to have a career at Apple, would they? The same is true of other careers, such as working at Harvard University, John Hopkins Hospital, or other famous institutions. Everyone would be proud if their children were a part of them.</w:t>
      </w:r>
    </w:p>
    <w:p w:rsidR="00556E04" w:rsidRDefault="00556E04" w:rsidP="00556E04">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But what about the church? Remember, this is the team that God has set up. It is important to become a part of that team—one way or another. </w:t>
      </w:r>
    </w:p>
    <w:p w:rsidR="00556E04" w:rsidRDefault="00556E04" w:rsidP="00556E04">
      <w:pPr>
        <w:spacing w:after="0" w:line="240" w:lineRule="auto"/>
        <w:ind w:firstLine="288"/>
        <w:rPr>
          <w:rFonts w:ascii="Times New Roman" w:hAnsi="Times New Roman"/>
          <w:sz w:val="24"/>
          <w:szCs w:val="24"/>
          <w:lang w:val="en-US"/>
        </w:rPr>
      </w:pPr>
      <w:r>
        <w:rPr>
          <w:rFonts w:ascii="Times New Roman" w:hAnsi="Times New Roman"/>
          <w:sz w:val="24"/>
          <w:szCs w:val="24"/>
          <w:lang w:val="en-US"/>
        </w:rPr>
        <w:t>That doesn’t mean that we all have to do the same thing. There was a time when I thought that these statements meant that everyone had to become a minister. How would that be possible, since ministers also have to be paid by tithe? How could we all become ministers? I struggled with those statements, but now I understand them much better. We are here for service. We are organized for service. Service generates its own income. That is what God does.</w:t>
      </w:r>
    </w:p>
    <w:p w:rsidR="00556E04" w:rsidRDefault="00556E04" w:rsidP="00556E04">
      <w:pPr>
        <w:spacing w:after="0" w:line="240" w:lineRule="auto"/>
        <w:ind w:firstLine="288"/>
        <w:rPr>
          <w:rFonts w:ascii="Times New Roman" w:hAnsi="Times New Roman"/>
          <w:sz w:val="24"/>
          <w:szCs w:val="24"/>
          <w:lang w:val="en-US"/>
        </w:rPr>
      </w:pPr>
      <w:r>
        <w:rPr>
          <w:rFonts w:ascii="Times New Roman" w:hAnsi="Times New Roman"/>
          <w:sz w:val="24"/>
          <w:szCs w:val="24"/>
          <w:lang w:val="en-US"/>
        </w:rPr>
        <w:t>“</w:t>
      </w:r>
      <w:r w:rsidRPr="009621ED">
        <w:rPr>
          <w:rFonts w:ascii="Times New Roman" w:hAnsi="Times New Roman"/>
          <w:sz w:val="24"/>
          <w:szCs w:val="24"/>
          <w:lang w:val="en-US"/>
        </w:rPr>
        <w:t>The church is organized for service; and in a life of service to Christ, connection with the church is one of the first steps.</w:t>
      </w:r>
      <w:r>
        <w:rPr>
          <w:rFonts w:ascii="Times New Roman" w:hAnsi="Times New Roman"/>
          <w:sz w:val="24"/>
          <w:szCs w:val="24"/>
          <w:lang w:val="en-US"/>
        </w:rPr>
        <w:t xml:space="preserve"> [Remember, this isn’t just speaking about membership. It’s speaking about working in the team.]</w:t>
      </w:r>
      <w:r w:rsidRPr="009621ED">
        <w:rPr>
          <w:rFonts w:ascii="Times New Roman" w:hAnsi="Times New Roman"/>
          <w:sz w:val="24"/>
          <w:szCs w:val="24"/>
          <w:lang w:val="en-US"/>
        </w:rPr>
        <w:t xml:space="preserve"> Loyalty to Christ demands the faithful performance of church duties.</w:t>
      </w:r>
      <w:r>
        <w:rPr>
          <w:rFonts w:ascii="Times New Roman" w:hAnsi="Times New Roman"/>
          <w:sz w:val="24"/>
          <w:szCs w:val="24"/>
          <w:lang w:val="en-US"/>
        </w:rPr>
        <w:t xml:space="preserve"> [</w:t>
      </w:r>
      <w:r w:rsidR="00CC396E">
        <w:rPr>
          <w:rFonts w:ascii="Times New Roman" w:hAnsi="Times New Roman"/>
          <w:sz w:val="24"/>
          <w:szCs w:val="24"/>
          <w:lang w:val="en-US"/>
        </w:rPr>
        <w:t>“</w:t>
      </w:r>
      <w:r>
        <w:rPr>
          <w:rFonts w:ascii="Times New Roman" w:hAnsi="Times New Roman"/>
          <w:sz w:val="24"/>
          <w:szCs w:val="24"/>
          <w:lang w:val="en-US"/>
        </w:rPr>
        <w:t>Church duties</w:t>
      </w:r>
      <w:r w:rsidR="00CC396E">
        <w:rPr>
          <w:rFonts w:ascii="Times New Roman" w:hAnsi="Times New Roman"/>
          <w:sz w:val="24"/>
          <w:szCs w:val="24"/>
          <w:lang w:val="en-US"/>
        </w:rPr>
        <w:t>”</w:t>
      </w:r>
      <w:r>
        <w:rPr>
          <w:rFonts w:ascii="Times New Roman" w:hAnsi="Times New Roman"/>
          <w:sz w:val="24"/>
          <w:szCs w:val="24"/>
          <w:lang w:val="en-US"/>
        </w:rPr>
        <w:t xml:space="preserve"> </w:t>
      </w:r>
      <w:r w:rsidR="00AD4685">
        <w:rPr>
          <w:rFonts w:ascii="Times New Roman" w:hAnsi="Times New Roman"/>
          <w:sz w:val="24"/>
          <w:szCs w:val="24"/>
          <w:lang w:val="en-US"/>
        </w:rPr>
        <w:t>mean</w:t>
      </w:r>
      <w:r>
        <w:rPr>
          <w:rFonts w:ascii="Times New Roman" w:hAnsi="Times New Roman"/>
          <w:sz w:val="24"/>
          <w:szCs w:val="24"/>
          <w:lang w:val="en-US"/>
        </w:rPr>
        <w:t xml:space="preserve"> the right arm work.]</w:t>
      </w:r>
      <w:r w:rsidRPr="009621ED">
        <w:rPr>
          <w:rFonts w:ascii="Times New Roman" w:hAnsi="Times New Roman"/>
          <w:sz w:val="24"/>
          <w:szCs w:val="24"/>
          <w:lang w:val="en-US"/>
        </w:rPr>
        <w:t xml:space="preserve"> T</w:t>
      </w:r>
      <w:r>
        <w:rPr>
          <w:rFonts w:ascii="Times New Roman" w:hAnsi="Times New Roman"/>
          <w:sz w:val="24"/>
          <w:szCs w:val="24"/>
          <w:lang w:val="en-US"/>
        </w:rPr>
        <w:t>his is an important part of one’</w:t>
      </w:r>
      <w:r w:rsidRPr="009621ED">
        <w:rPr>
          <w:rFonts w:ascii="Times New Roman" w:hAnsi="Times New Roman"/>
          <w:sz w:val="24"/>
          <w:szCs w:val="24"/>
          <w:lang w:val="en-US"/>
        </w:rPr>
        <w:t>s training; and in a church imbued with the</w:t>
      </w:r>
      <w:r>
        <w:rPr>
          <w:rFonts w:ascii="Times New Roman" w:hAnsi="Times New Roman"/>
          <w:sz w:val="24"/>
          <w:szCs w:val="24"/>
          <w:lang w:val="en-US"/>
        </w:rPr>
        <w:t xml:space="preserve"> Master’</w:t>
      </w:r>
      <w:r w:rsidRPr="009621ED">
        <w:rPr>
          <w:rFonts w:ascii="Times New Roman" w:hAnsi="Times New Roman"/>
          <w:sz w:val="24"/>
          <w:szCs w:val="24"/>
          <w:lang w:val="en-US"/>
        </w:rPr>
        <w:t>s life, it will lead directly to effort for the world without.</w:t>
      </w:r>
      <w:r>
        <w:rPr>
          <w:rFonts w:ascii="Times New Roman" w:hAnsi="Times New Roman"/>
          <w:sz w:val="24"/>
          <w:szCs w:val="24"/>
          <w:lang w:val="en-US"/>
        </w:rPr>
        <w:t xml:space="preserve">” </w:t>
      </w:r>
      <w:r w:rsidRPr="009621ED">
        <w:rPr>
          <w:rFonts w:ascii="Times New Roman" w:hAnsi="Times New Roman"/>
          <w:i/>
          <w:sz w:val="24"/>
          <w:szCs w:val="24"/>
          <w:lang w:val="en-US"/>
        </w:rPr>
        <w:t>Education</w:t>
      </w:r>
      <w:r>
        <w:rPr>
          <w:rFonts w:ascii="Times New Roman" w:hAnsi="Times New Roman"/>
          <w:sz w:val="24"/>
          <w:szCs w:val="24"/>
          <w:lang w:val="en-US"/>
        </w:rPr>
        <w:t>, 286.6.</w:t>
      </w:r>
    </w:p>
    <w:p w:rsidR="00556E04" w:rsidRDefault="00CC396E" w:rsidP="00556E04">
      <w:pPr>
        <w:spacing w:after="0" w:line="240" w:lineRule="auto"/>
        <w:ind w:firstLine="288"/>
        <w:rPr>
          <w:rFonts w:ascii="Times New Roman" w:hAnsi="Times New Roman"/>
          <w:sz w:val="24"/>
          <w:szCs w:val="24"/>
          <w:lang w:val="en-US"/>
        </w:rPr>
      </w:pPr>
      <w:r>
        <w:rPr>
          <w:rFonts w:ascii="Times New Roman" w:hAnsi="Times New Roman"/>
          <w:sz w:val="24"/>
          <w:szCs w:val="24"/>
          <w:lang w:val="en-US"/>
        </w:rPr>
        <w:t>The work</w:t>
      </w:r>
      <w:r w:rsidR="00556E04">
        <w:rPr>
          <w:rFonts w:ascii="Times New Roman" w:hAnsi="Times New Roman"/>
          <w:sz w:val="24"/>
          <w:szCs w:val="24"/>
          <w:lang w:val="en-US"/>
        </w:rPr>
        <w:t xml:space="preserve"> would actually die if it didn’t lead to effort for the world </w:t>
      </w:r>
      <w:r>
        <w:rPr>
          <w:rFonts w:ascii="Times New Roman" w:hAnsi="Times New Roman"/>
          <w:sz w:val="24"/>
          <w:szCs w:val="24"/>
          <w:lang w:val="en-US"/>
        </w:rPr>
        <w:t>beyond ourselves</w:t>
      </w:r>
      <w:r w:rsidR="00556E04">
        <w:rPr>
          <w:rFonts w:ascii="Times New Roman" w:hAnsi="Times New Roman"/>
          <w:sz w:val="24"/>
          <w:szCs w:val="24"/>
          <w:lang w:val="en-US"/>
        </w:rPr>
        <w:t xml:space="preserve">. It would implode. If we were to have our own closed </w:t>
      </w:r>
      <w:r w:rsidR="00556E04" w:rsidRPr="008B4334">
        <w:rPr>
          <w:rFonts w:ascii="Times New Roman" w:hAnsi="Times New Roman"/>
          <w:sz w:val="24"/>
          <w:szCs w:val="24"/>
          <w:lang w:val="en-US"/>
        </w:rPr>
        <w:t>community</w:t>
      </w:r>
      <w:r w:rsidR="00C405EF" w:rsidRPr="000F0848">
        <w:rPr>
          <w:rFonts w:ascii="Times New Roman" w:hAnsi="Times New Roman"/>
          <w:sz w:val="24"/>
          <w:szCs w:val="24"/>
          <w:highlight w:val="yellow"/>
          <w:lang w:val="en-US"/>
        </w:rPr>
        <w:t>,</w:t>
      </w:r>
      <w:r w:rsidR="00556E04">
        <w:rPr>
          <w:rFonts w:ascii="Times New Roman" w:hAnsi="Times New Roman"/>
          <w:sz w:val="24"/>
          <w:szCs w:val="24"/>
          <w:lang w:val="en-US"/>
        </w:rPr>
        <w:t xml:space="preserve"> where we eat our own harvest and are self-sufficient, it would be dead right from the beginning. We are interconnected in the world today. Our job is to be there for the world.</w:t>
      </w:r>
    </w:p>
    <w:p w:rsidR="00556E04" w:rsidRDefault="00556E04" w:rsidP="00556E04">
      <w:pPr>
        <w:spacing w:after="0" w:line="240" w:lineRule="auto"/>
        <w:ind w:firstLine="288"/>
        <w:rPr>
          <w:rFonts w:ascii="Times New Roman" w:hAnsi="Times New Roman"/>
          <w:sz w:val="24"/>
          <w:szCs w:val="24"/>
          <w:lang w:val="en-US"/>
        </w:rPr>
      </w:pPr>
      <w:r>
        <w:rPr>
          <w:rFonts w:ascii="Times New Roman" w:hAnsi="Times New Roman"/>
          <w:sz w:val="24"/>
          <w:szCs w:val="24"/>
          <w:lang w:val="en-US"/>
        </w:rPr>
        <w:t>“</w:t>
      </w:r>
      <w:r w:rsidRPr="005F139E">
        <w:rPr>
          <w:rFonts w:ascii="Times New Roman" w:hAnsi="Times New Roman"/>
          <w:sz w:val="24"/>
          <w:szCs w:val="24"/>
          <w:lang w:val="en-US"/>
        </w:rPr>
        <w:t>There are many lines in which the youth can find opportunity for helpful effort. Let them organize into bands for Christian service,</w:t>
      </w:r>
      <w:r>
        <w:rPr>
          <w:rFonts w:ascii="Times New Roman" w:hAnsi="Times New Roman"/>
          <w:sz w:val="24"/>
          <w:szCs w:val="24"/>
          <w:lang w:val="en-US"/>
        </w:rPr>
        <w:t xml:space="preserve"> [This is happening in many parts of the world right now.]</w:t>
      </w:r>
      <w:r w:rsidRPr="005F139E">
        <w:rPr>
          <w:rFonts w:ascii="Times New Roman" w:hAnsi="Times New Roman"/>
          <w:sz w:val="24"/>
          <w:szCs w:val="24"/>
          <w:lang w:val="en-US"/>
        </w:rPr>
        <w:t xml:space="preserve"> and the co-operation will prove an assistance and an encouragement. Parents and teachers, by taking an interest in the work of the young people, will be able to give them the benefit of their own larger experience, and can help them to make their efforts effective for good.</w:t>
      </w:r>
      <w:r>
        <w:rPr>
          <w:rFonts w:ascii="Times New Roman" w:hAnsi="Times New Roman"/>
          <w:sz w:val="24"/>
          <w:szCs w:val="24"/>
          <w:lang w:val="en-US"/>
        </w:rPr>
        <w:t xml:space="preserve">” </w:t>
      </w:r>
      <w:r w:rsidRPr="005F139E">
        <w:rPr>
          <w:rFonts w:ascii="Times New Roman" w:hAnsi="Times New Roman"/>
          <w:i/>
          <w:sz w:val="24"/>
          <w:szCs w:val="24"/>
          <w:lang w:val="en-US"/>
        </w:rPr>
        <w:t>Education</w:t>
      </w:r>
      <w:r>
        <w:rPr>
          <w:rFonts w:ascii="Times New Roman" w:hAnsi="Times New Roman"/>
          <w:sz w:val="24"/>
          <w:szCs w:val="24"/>
          <w:lang w:val="en-US"/>
        </w:rPr>
        <w:t>, 269.1.</w:t>
      </w:r>
    </w:p>
    <w:p w:rsidR="00CC396E" w:rsidRDefault="00556E04" w:rsidP="00556E04">
      <w:pPr>
        <w:spacing w:after="0" w:line="240" w:lineRule="auto"/>
        <w:ind w:firstLine="288"/>
        <w:rPr>
          <w:rFonts w:ascii="Times New Roman" w:hAnsi="Times New Roman"/>
          <w:sz w:val="24"/>
          <w:szCs w:val="24"/>
          <w:lang w:val="en-US"/>
        </w:rPr>
      </w:pPr>
      <w:r>
        <w:rPr>
          <w:rFonts w:ascii="Times New Roman" w:hAnsi="Times New Roman"/>
          <w:sz w:val="24"/>
          <w:szCs w:val="24"/>
          <w:lang w:val="en-US"/>
        </w:rPr>
        <w:t xml:space="preserve">We need church relationship instead of individual accomplishment. </w:t>
      </w:r>
    </w:p>
    <w:p w:rsidR="00556E04" w:rsidRDefault="00CC396E" w:rsidP="00556E04">
      <w:pPr>
        <w:spacing w:after="0" w:line="240" w:lineRule="auto"/>
        <w:ind w:firstLine="288"/>
        <w:rPr>
          <w:rFonts w:ascii="Times New Roman" w:hAnsi="Times New Roman"/>
          <w:sz w:val="24"/>
          <w:szCs w:val="24"/>
          <w:lang w:val="en-US"/>
        </w:rPr>
      </w:pPr>
      <w:r>
        <w:rPr>
          <w:rFonts w:ascii="Times New Roman" w:hAnsi="Times New Roman"/>
          <w:sz w:val="24"/>
          <w:szCs w:val="24"/>
          <w:lang w:val="en-US"/>
        </w:rPr>
        <w:t>And f</w:t>
      </w:r>
      <w:r w:rsidR="00556E04">
        <w:rPr>
          <w:rFonts w:ascii="Times New Roman" w:hAnsi="Times New Roman"/>
          <w:sz w:val="24"/>
          <w:szCs w:val="24"/>
          <w:lang w:val="en-US"/>
        </w:rPr>
        <w:t>inally, the last paragraphs speak about cooperation not only</w:t>
      </w:r>
      <w:r w:rsidRPr="00CC396E">
        <w:rPr>
          <w:rFonts w:ascii="Times New Roman" w:hAnsi="Times New Roman"/>
          <w:sz w:val="24"/>
          <w:szCs w:val="24"/>
          <w:lang w:val="en-US"/>
        </w:rPr>
        <w:t xml:space="preserve"> </w:t>
      </w:r>
      <w:r>
        <w:rPr>
          <w:rFonts w:ascii="Times New Roman" w:hAnsi="Times New Roman"/>
          <w:sz w:val="24"/>
          <w:szCs w:val="24"/>
          <w:lang w:val="en-US"/>
        </w:rPr>
        <w:t>with</w:t>
      </w:r>
      <w:r w:rsidR="00556E04">
        <w:rPr>
          <w:rFonts w:ascii="Times New Roman" w:hAnsi="Times New Roman"/>
          <w:sz w:val="24"/>
          <w:szCs w:val="24"/>
          <w:lang w:val="en-US"/>
        </w:rPr>
        <w:t xml:space="preserve"> other people, but also with the angels. That is what God wants to accomplish for us.</w:t>
      </w:r>
      <w:r>
        <w:rPr>
          <w:rFonts w:ascii="Times New Roman" w:hAnsi="Times New Roman"/>
          <w:sz w:val="24"/>
          <w:szCs w:val="24"/>
          <w:lang w:val="en-US"/>
        </w:rPr>
        <w:t xml:space="preserve"> </w:t>
      </w:r>
      <w:r w:rsidR="00556E04">
        <w:rPr>
          <w:rFonts w:ascii="Times New Roman" w:hAnsi="Times New Roman"/>
          <w:sz w:val="24"/>
          <w:szCs w:val="24"/>
          <w:lang w:val="en-US"/>
        </w:rPr>
        <w:t>“</w:t>
      </w:r>
      <w:r w:rsidR="00556E04" w:rsidRPr="005F139E">
        <w:rPr>
          <w:rFonts w:ascii="Times New Roman" w:hAnsi="Times New Roman"/>
          <w:sz w:val="24"/>
          <w:szCs w:val="24"/>
          <w:lang w:val="en-US"/>
        </w:rPr>
        <w:t>They are co-workers with the angels; rather, they are the human agencies through whom the angels accomplish their mission. Angels speak through their voices</w:t>
      </w:r>
      <w:r w:rsidR="00556E04">
        <w:rPr>
          <w:rFonts w:ascii="Times New Roman" w:hAnsi="Times New Roman"/>
          <w:sz w:val="24"/>
          <w:szCs w:val="24"/>
          <w:lang w:val="en-US"/>
        </w:rPr>
        <w:t xml:space="preserve">.” </w:t>
      </w:r>
      <w:r w:rsidR="00556E04" w:rsidRPr="005F139E">
        <w:rPr>
          <w:rFonts w:ascii="Times New Roman" w:hAnsi="Times New Roman"/>
          <w:i/>
          <w:sz w:val="24"/>
          <w:szCs w:val="24"/>
          <w:lang w:val="en-US"/>
        </w:rPr>
        <w:t>Education</w:t>
      </w:r>
      <w:r w:rsidR="00556E04">
        <w:rPr>
          <w:rFonts w:ascii="Times New Roman" w:hAnsi="Times New Roman"/>
          <w:sz w:val="24"/>
          <w:szCs w:val="24"/>
          <w:lang w:val="en-US"/>
        </w:rPr>
        <w:t>, 271.1.</w:t>
      </w:r>
    </w:p>
    <w:p w:rsidR="00556E04" w:rsidRDefault="00556E04" w:rsidP="00556E04">
      <w:pPr>
        <w:spacing w:after="0" w:line="240" w:lineRule="auto"/>
        <w:ind w:firstLine="288"/>
        <w:rPr>
          <w:rFonts w:ascii="Times New Roman" w:hAnsi="Times New Roman"/>
          <w:sz w:val="24"/>
          <w:szCs w:val="24"/>
          <w:lang w:val="en-US"/>
        </w:rPr>
      </w:pPr>
      <w:r>
        <w:rPr>
          <w:rFonts w:ascii="Times New Roman" w:hAnsi="Times New Roman"/>
          <w:sz w:val="24"/>
          <w:szCs w:val="24"/>
          <w:lang w:val="en-US"/>
        </w:rPr>
        <w:t>If our children have this—if the angels work through them—then we will be the happiest people.</w:t>
      </w:r>
    </w:p>
    <w:p w:rsidR="00556E04" w:rsidRDefault="00556E04" w:rsidP="00556E04">
      <w:pPr>
        <w:spacing w:after="0" w:line="240" w:lineRule="auto"/>
        <w:ind w:firstLine="288"/>
        <w:rPr>
          <w:rFonts w:ascii="Times New Roman" w:hAnsi="Times New Roman"/>
          <w:sz w:val="24"/>
          <w:szCs w:val="24"/>
          <w:lang w:val="en-US"/>
        </w:rPr>
      </w:pPr>
      <w:r>
        <w:rPr>
          <w:rFonts w:ascii="Times New Roman" w:hAnsi="Times New Roman"/>
          <w:sz w:val="24"/>
          <w:szCs w:val="24"/>
          <w:lang w:val="en-US"/>
        </w:rPr>
        <w:lastRenderedPageBreak/>
        <w:t>Jesus asks what good it is if we gain the whole world and lose our souls. What good is it if we have the world’s highest recognition but lose our own souls?</w:t>
      </w:r>
      <w:r w:rsidR="00CC396E">
        <w:rPr>
          <w:rFonts w:ascii="Times New Roman" w:hAnsi="Times New Roman"/>
          <w:sz w:val="24"/>
          <w:szCs w:val="24"/>
          <w:lang w:val="en-US"/>
        </w:rPr>
        <w:t xml:space="preserve"> </w:t>
      </w:r>
      <w:r>
        <w:rPr>
          <w:rFonts w:ascii="Times New Roman" w:hAnsi="Times New Roman"/>
          <w:sz w:val="24"/>
          <w:szCs w:val="24"/>
          <w:lang w:val="en-US"/>
        </w:rPr>
        <w:t>“</w:t>
      </w:r>
      <w:r w:rsidRPr="005F139E">
        <w:rPr>
          <w:rFonts w:ascii="Times New Roman" w:hAnsi="Times New Roman"/>
          <w:sz w:val="24"/>
          <w:szCs w:val="24"/>
          <w:lang w:val="en-US"/>
        </w:rPr>
        <w:t>For what profit is it to a man if he gains the whole world, and loses his own soul? Or what will a man give in exchange for his soul?</w:t>
      </w:r>
      <w:r>
        <w:rPr>
          <w:rFonts w:ascii="Times New Roman" w:hAnsi="Times New Roman"/>
          <w:sz w:val="24"/>
          <w:szCs w:val="24"/>
          <w:lang w:val="en-US"/>
        </w:rPr>
        <w:t xml:space="preserve">” </w:t>
      </w:r>
      <w:r w:rsidRPr="005F139E">
        <w:rPr>
          <w:rFonts w:ascii="Times New Roman" w:hAnsi="Times New Roman"/>
          <w:i/>
          <w:sz w:val="24"/>
          <w:szCs w:val="24"/>
          <w:lang w:val="en-US"/>
        </w:rPr>
        <w:t>Matthew</w:t>
      </w:r>
      <w:r>
        <w:rPr>
          <w:rFonts w:ascii="Times New Roman" w:hAnsi="Times New Roman"/>
          <w:sz w:val="24"/>
          <w:szCs w:val="24"/>
          <w:lang w:val="en-US"/>
        </w:rPr>
        <w:t xml:space="preserve"> 16:26.</w:t>
      </w:r>
    </w:p>
    <w:p w:rsidR="00556E04" w:rsidRDefault="00556E04" w:rsidP="00556E04">
      <w:pPr>
        <w:spacing w:after="0" w:line="240" w:lineRule="auto"/>
        <w:ind w:firstLine="288"/>
        <w:rPr>
          <w:rFonts w:ascii="Times New Roman" w:hAnsi="Times New Roman"/>
          <w:sz w:val="24"/>
          <w:szCs w:val="24"/>
          <w:lang w:val="en-US"/>
        </w:rPr>
      </w:pPr>
      <w:r>
        <w:rPr>
          <w:rFonts w:ascii="Times New Roman" w:hAnsi="Times New Roman"/>
          <w:sz w:val="24"/>
          <w:szCs w:val="24"/>
          <w:lang w:val="en-US"/>
        </w:rPr>
        <w:t>Let us always remember this as we seek for an academic education. And let us seek to become a team for service, not seeking individual careers for our children. Let us really trust the fact that God is leading His church. He is leading those who band together. Let us join that work. And there is much work to be done. But let us not join in a lazy way, and not in a way that we can profit without giving something into it. We are here for self-sacrifice. That is our work.</w:t>
      </w:r>
    </w:p>
    <w:p w:rsidR="00556E04" w:rsidRDefault="00556E04" w:rsidP="00556E04">
      <w:pPr>
        <w:spacing w:after="0" w:line="240" w:lineRule="auto"/>
        <w:ind w:firstLine="288"/>
        <w:rPr>
          <w:rFonts w:ascii="Times New Roman" w:hAnsi="Times New Roman"/>
          <w:sz w:val="24"/>
          <w:szCs w:val="24"/>
          <w:lang w:val="en-US"/>
        </w:rPr>
      </w:pPr>
      <w:r>
        <w:rPr>
          <w:rFonts w:ascii="Times New Roman" w:hAnsi="Times New Roman"/>
          <w:sz w:val="24"/>
          <w:szCs w:val="24"/>
          <w:lang w:val="en-US"/>
        </w:rPr>
        <w:t>With these thoughts we will close our study.</w:t>
      </w:r>
    </w:p>
    <w:p w:rsidR="00556E04" w:rsidRDefault="00556E04" w:rsidP="00556E04">
      <w:pPr>
        <w:spacing w:after="0" w:line="240" w:lineRule="auto"/>
        <w:ind w:firstLine="288"/>
        <w:rPr>
          <w:rFonts w:ascii="Times New Roman" w:hAnsi="Times New Roman"/>
          <w:sz w:val="24"/>
          <w:szCs w:val="24"/>
          <w:lang w:val="en-US"/>
        </w:rPr>
      </w:pPr>
    </w:p>
    <w:p w:rsidR="00556E04" w:rsidRDefault="00556E04" w:rsidP="00556E04">
      <w:pPr>
        <w:spacing w:after="0" w:line="240" w:lineRule="auto"/>
        <w:ind w:firstLine="288"/>
        <w:rPr>
          <w:rFonts w:ascii="Times New Roman" w:hAnsi="Times New Roman"/>
          <w:sz w:val="24"/>
          <w:szCs w:val="24"/>
          <w:lang w:val="en-US"/>
        </w:rPr>
      </w:pPr>
    </w:p>
    <w:p w:rsidR="00556E04" w:rsidRDefault="00556E04" w:rsidP="00A82FB1">
      <w:pPr>
        <w:spacing w:after="0" w:line="240" w:lineRule="auto"/>
        <w:ind w:firstLine="288"/>
        <w:rPr>
          <w:rFonts w:ascii="Times New Roman" w:hAnsi="Times New Roman"/>
          <w:sz w:val="24"/>
          <w:szCs w:val="24"/>
          <w:lang w:val="en-US"/>
        </w:rPr>
      </w:pPr>
    </w:p>
    <w:p w:rsidR="00A82FB1" w:rsidRDefault="00A82FB1" w:rsidP="00A82FB1">
      <w:pPr>
        <w:spacing w:after="0" w:line="240" w:lineRule="auto"/>
        <w:ind w:firstLine="288"/>
        <w:rPr>
          <w:rFonts w:ascii="Times New Roman" w:hAnsi="Times New Roman"/>
          <w:sz w:val="24"/>
          <w:szCs w:val="24"/>
          <w:lang w:val="en-US"/>
        </w:rPr>
      </w:pPr>
    </w:p>
    <w:p w:rsidR="00A82FB1" w:rsidRDefault="00A82FB1" w:rsidP="00A82FB1">
      <w:pPr>
        <w:spacing w:after="0" w:line="240" w:lineRule="auto"/>
        <w:ind w:firstLine="288"/>
        <w:rPr>
          <w:rFonts w:ascii="Times New Roman" w:hAnsi="Times New Roman"/>
          <w:sz w:val="24"/>
          <w:szCs w:val="24"/>
          <w:lang w:val="en-US"/>
        </w:rPr>
      </w:pPr>
    </w:p>
    <w:p w:rsidR="00A82FB1" w:rsidRDefault="00A82FB1" w:rsidP="00A82FB1">
      <w:pPr>
        <w:spacing w:after="0" w:line="240" w:lineRule="auto"/>
        <w:ind w:firstLine="288"/>
        <w:rPr>
          <w:rFonts w:ascii="Times New Roman" w:hAnsi="Times New Roman"/>
          <w:sz w:val="24"/>
          <w:szCs w:val="24"/>
          <w:lang w:val="en-US"/>
        </w:rPr>
      </w:pPr>
    </w:p>
    <w:p w:rsidR="00A82FB1" w:rsidRDefault="00A82FB1" w:rsidP="00A82FB1">
      <w:pPr>
        <w:spacing w:after="0" w:line="240" w:lineRule="auto"/>
        <w:ind w:firstLine="288"/>
        <w:rPr>
          <w:rFonts w:ascii="Times New Roman" w:hAnsi="Times New Roman"/>
          <w:sz w:val="24"/>
          <w:szCs w:val="24"/>
          <w:lang w:val="en-US"/>
        </w:rPr>
      </w:pPr>
    </w:p>
    <w:p w:rsidR="00A82FB1" w:rsidRDefault="00A82FB1" w:rsidP="00A82FB1">
      <w:pPr>
        <w:spacing w:after="0" w:line="240" w:lineRule="auto"/>
        <w:ind w:firstLine="288"/>
        <w:rPr>
          <w:rFonts w:ascii="Times New Roman" w:hAnsi="Times New Roman"/>
          <w:sz w:val="24"/>
          <w:szCs w:val="24"/>
          <w:lang w:val="en-US"/>
        </w:rPr>
      </w:pPr>
    </w:p>
    <w:p w:rsidR="00A82FB1" w:rsidRDefault="00A82FB1" w:rsidP="00A82FB1">
      <w:pPr>
        <w:spacing w:after="0" w:line="240" w:lineRule="auto"/>
        <w:ind w:firstLine="288"/>
        <w:rPr>
          <w:rFonts w:ascii="Times New Roman" w:hAnsi="Times New Roman"/>
          <w:sz w:val="24"/>
          <w:szCs w:val="24"/>
          <w:lang w:val="en-US"/>
        </w:rPr>
      </w:pPr>
    </w:p>
    <w:p w:rsidR="00A82FB1" w:rsidRDefault="00A82FB1" w:rsidP="00A82FB1">
      <w:pPr>
        <w:spacing w:after="0" w:line="240" w:lineRule="auto"/>
        <w:ind w:firstLine="288"/>
        <w:rPr>
          <w:rFonts w:ascii="Times New Roman" w:hAnsi="Times New Roman"/>
          <w:sz w:val="24"/>
          <w:szCs w:val="24"/>
          <w:lang w:val="en-US"/>
        </w:rPr>
      </w:pPr>
    </w:p>
    <w:p w:rsidR="00A82FB1" w:rsidRDefault="00A82FB1" w:rsidP="00A82FB1">
      <w:pPr>
        <w:spacing w:after="0" w:line="240" w:lineRule="auto"/>
        <w:ind w:firstLine="288"/>
        <w:rPr>
          <w:rFonts w:ascii="Times New Roman" w:hAnsi="Times New Roman"/>
          <w:sz w:val="24"/>
          <w:szCs w:val="24"/>
          <w:lang w:val="en-US"/>
        </w:rPr>
      </w:pPr>
    </w:p>
    <w:p w:rsidR="00A82FB1" w:rsidRDefault="00A82FB1" w:rsidP="00A82FB1">
      <w:pPr>
        <w:spacing w:after="0" w:line="240" w:lineRule="auto"/>
        <w:ind w:firstLine="288"/>
        <w:rPr>
          <w:rFonts w:ascii="Times New Roman" w:hAnsi="Times New Roman"/>
          <w:sz w:val="24"/>
          <w:szCs w:val="24"/>
          <w:lang w:val="en-US"/>
        </w:rPr>
      </w:pPr>
    </w:p>
    <w:p w:rsidR="00A82FB1" w:rsidRDefault="00A82FB1" w:rsidP="00A82FB1">
      <w:pPr>
        <w:spacing w:after="0" w:line="240" w:lineRule="auto"/>
        <w:ind w:firstLine="288"/>
        <w:rPr>
          <w:rFonts w:ascii="Times New Roman" w:hAnsi="Times New Roman"/>
          <w:sz w:val="24"/>
          <w:szCs w:val="24"/>
          <w:lang w:val="en-US"/>
        </w:rPr>
      </w:pPr>
    </w:p>
    <w:p w:rsidR="00A82FB1" w:rsidRDefault="00A82FB1" w:rsidP="00A82FB1">
      <w:pPr>
        <w:spacing w:after="0" w:line="240" w:lineRule="auto"/>
        <w:ind w:firstLine="288"/>
        <w:rPr>
          <w:rFonts w:ascii="Times New Roman" w:hAnsi="Times New Roman"/>
          <w:sz w:val="24"/>
          <w:szCs w:val="24"/>
          <w:lang w:val="en-US"/>
        </w:rPr>
      </w:pPr>
    </w:p>
    <w:p w:rsidR="00A82FB1" w:rsidRDefault="00A82FB1" w:rsidP="00A82FB1">
      <w:pPr>
        <w:spacing w:after="0" w:line="240" w:lineRule="auto"/>
        <w:ind w:firstLine="288"/>
        <w:rPr>
          <w:rFonts w:ascii="Times New Roman" w:hAnsi="Times New Roman"/>
          <w:sz w:val="24"/>
          <w:szCs w:val="24"/>
          <w:lang w:val="en-US"/>
        </w:rPr>
      </w:pPr>
    </w:p>
    <w:p w:rsidR="00A82FB1" w:rsidRDefault="00A82FB1" w:rsidP="00A82FB1">
      <w:pPr>
        <w:spacing w:after="0" w:line="240" w:lineRule="auto"/>
        <w:ind w:firstLine="288"/>
        <w:rPr>
          <w:rFonts w:ascii="Times New Roman" w:hAnsi="Times New Roman"/>
          <w:sz w:val="24"/>
          <w:szCs w:val="24"/>
          <w:lang w:val="en-US"/>
        </w:rPr>
      </w:pPr>
    </w:p>
    <w:p w:rsidR="00A82FB1" w:rsidRDefault="00A82FB1" w:rsidP="00A82FB1">
      <w:pPr>
        <w:spacing w:after="0" w:line="240" w:lineRule="auto"/>
        <w:ind w:firstLine="288"/>
        <w:rPr>
          <w:rFonts w:ascii="Times New Roman" w:hAnsi="Times New Roman"/>
          <w:sz w:val="24"/>
          <w:szCs w:val="24"/>
          <w:lang w:val="en-US"/>
        </w:rPr>
      </w:pPr>
    </w:p>
    <w:p w:rsidR="00A82FB1" w:rsidRDefault="00A82FB1" w:rsidP="00A82FB1">
      <w:pPr>
        <w:spacing w:after="0" w:line="240" w:lineRule="auto"/>
        <w:ind w:firstLine="288"/>
        <w:rPr>
          <w:rFonts w:ascii="Times New Roman" w:hAnsi="Times New Roman"/>
          <w:sz w:val="24"/>
          <w:szCs w:val="24"/>
          <w:lang w:val="en-US"/>
        </w:rPr>
      </w:pPr>
    </w:p>
    <w:p w:rsidR="00A82FB1" w:rsidRDefault="00A82FB1" w:rsidP="00A82FB1">
      <w:pPr>
        <w:spacing w:after="0" w:line="240" w:lineRule="auto"/>
        <w:ind w:firstLine="288"/>
        <w:rPr>
          <w:rFonts w:ascii="Times New Roman" w:hAnsi="Times New Roman"/>
          <w:sz w:val="24"/>
          <w:szCs w:val="24"/>
          <w:lang w:val="en-US"/>
        </w:rPr>
      </w:pPr>
    </w:p>
    <w:p w:rsidR="00A82FB1" w:rsidRDefault="00A82FB1" w:rsidP="00A82FB1">
      <w:pPr>
        <w:spacing w:after="0" w:line="240" w:lineRule="auto"/>
        <w:ind w:firstLine="288"/>
        <w:rPr>
          <w:rFonts w:ascii="Times New Roman" w:hAnsi="Times New Roman"/>
          <w:sz w:val="24"/>
          <w:szCs w:val="24"/>
          <w:lang w:val="en-US"/>
        </w:rPr>
      </w:pPr>
    </w:p>
    <w:p w:rsidR="00A82FB1" w:rsidRDefault="00A82FB1" w:rsidP="00A82FB1">
      <w:pPr>
        <w:spacing w:after="0" w:line="240" w:lineRule="auto"/>
        <w:ind w:firstLine="288"/>
        <w:rPr>
          <w:rFonts w:ascii="Times New Roman" w:hAnsi="Times New Roman"/>
          <w:sz w:val="24"/>
          <w:szCs w:val="24"/>
          <w:lang w:val="en-US"/>
        </w:rPr>
      </w:pPr>
    </w:p>
    <w:p w:rsidR="00A82FB1" w:rsidRDefault="00A82FB1" w:rsidP="00A82FB1">
      <w:pPr>
        <w:spacing w:after="0" w:line="240" w:lineRule="auto"/>
        <w:ind w:firstLine="288"/>
        <w:rPr>
          <w:rFonts w:ascii="Times New Roman" w:hAnsi="Times New Roman"/>
          <w:sz w:val="24"/>
          <w:szCs w:val="24"/>
          <w:lang w:val="en-US"/>
        </w:rPr>
      </w:pPr>
    </w:p>
    <w:p w:rsidR="00A82FB1" w:rsidRDefault="00A82FB1" w:rsidP="00A82FB1">
      <w:pPr>
        <w:spacing w:after="0" w:line="240" w:lineRule="auto"/>
        <w:ind w:firstLine="288"/>
        <w:rPr>
          <w:rFonts w:ascii="Times New Roman" w:hAnsi="Times New Roman"/>
          <w:sz w:val="24"/>
          <w:szCs w:val="24"/>
          <w:lang w:val="en-US"/>
        </w:rPr>
      </w:pPr>
    </w:p>
    <w:p w:rsidR="00A82FB1" w:rsidRDefault="00A82FB1" w:rsidP="00A82FB1">
      <w:pPr>
        <w:spacing w:after="0" w:line="240" w:lineRule="auto"/>
        <w:ind w:firstLine="288"/>
        <w:rPr>
          <w:rFonts w:ascii="Times New Roman" w:hAnsi="Times New Roman"/>
          <w:sz w:val="24"/>
          <w:szCs w:val="24"/>
          <w:lang w:val="en-US"/>
        </w:rPr>
      </w:pPr>
    </w:p>
    <w:p w:rsidR="00A82FB1" w:rsidRDefault="00A82FB1" w:rsidP="00A82FB1">
      <w:pPr>
        <w:spacing w:after="0" w:line="240" w:lineRule="auto"/>
        <w:ind w:firstLine="288"/>
        <w:rPr>
          <w:rFonts w:ascii="Times New Roman" w:hAnsi="Times New Roman"/>
          <w:sz w:val="24"/>
          <w:szCs w:val="24"/>
          <w:lang w:val="en-US"/>
        </w:rPr>
      </w:pPr>
    </w:p>
    <w:p w:rsidR="00A82FB1" w:rsidRDefault="00A82FB1" w:rsidP="00A82FB1">
      <w:pPr>
        <w:spacing w:after="0" w:line="240" w:lineRule="auto"/>
        <w:ind w:firstLine="288"/>
        <w:rPr>
          <w:rFonts w:ascii="Times New Roman" w:hAnsi="Times New Roman"/>
          <w:sz w:val="24"/>
          <w:szCs w:val="24"/>
          <w:lang w:val="en-US"/>
        </w:rPr>
      </w:pPr>
    </w:p>
    <w:p w:rsidR="00A82FB1" w:rsidRPr="00E32639" w:rsidRDefault="00A82FB1" w:rsidP="00A82FB1">
      <w:pPr>
        <w:spacing w:after="0" w:line="240" w:lineRule="auto"/>
        <w:ind w:firstLine="288"/>
        <w:rPr>
          <w:rFonts w:ascii="Times New Roman" w:hAnsi="Times New Roman"/>
          <w:sz w:val="24"/>
          <w:szCs w:val="24"/>
          <w:lang w:val="en-US"/>
        </w:rPr>
      </w:pPr>
    </w:p>
    <w:p w:rsidR="000702E3" w:rsidRPr="000368A5" w:rsidRDefault="000702E3" w:rsidP="000702E3">
      <w:pPr>
        <w:spacing w:after="0" w:line="240" w:lineRule="auto"/>
        <w:ind w:firstLine="288"/>
        <w:rPr>
          <w:rFonts w:ascii="Times New Roman" w:hAnsi="Times New Roman"/>
          <w:sz w:val="24"/>
          <w:szCs w:val="24"/>
        </w:rPr>
      </w:pPr>
    </w:p>
    <w:sectPr w:rsidR="000702E3" w:rsidRPr="000368A5" w:rsidSect="003E3EAD">
      <w:headerReference w:type="even" r:id="rId10"/>
      <w:headerReference w:type="default" r:id="rId11"/>
      <w:footerReference w:type="even" r:id="rId12"/>
      <w:footerReference w:type="default" r:id="rId13"/>
      <w:headerReference w:type="first" r:id="rId14"/>
      <w:pgSz w:w="11907" w:h="16839" w:code="9"/>
      <w:pgMar w:top="1296" w:right="1152" w:bottom="1267" w:left="1152" w:header="576" w:footer="576"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62DF" w:rsidRDefault="00BE62DF">
      <w:pPr>
        <w:spacing w:after="0" w:line="240" w:lineRule="auto"/>
      </w:pPr>
      <w:r>
        <w:separator/>
      </w:r>
    </w:p>
  </w:endnote>
  <w:endnote w:type="continuationSeparator" w:id="0">
    <w:p w:rsidR="00BE62DF" w:rsidRDefault="00BE62DF">
      <w:pPr>
        <w:spacing w:after="0" w:line="240" w:lineRule="auto"/>
      </w:pPr>
      <w:r>
        <w:continuationSeparator/>
      </w:r>
    </w:p>
  </w:endnote>
  <w:endnote w:type="continuationNotice" w:id="1">
    <w:p w:rsidR="00BE62DF" w:rsidRDefault="00BE62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decorative"/>
    <w:pitch w:val="variable"/>
    <w:sig w:usb0="00000000" w:usb1="10000000" w:usb2="00000000" w:usb3="00000000" w:csb0="80000000" w:csb1="00000000"/>
  </w:font>
  <w:font w:name="Tw Cen MT">
    <w:panose1 w:val="020B0602020104020603"/>
    <w:charset w:val="00"/>
    <w:family w:val="swiss"/>
    <w:pitch w:val="variable"/>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New Century Schoolbook">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432A" w:rsidRPr="00C7527C" w:rsidRDefault="00F1432A" w:rsidP="00E864CD">
    <w:pPr>
      <w:pStyle w:val="Fuzeile-Gerade"/>
      <w:jc w:val="center"/>
      <w:rPr>
        <w:rFonts w:ascii="Times New Roman" w:hAnsi="Times New Roman"/>
        <w:color w:val="auto"/>
        <w:szCs w:val="20"/>
      </w:rPr>
    </w:pPr>
    <w:r w:rsidRPr="00C7527C">
      <w:rPr>
        <w:rFonts w:ascii="Times New Roman" w:hAnsi="Times New Roman"/>
        <w:color w:val="auto"/>
        <w:szCs w:val="20"/>
      </w:rPr>
      <w:t xml:space="preserve">Page </w:t>
    </w:r>
    <w:r w:rsidRPr="00C7527C">
      <w:rPr>
        <w:rFonts w:ascii="Times New Roman" w:hAnsi="Times New Roman"/>
        <w:color w:val="auto"/>
        <w:szCs w:val="20"/>
      </w:rPr>
      <w:fldChar w:fldCharType="begin"/>
    </w:r>
    <w:r w:rsidRPr="00C7527C">
      <w:rPr>
        <w:rFonts w:ascii="Times New Roman" w:hAnsi="Times New Roman"/>
        <w:color w:val="auto"/>
        <w:szCs w:val="20"/>
      </w:rPr>
      <w:instrText xml:space="preserve"> PAGE   \* MERGEFORMAT </w:instrText>
    </w:r>
    <w:r w:rsidRPr="00C7527C">
      <w:rPr>
        <w:rFonts w:ascii="Times New Roman" w:hAnsi="Times New Roman"/>
        <w:color w:val="auto"/>
        <w:szCs w:val="20"/>
      </w:rPr>
      <w:fldChar w:fldCharType="separate"/>
    </w:r>
    <w:r w:rsidR="000232D7">
      <w:rPr>
        <w:rFonts w:ascii="Times New Roman" w:hAnsi="Times New Roman"/>
        <w:noProof/>
        <w:color w:val="auto"/>
        <w:szCs w:val="20"/>
      </w:rPr>
      <w:t>2</w:t>
    </w:r>
    <w:r w:rsidRPr="00C7527C">
      <w:rPr>
        <w:rFonts w:ascii="Times New Roman" w:hAnsi="Times New Roman"/>
        <w:color w:val="auto"/>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432A" w:rsidRPr="00522DD3" w:rsidRDefault="00F1432A" w:rsidP="00522DD3">
    <w:pPr>
      <w:pStyle w:val="Fuzeile-Ungerade"/>
      <w:tabs>
        <w:tab w:val="left" w:pos="2865"/>
        <w:tab w:val="center" w:pos="5110"/>
        <w:tab w:val="right" w:pos="9603"/>
      </w:tabs>
      <w:jc w:val="left"/>
      <w:rPr>
        <w:rFonts w:ascii="Times New Roman" w:hAnsi="Times New Roman"/>
        <w:b/>
        <w:color w:val="000000"/>
        <w:szCs w:val="20"/>
      </w:rPr>
    </w:pPr>
    <w:r w:rsidRPr="00522DD3">
      <w:rPr>
        <w:rFonts w:ascii="Times New Roman" w:hAnsi="Times New Roman"/>
        <w:b/>
        <w:color w:val="000000"/>
        <w:szCs w:val="20"/>
      </w:rPr>
      <w:tab/>
    </w:r>
    <w:r w:rsidRPr="00522DD3">
      <w:rPr>
        <w:rFonts w:ascii="Times New Roman" w:hAnsi="Times New Roman"/>
        <w:b/>
        <w:color w:val="000000"/>
        <w:szCs w:val="20"/>
      </w:rPr>
      <w:tab/>
      <w:t xml:space="preserve">Page </w:t>
    </w:r>
    <w:r w:rsidRPr="00522DD3">
      <w:rPr>
        <w:rFonts w:ascii="Times New Roman" w:hAnsi="Times New Roman"/>
        <w:b/>
        <w:color w:val="000000"/>
        <w:szCs w:val="20"/>
      </w:rPr>
      <w:fldChar w:fldCharType="begin"/>
    </w:r>
    <w:r w:rsidRPr="00522DD3">
      <w:rPr>
        <w:rFonts w:ascii="Times New Roman" w:hAnsi="Times New Roman"/>
        <w:b/>
        <w:color w:val="000000"/>
        <w:szCs w:val="20"/>
      </w:rPr>
      <w:instrText xml:space="preserve"> PAGE   \* MERGEFORMAT </w:instrText>
    </w:r>
    <w:r w:rsidRPr="00522DD3">
      <w:rPr>
        <w:rFonts w:ascii="Times New Roman" w:hAnsi="Times New Roman"/>
        <w:b/>
        <w:color w:val="000000"/>
        <w:szCs w:val="20"/>
      </w:rPr>
      <w:fldChar w:fldCharType="separate"/>
    </w:r>
    <w:r w:rsidR="000232D7">
      <w:rPr>
        <w:rFonts w:ascii="Times New Roman" w:hAnsi="Times New Roman"/>
        <w:b/>
        <w:noProof/>
        <w:color w:val="000000"/>
        <w:szCs w:val="20"/>
      </w:rPr>
      <w:t>3</w:t>
    </w:r>
    <w:r w:rsidRPr="00522DD3">
      <w:rPr>
        <w:rFonts w:ascii="Times New Roman" w:hAnsi="Times New Roman"/>
        <w:b/>
        <w:color w:val="000000"/>
        <w:szCs w:val="20"/>
      </w:rPr>
      <w:fldChar w:fldCharType="end"/>
    </w:r>
    <w:r w:rsidRPr="00522DD3">
      <w:rPr>
        <w:rFonts w:ascii="Times New Roman" w:hAnsi="Times New Roman"/>
        <w:b/>
        <w:color w:val="00000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62DF" w:rsidRDefault="00BE62DF">
      <w:pPr>
        <w:spacing w:after="0" w:line="240" w:lineRule="auto"/>
      </w:pPr>
      <w:r>
        <w:separator/>
      </w:r>
    </w:p>
  </w:footnote>
  <w:footnote w:type="continuationSeparator" w:id="0">
    <w:p w:rsidR="00BE62DF" w:rsidRDefault="00BE62DF">
      <w:pPr>
        <w:spacing w:after="0" w:line="240" w:lineRule="auto"/>
      </w:pPr>
      <w:r>
        <w:continuationSeparator/>
      </w:r>
    </w:p>
  </w:footnote>
  <w:footnote w:type="continuationNotice" w:id="1">
    <w:p w:rsidR="00BE62DF" w:rsidRDefault="00BE62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432A" w:rsidRPr="00587982" w:rsidRDefault="000702E3" w:rsidP="00E81D49">
    <w:pPr>
      <w:pStyle w:val="Header"/>
      <w:ind w:firstLine="0"/>
      <w:jc w:val="right"/>
      <w:rPr>
        <w:rFonts w:ascii="Times New Roman" w:hAnsi="Times New Roman"/>
        <w:sz w:val="20"/>
        <w:lang w:val="en-US"/>
      </w:rPr>
    </w:pPr>
    <w:r>
      <w:rPr>
        <w:rFonts w:ascii="Times New Roman" w:hAnsi="Times New Roman"/>
        <w:sz w:val="20"/>
        <w:lang w:val="en-US"/>
      </w:rPr>
      <w:t>Child Education – Their Lifework</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432A" w:rsidRPr="00A63E7C" w:rsidRDefault="000702E3" w:rsidP="001758B7">
    <w:pPr>
      <w:pStyle w:val="Header"/>
      <w:ind w:firstLine="0"/>
    </w:pPr>
    <w:r>
      <w:rPr>
        <w:rFonts w:ascii="Times New Roman" w:hAnsi="Times New Roman"/>
        <w:sz w:val="20"/>
        <w:lang w:val="en-US"/>
      </w:rPr>
      <w:t>Child Education – Their Lifework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432A" w:rsidRPr="00123921" w:rsidRDefault="00F1432A" w:rsidP="00123921">
    <w:pPr>
      <w:pStyle w:val="Header"/>
      <w:ind w:firstLine="0"/>
      <w:rPr>
        <w:lang w:val="en-US"/>
      </w:rPr>
    </w:pPr>
    <w:r>
      <w:rPr>
        <w:lang w:val="en-US"/>
      </w:rPr>
      <w:tab/>
    </w:r>
    <w:r>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pt;height:1.5pt" o:bullet="t">
        <v:imagedata r:id="rId1" o:title="shim"/>
      </v:shape>
    </w:pict>
  </w:numPicBullet>
  <w:abstractNum w:abstractNumId="0" w15:restartNumberingAfterBreak="0">
    <w:nsid w:val="FFFFFF80"/>
    <w:multiLevelType w:val="singleLevel"/>
    <w:tmpl w:val="DB96C0E0"/>
    <w:lvl w:ilvl="0">
      <w:start w:val="1"/>
      <w:numFmt w:val="bullet"/>
      <w:pStyle w:val="ListBullet5"/>
      <w:lvlText w:val=""/>
      <w:lvlJc w:val="left"/>
      <w:pPr>
        <w:ind w:left="1584" w:hanging="360"/>
      </w:pPr>
      <w:rPr>
        <w:rFonts w:ascii="Wingdings" w:hAnsi="Wingdings" w:cs="Symbol" w:hint="default"/>
      </w:rPr>
    </w:lvl>
  </w:abstractNum>
  <w:abstractNum w:abstractNumId="1" w15:restartNumberingAfterBreak="0">
    <w:nsid w:val="FFFFFF81"/>
    <w:multiLevelType w:val="singleLevel"/>
    <w:tmpl w:val="E806DD90"/>
    <w:lvl w:ilvl="0">
      <w:start w:val="1"/>
      <w:numFmt w:val="bullet"/>
      <w:pStyle w:val="ListBullet4"/>
      <w:lvlText w:val=""/>
      <w:lvlJc w:val="left"/>
      <w:pPr>
        <w:ind w:left="1440" w:hanging="360"/>
      </w:pPr>
      <w:rPr>
        <w:rFonts w:ascii="Wingdings" w:hAnsi="Wingdings" w:cs="Symbol" w:hint="default"/>
      </w:rPr>
    </w:lvl>
  </w:abstractNum>
  <w:abstractNum w:abstractNumId="2" w15:restartNumberingAfterBreak="0">
    <w:nsid w:val="FFFFFF82"/>
    <w:multiLevelType w:val="singleLevel"/>
    <w:tmpl w:val="016CFCA8"/>
    <w:lvl w:ilvl="0">
      <w:start w:val="1"/>
      <w:numFmt w:val="bullet"/>
      <w:pStyle w:val="ListBullet3"/>
      <w:lvlText w:val=""/>
      <w:lvlJc w:val="left"/>
      <w:pPr>
        <w:ind w:left="864" w:hanging="360"/>
      </w:pPr>
      <w:rPr>
        <w:rFonts w:ascii="Wingdings" w:hAnsi="Wingdings" w:cs="Symbol" w:hint="default"/>
      </w:rPr>
    </w:lvl>
  </w:abstractNum>
  <w:abstractNum w:abstractNumId="3" w15:restartNumberingAfterBreak="0">
    <w:nsid w:val="FFFFFF83"/>
    <w:multiLevelType w:val="singleLevel"/>
    <w:tmpl w:val="9356F1FA"/>
    <w:lvl w:ilvl="0">
      <w:start w:val="1"/>
      <w:numFmt w:val="bullet"/>
      <w:pStyle w:val="ListBullet2"/>
      <w:lvlText w:val=""/>
      <w:lvlJc w:val="left"/>
      <w:pPr>
        <w:ind w:left="720" w:hanging="360"/>
      </w:pPr>
      <w:rPr>
        <w:rFonts w:ascii="Wingdings 2" w:hAnsi="Wingdings 2" w:hint="default"/>
      </w:rPr>
    </w:lvl>
  </w:abstractNum>
  <w:abstractNum w:abstractNumId="4" w15:restartNumberingAfterBreak="0">
    <w:nsid w:val="FFFFFF89"/>
    <w:multiLevelType w:val="singleLevel"/>
    <w:tmpl w:val="90B0502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316146"/>
    <w:multiLevelType w:val="hybridMultilevel"/>
    <w:tmpl w:val="A732DA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AD1008"/>
    <w:multiLevelType w:val="hybridMultilevel"/>
    <w:tmpl w:val="547A4872"/>
    <w:lvl w:ilvl="0" w:tplc="A70ACC4E">
      <w:numFmt w:val="bullet"/>
      <w:lvlText w:val="-"/>
      <w:lvlJc w:val="left"/>
      <w:pPr>
        <w:ind w:left="720" w:hanging="360"/>
      </w:pPr>
      <w:rPr>
        <w:rFonts w:ascii="Times New Roman" w:eastAsia="Tw Cen M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E6D1B"/>
    <w:multiLevelType w:val="hybridMultilevel"/>
    <w:tmpl w:val="D166B220"/>
    <w:lvl w:ilvl="0" w:tplc="61AC7638">
      <w:numFmt w:val="bullet"/>
      <w:lvlText w:val="-"/>
      <w:lvlJc w:val="left"/>
      <w:pPr>
        <w:ind w:left="720" w:hanging="360"/>
      </w:pPr>
      <w:rPr>
        <w:rFonts w:ascii="Times New Roman" w:eastAsia="Tw Cen M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BC5E86"/>
    <w:multiLevelType w:val="hybridMultilevel"/>
    <w:tmpl w:val="AF34DFC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EDD63FE"/>
    <w:multiLevelType w:val="hybridMultilevel"/>
    <w:tmpl w:val="49908CA4"/>
    <w:lvl w:ilvl="0" w:tplc="AC664980">
      <w:start w:val="1"/>
      <w:numFmt w:val="decimal"/>
      <w:lvlText w:val="%1."/>
      <w:lvlJc w:val="left"/>
      <w:pPr>
        <w:ind w:left="648" w:hanging="360"/>
      </w:pPr>
      <w:rPr>
        <w:rFonts w:hint="default"/>
      </w:rPr>
    </w:lvl>
    <w:lvl w:ilvl="1" w:tplc="14090019" w:tentative="1">
      <w:start w:val="1"/>
      <w:numFmt w:val="lowerLetter"/>
      <w:lvlText w:val="%2."/>
      <w:lvlJc w:val="left"/>
      <w:pPr>
        <w:ind w:left="1368" w:hanging="360"/>
      </w:pPr>
    </w:lvl>
    <w:lvl w:ilvl="2" w:tplc="1409001B" w:tentative="1">
      <w:start w:val="1"/>
      <w:numFmt w:val="lowerRoman"/>
      <w:lvlText w:val="%3."/>
      <w:lvlJc w:val="right"/>
      <w:pPr>
        <w:ind w:left="2088" w:hanging="180"/>
      </w:pPr>
    </w:lvl>
    <w:lvl w:ilvl="3" w:tplc="1409000F" w:tentative="1">
      <w:start w:val="1"/>
      <w:numFmt w:val="decimal"/>
      <w:lvlText w:val="%4."/>
      <w:lvlJc w:val="left"/>
      <w:pPr>
        <w:ind w:left="2808" w:hanging="360"/>
      </w:pPr>
    </w:lvl>
    <w:lvl w:ilvl="4" w:tplc="14090019" w:tentative="1">
      <w:start w:val="1"/>
      <w:numFmt w:val="lowerLetter"/>
      <w:lvlText w:val="%5."/>
      <w:lvlJc w:val="left"/>
      <w:pPr>
        <w:ind w:left="3528" w:hanging="360"/>
      </w:pPr>
    </w:lvl>
    <w:lvl w:ilvl="5" w:tplc="1409001B" w:tentative="1">
      <w:start w:val="1"/>
      <w:numFmt w:val="lowerRoman"/>
      <w:lvlText w:val="%6."/>
      <w:lvlJc w:val="right"/>
      <w:pPr>
        <w:ind w:left="4248" w:hanging="180"/>
      </w:pPr>
    </w:lvl>
    <w:lvl w:ilvl="6" w:tplc="1409000F" w:tentative="1">
      <w:start w:val="1"/>
      <w:numFmt w:val="decimal"/>
      <w:lvlText w:val="%7."/>
      <w:lvlJc w:val="left"/>
      <w:pPr>
        <w:ind w:left="4968" w:hanging="360"/>
      </w:pPr>
    </w:lvl>
    <w:lvl w:ilvl="7" w:tplc="14090019" w:tentative="1">
      <w:start w:val="1"/>
      <w:numFmt w:val="lowerLetter"/>
      <w:lvlText w:val="%8."/>
      <w:lvlJc w:val="left"/>
      <w:pPr>
        <w:ind w:left="5688" w:hanging="360"/>
      </w:pPr>
    </w:lvl>
    <w:lvl w:ilvl="8" w:tplc="1409001B" w:tentative="1">
      <w:start w:val="1"/>
      <w:numFmt w:val="lowerRoman"/>
      <w:lvlText w:val="%9."/>
      <w:lvlJc w:val="right"/>
      <w:pPr>
        <w:ind w:left="6408" w:hanging="180"/>
      </w:pPr>
    </w:lvl>
  </w:abstractNum>
  <w:abstractNum w:abstractNumId="10" w15:restartNumberingAfterBreak="0">
    <w:nsid w:val="10F669D1"/>
    <w:multiLevelType w:val="hybridMultilevel"/>
    <w:tmpl w:val="594087F4"/>
    <w:lvl w:ilvl="0" w:tplc="9650F360">
      <w:numFmt w:val="bullet"/>
      <w:lvlText w:val="-"/>
      <w:lvlJc w:val="left"/>
      <w:pPr>
        <w:ind w:left="720" w:hanging="360"/>
      </w:pPr>
      <w:rPr>
        <w:rFonts w:ascii="Times New Roman" w:eastAsia="Tw Cen M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B17A9B"/>
    <w:multiLevelType w:val="multilevel"/>
    <w:tmpl w:val="0409001D"/>
    <w:styleLink w:val="Galathea-Listentyp"/>
    <w:lvl w:ilvl="0">
      <w:start w:val="1"/>
      <w:numFmt w:val="bullet"/>
      <w:lvlText w:val=""/>
      <w:lvlJc w:val="left"/>
      <w:pPr>
        <w:ind w:left="360" w:hanging="360"/>
      </w:pPr>
      <w:rPr>
        <w:rFonts w:ascii="Tw Cen MT" w:eastAsia="Times New Roman" w:hAnsi="Wingdings 2" w:cs="Times New Roman" w:hint="default"/>
        <w:color w:val="DD8047"/>
        <w:sz w:val="23"/>
        <w:szCs w:val="23"/>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C880799"/>
    <w:multiLevelType w:val="hybridMultilevel"/>
    <w:tmpl w:val="B7F49C8A"/>
    <w:lvl w:ilvl="0" w:tplc="0660DD9E">
      <w:start w:val="1"/>
      <w:numFmt w:val="bullet"/>
      <w:pStyle w:val="ListBullet"/>
      <w:lvlText w:val=""/>
      <w:lvlJc w:val="left"/>
      <w:pPr>
        <w:ind w:left="360" w:hanging="360"/>
      </w:pPr>
      <w:rPr>
        <w:rFonts w:ascii="Wingdings 2" w:hAnsi="Wingdings 2" w:hint="default"/>
      </w:rPr>
    </w:lvl>
    <w:lvl w:ilvl="1" w:tplc="B260A612" w:tentative="1">
      <w:start w:val="1"/>
      <w:numFmt w:val="bullet"/>
      <w:lvlText w:val="o"/>
      <w:lvlJc w:val="left"/>
      <w:pPr>
        <w:ind w:left="1440" w:hanging="360"/>
      </w:pPr>
      <w:rPr>
        <w:rFonts w:ascii="Courier New" w:hAnsi="Courier New" w:cs="New Century Schoolbook" w:hint="default"/>
      </w:rPr>
    </w:lvl>
    <w:lvl w:ilvl="2" w:tplc="AEE89A76" w:tentative="1">
      <w:start w:val="1"/>
      <w:numFmt w:val="bullet"/>
      <w:lvlText w:val=""/>
      <w:lvlJc w:val="left"/>
      <w:pPr>
        <w:ind w:left="2160" w:hanging="360"/>
      </w:pPr>
      <w:rPr>
        <w:rFonts w:ascii="Wingdings" w:hAnsi="Wingdings" w:cs="Symbol" w:hint="default"/>
      </w:rPr>
    </w:lvl>
    <w:lvl w:ilvl="3" w:tplc="1A741FC0" w:tentative="1">
      <w:start w:val="1"/>
      <w:numFmt w:val="bullet"/>
      <w:lvlText w:val=""/>
      <w:lvlJc w:val="left"/>
      <w:pPr>
        <w:ind w:left="2880" w:hanging="360"/>
      </w:pPr>
      <w:rPr>
        <w:rFonts w:ascii="Symbol" w:hAnsi="Symbol" w:cs="Arial" w:hint="default"/>
      </w:rPr>
    </w:lvl>
    <w:lvl w:ilvl="4" w:tplc="5A32A622" w:tentative="1">
      <w:start w:val="1"/>
      <w:numFmt w:val="bullet"/>
      <w:lvlText w:val="o"/>
      <w:lvlJc w:val="left"/>
      <w:pPr>
        <w:ind w:left="3600" w:hanging="360"/>
      </w:pPr>
      <w:rPr>
        <w:rFonts w:ascii="Courier New" w:hAnsi="Courier New" w:cs="New Century Schoolbook" w:hint="default"/>
      </w:rPr>
    </w:lvl>
    <w:lvl w:ilvl="5" w:tplc="0186D414" w:tentative="1">
      <w:start w:val="1"/>
      <w:numFmt w:val="bullet"/>
      <w:lvlText w:val=""/>
      <w:lvlJc w:val="left"/>
      <w:pPr>
        <w:ind w:left="4320" w:hanging="360"/>
      </w:pPr>
      <w:rPr>
        <w:rFonts w:ascii="Wingdings" w:hAnsi="Wingdings" w:cs="Symbol" w:hint="default"/>
      </w:rPr>
    </w:lvl>
    <w:lvl w:ilvl="6" w:tplc="9C527818" w:tentative="1">
      <w:start w:val="1"/>
      <w:numFmt w:val="bullet"/>
      <w:lvlText w:val=""/>
      <w:lvlJc w:val="left"/>
      <w:pPr>
        <w:ind w:left="5040" w:hanging="360"/>
      </w:pPr>
      <w:rPr>
        <w:rFonts w:ascii="Symbol" w:hAnsi="Symbol" w:cs="Arial" w:hint="default"/>
      </w:rPr>
    </w:lvl>
    <w:lvl w:ilvl="7" w:tplc="BC1AB146" w:tentative="1">
      <w:start w:val="1"/>
      <w:numFmt w:val="bullet"/>
      <w:lvlText w:val="o"/>
      <w:lvlJc w:val="left"/>
      <w:pPr>
        <w:ind w:left="5760" w:hanging="360"/>
      </w:pPr>
      <w:rPr>
        <w:rFonts w:ascii="Courier New" w:hAnsi="Courier New" w:cs="New Century Schoolbook" w:hint="default"/>
      </w:rPr>
    </w:lvl>
    <w:lvl w:ilvl="8" w:tplc="3942F4F6" w:tentative="1">
      <w:start w:val="1"/>
      <w:numFmt w:val="bullet"/>
      <w:lvlText w:val=""/>
      <w:lvlJc w:val="left"/>
      <w:pPr>
        <w:ind w:left="6480" w:hanging="360"/>
      </w:pPr>
      <w:rPr>
        <w:rFonts w:ascii="Wingdings" w:hAnsi="Wingdings" w:cs="Symbol" w:hint="default"/>
      </w:rPr>
    </w:lvl>
  </w:abstractNum>
  <w:abstractNum w:abstractNumId="13" w15:restartNumberingAfterBreak="0">
    <w:nsid w:val="2F3D05C4"/>
    <w:multiLevelType w:val="hybridMultilevel"/>
    <w:tmpl w:val="75B0469A"/>
    <w:lvl w:ilvl="0" w:tplc="D2324E0E">
      <w:start w:val="1"/>
      <w:numFmt w:val="decimal"/>
      <w:lvlText w:val="%1."/>
      <w:lvlJc w:val="left"/>
      <w:pPr>
        <w:ind w:left="720" w:hanging="360"/>
      </w:pPr>
      <w:rPr>
        <w:rFonts w:ascii="Times New Roman" w:eastAsia="Times New Roman" w:hAnsi="Times New Roman" w:cs="Times New Roman"/>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1E7357E"/>
    <w:multiLevelType w:val="hybridMultilevel"/>
    <w:tmpl w:val="5F1E9B22"/>
    <w:lvl w:ilvl="0" w:tplc="92FE9C5E">
      <w:numFmt w:val="bullet"/>
      <w:lvlText w:val="-"/>
      <w:lvlJc w:val="left"/>
      <w:pPr>
        <w:ind w:left="720" w:hanging="360"/>
      </w:pPr>
      <w:rPr>
        <w:rFonts w:ascii="Times New Roman" w:eastAsia="Tw Cen M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817EB"/>
    <w:multiLevelType w:val="hybridMultilevel"/>
    <w:tmpl w:val="1E7A9DB6"/>
    <w:lvl w:ilvl="0" w:tplc="0AF00E98">
      <w:start w:val="6"/>
      <w:numFmt w:val="bullet"/>
      <w:lvlText w:val=""/>
      <w:lvlJc w:val="left"/>
      <w:pPr>
        <w:ind w:left="648" w:hanging="360"/>
      </w:pPr>
      <w:rPr>
        <w:rFonts w:ascii="Symbol" w:eastAsia="Times New Roman" w:hAnsi="Symbol"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4E9438BA"/>
    <w:multiLevelType w:val="hybridMultilevel"/>
    <w:tmpl w:val="D64A7CB6"/>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7" w15:restartNumberingAfterBreak="0">
    <w:nsid w:val="4FAA7120"/>
    <w:multiLevelType w:val="hybridMultilevel"/>
    <w:tmpl w:val="0DEC987A"/>
    <w:lvl w:ilvl="0" w:tplc="C136B25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08F0861"/>
    <w:multiLevelType w:val="hybridMultilevel"/>
    <w:tmpl w:val="C122D530"/>
    <w:lvl w:ilvl="0" w:tplc="6144C31C">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19" w15:restartNumberingAfterBreak="0">
    <w:nsid w:val="616D647A"/>
    <w:multiLevelType w:val="multilevel"/>
    <w:tmpl w:val="BB2892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62AB14E6"/>
    <w:multiLevelType w:val="hybridMultilevel"/>
    <w:tmpl w:val="D7CA1E12"/>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1" w15:restartNumberingAfterBreak="0">
    <w:nsid w:val="6C960A96"/>
    <w:multiLevelType w:val="hybridMultilevel"/>
    <w:tmpl w:val="6A0EFB6E"/>
    <w:lvl w:ilvl="0" w:tplc="88B8A21A">
      <w:numFmt w:val="bullet"/>
      <w:lvlText w:val="-"/>
      <w:lvlJc w:val="left"/>
      <w:pPr>
        <w:ind w:left="465" w:hanging="360"/>
      </w:pPr>
      <w:rPr>
        <w:rFonts w:ascii="Times New Roman" w:eastAsia="Tw Cen MT"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2" w15:restartNumberingAfterBreak="0">
    <w:nsid w:val="744D75AC"/>
    <w:multiLevelType w:val="hybridMultilevel"/>
    <w:tmpl w:val="53463D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78D3AF2"/>
    <w:multiLevelType w:val="hybridMultilevel"/>
    <w:tmpl w:val="15F6D298"/>
    <w:lvl w:ilvl="0" w:tplc="70CEEC2C">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78E70AC5"/>
    <w:multiLevelType w:val="hybridMultilevel"/>
    <w:tmpl w:val="260ADAB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C81350D"/>
    <w:multiLevelType w:val="hybridMultilevel"/>
    <w:tmpl w:val="DB8C39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3"/>
  </w:num>
  <w:num w:numId="4">
    <w:abstractNumId w:val="3"/>
  </w:num>
  <w:num w:numId="5">
    <w:abstractNumId w:val="2"/>
  </w:num>
  <w:num w:numId="6">
    <w:abstractNumId w:val="2"/>
  </w:num>
  <w:num w:numId="7">
    <w:abstractNumId w:val="1"/>
  </w:num>
  <w:num w:numId="8">
    <w:abstractNumId w:val="1"/>
  </w:num>
  <w:num w:numId="9">
    <w:abstractNumId w:val="0"/>
  </w:num>
  <w:num w:numId="10">
    <w:abstractNumId w:val="0"/>
  </w:num>
  <w:num w:numId="11">
    <w:abstractNumId w:val="11"/>
  </w:num>
  <w:num w:numId="12">
    <w:abstractNumId w:val="12"/>
  </w:num>
  <w:num w:numId="13">
    <w:abstractNumId w:val="3"/>
  </w:num>
  <w:num w:numId="14">
    <w:abstractNumId w:val="2"/>
  </w:num>
  <w:num w:numId="15">
    <w:abstractNumId w:val="1"/>
  </w:num>
  <w:num w:numId="16">
    <w:abstractNumId w:val="0"/>
  </w:num>
  <w:num w:numId="17">
    <w:abstractNumId w:val="11"/>
  </w:num>
  <w:num w:numId="18">
    <w:abstractNumId w:val="8"/>
  </w:num>
  <w:num w:numId="19">
    <w:abstractNumId w:val="23"/>
  </w:num>
  <w:num w:numId="20">
    <w:abstractNumId w:val="13"/>
  </w:num>
  <w:num w:numId="21">
    <w:abstractNumId w:val="24"/>
  </w:num>
  <w:num w:numId="22">
    <w:abstractNumId w:val="25"/>
  </w:num>
  <w:num w:numId="23">
    <w:abstractNumId w:val="22"/>
  </w:num>
  <w:num w:numId="24">
    <w:abstractNumId w:val="17"/>
  </w:num>
  <w:num w:numId="25">
    <w:abstractNumId w:val="6"/>
  </w:num>
  <w:num w:numId="26">
    <w:abstractNumId w:val="10"/>
  </w:num>
  <w:num w:numId="27">
    <w:abstractNumId w:val="7"/>
  </w:num>
  <w:num w:numId="28">
    <w:abstractNumId w:val="21"/>
  </w:num>
  <w:num w:numId="29">
    <w:abstractNumId w:val="14"/>
  </w:num>
  <w:num w:numId="30">
    <w:abstractNumId w:val="9"/>
  </w:num>
  <w:num w:numId="31">
    <w:abstractNumId w:val="19"/>
  </w:num>
  <w:num w:numId="32">
    <w:abstractNumId w:val="16"/>
  </w:num>
  <w:num w:numId="33">
    <w:abstractNumId w:val="20"/>
  </w:num>
  <w:num w:numId="34">
    <w:abstractNumId w:val="15"/>
  </w:num>
  <w:num w:numId="35">
    <w:abstractNumId w:val="5"/>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9"/>
  <w:hyphenationZone w:val="420"/>
  <w:evenAndOddHeaders/>
  <w:drawingGridHorizontalSpacing w:val="115"/>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BC9"/>
    <w:rsid w:val="000002D0"/>
    <w:rsid w:val="000004CF"/>
    <w:rsid w:val="0000063A"/>
    <w:rsid w:val="00000676"/>
    <w:rsid w:val="000007C3"/>
    <w:rsid w:val="00000AF3"/>
    <w:rsid w:val="00000C8C"/>
    <w:rsid w:val="00000CDA"/>
    <w:rsid w:val="000013DE"/>
    <w:rsid w:val="000015BB"/>
    <w:rsid w:val="00001612"/>
    <w:rsid w:val="000017AD"/>
    <w:rsid w:val="000018BF"/>
    <w:rsid w:val="00001A45"/>
    <w:rsid w:val="00001A71"/>
    <w:rsid w:val="00001AA9"/>
    <w:rsid w:val="00001BEC"/>
    <w:rsid w:val="00001C6F"/>
    <w:rsid w:val="00001C8F"/>
    <w:rsid w:val="00001D25"/>
    <w:rsid w:val="00001DC1"/>
    <w:rsid w:val="00001ECF"/>
    <w:rsid w:val="00001FFB"/>
    <w:rsid w:val="0000205A"/>
    <w:rsid w:val="00002191"/>
    <w:rsid w:val="000022BE"/>
    <w:rsid w:val="00002363"/>
    <w:rsid w:val="00002444"/>
    <w:rsid w:val="0000259A"/>
    <w:rsid w:val="00002634"/>
    <w:rsid w:val="00002637"/>
    <w:rsid w:val="00002759"/>
    <w:rsid w:val="0000293C"/>
    <w:rsid w:val="0000299E"/>
    <w:rsid w:val="00002A9D"/>
    <w:rsid w:val="00002C55"/>
    <w:rsid w:val="00002E3E"/>
    <w:rsid w:val="00002E5D"/>
    <w:rsid w:val="00002FFB"/>
    <w:rsid w:val="000032CC"/>
    <w:rsid w:val="00003316"/>
    <w:rsid w:val="00003479"/>
    <w:rsid w:val="000038C6"/>
    <w:rsid w:val="000038D2"/>
    <w:rsid w:val="000038DA"/>
    <w:rsid w:val="00003979"/>
    <w:rsid w:val="000039DF"/>
    <w:rsid w:val="00003AFF"/>
    <w:rsid w:val="00003B16"/>
    <w:rsid w:val="00003BEC"/>
    <w:rsid w:val="00003C48"/>
    <w:rsid w:val="00003DC2"/>
    <w:rsid w:val="00003E8B"/>
    <w:rsid w:val="00003EF4"/>
    <w:rsid w:val="000040D1"/>
    <w:rsid w:val="0000438E"/>
    <w:rsid w:val="0000450D"/>
    <w:rsid w:val="00004594"/>
    <w:rsid w:val="000045B0"/>
    <w:rsid w:val="000046E5"/>
    <w:rsid w:val="000047A0"/>
    <w:rsid w:val="00004A13"/>
    <w:rsid w:val="00004A89"/>
    <w:rsid w:val="00004F73"/>
    <w:rsid w:val="0000502D"/>
    <w:rsid w:val="0000508A"/>
    <w:rsid w:val="00005165"/>
    <w:rsid w:val="00005265"/>
    <w:rsid w:val="0000560A"/>
    <w:rsid w:val="00005822"/>
    <w:rsid w:val="000059C4"/>
    <w:rsid w:val="00005A93"/>
    <w:rsid w:val="00005C44"/>
    <w:rsid w:val="00005DC3"/>
    <w:rsid w:val="00005F64"/>
    <w:rsid w:val="00006100"/>
    <w:rsid w:val="00006157"/>
    <w:rsid w:val="00006716"/>
    <w:rsid w:val="000067AF"/>
    <w:rsid w:val="000068A5"/>
    <w:rsid w:val="00006B49"/>
    <w:rsid w:val="00006BB7"/>
    <w:rsid w:val="00006C45"/>
    <w:rsid w:val="00006C5D"/>
    <w:rsid w:val="00006D5A"/>
    <w:rsid w:val="00006D85"/>
    <w:rsid w:val="00006FD7"/>
    <w:rsid w:val="000070A0"/>
    <w:rsid w:val="000073AF"/>
    <w:rsid w:val="00007631"/>
    <w:rsid w:val="000077EE"/>
    <w:rsid w:val="00007B58"/>
    <w:rsid w:val="00007C23"/>
    <w:rsid w:val="00007CD8"/>
    <w:rsid w:val="00007EBC"/>
    <w:rsid w:val="000100F2"/>
    <w:rsid w:val="000101C5"/>
    <w:rsid w:val="000101FE"/>
    <w:rsid w:val="000102E9"/>
    <w:rsid w:val="00010AD2"/>
    <w:rsid w:val="00010B2B"/>
    <w:rsid w:val="00010D6D"/>
    <w:rsid w:val="00010F58"/>
    <w:rsid w:val="000112AB"/>
    <w:rsid w:val="0001131D"/>
    <w:rsid w:val="00011409"/>
    <w:rsid w:val="00011703"/>
    <w:rsid w:val="00011945"/>
    <w:rsid w:val="00011967"/>
    <w:rsid w:val="000119DE"/>
    <w:rsid w:val="00011B4F"/>
    <w:rsid w:val="00011EB7"/>
    <w:rsid w:val="00011FC1"/>
    <w:rsid w:val="0001216D"/>
    <w:rsid w:val="000121D8"/>
    <w:rsid w:val="000124F7"/>
    <w:rsid w:val="000126EE"/>
    <w:rsid w:val="0001272A"/>
    <w:rsid w:val="000127B2"/>
    <w:rsid w:val="000127F3"/>
    <w:rsid w:val="0001283E"/>
    <w:rsid w:val="000128FB"/>
    <w:rsid w:val="00012B7C"/>
    <w:rsid w:val="00012C3C"/>
    <w:rsid w:val="00012E45"/>
    <w:rsid w:val="000130FA"/>
    <w:rsid w:val="00013140"/>
    <w:rsid w:val="00013229"/>
    <w:rsid w:val="0001333D"/>
    <w:rsid w:val="000135AF"/>
    <w:rsid w:val="00013872"/>
    <w:rsid w:val="00013B23"/>
    <w:rsid w:val="00013B3A"/>
    <w:rsid w:val="00013DD4"/>
    <w:rsid w:val="00013F1C"/>
    <w:rsid w:val="000140DB"/>
    <w:rsid w:val="0001413E"/>
    <w:rsid w:val="0001422B"/>
    <w:rsid w:val="00014245"/>
    <w:rsid w:val="00014377"/>
    <w:rsid w:val="00014414"/>
    <w:rsid w:val="000145D2"/>
    <w:rsid w:val="000146F7"/>
    <w:rsid w:val="0001498A"/>
    <w:rsid w:val="00014ACE"/>
    <w:rsid w:val="00014B14"/>
    <w:rsid w:val="00014B99"/>
    <w:rsid w:val="00014C7D"/>
    <w:rsid w:val="00014E7E"/>
    <w:rsid w:val="000150EB"/>
    <w:rsid w:val="000155CB"/>
    <w:rsid w:val="0001574D"/>
    <w:rsid w:val="00015752"/>
    <w:rsid w:val="000157F3"/>
    <w:rsid w:val="00015804"/>
    <w:rsid w:val="00015C3A"/>
    <w:rsid w:val="00015C46"/>
    <w:rsid w:val="00015D54"/>
    <w:rsid w:val="00015F22"/>
    <w:rsid w:val="00015F26"/>
    <w:rsid w:val="00016155"/>
    <w:rsid w:val="0001620E"/>
    <w:rsid w:val="00016210"/>
    <w:rsid w:val="000168CB"/>
    <w:rsid w:val="00016AC3"/>
    <w:rsid w:val="00016AE2"/>
    <w:rsid w:val="00016C23"/>
    <w:rsid w:val="00016C29"/>
    <w:rsid w:val="00016D3B"/>
    <w:rsid w:val="00016F9D"/>
    <w:rsid w:val="00017025"/>
    <w:rsid w:val="0001706F"/>
    <w:rsid w:val="00017193"/>
    <w:rsid w:val="000172EA"/>
    <w:rsid w:val="0001732C"/>
    <w:rsid w:val="00017451"/>
    <w:rsid w:val="00017481"/>
    <w:rsid w:val="000175C3"/>
    <w:rsid w:val="000178CD"/>
    <w:rsid w:val="0001791F"/>
    <w:rsid w:val="00017C02"/>
    <w:rsid w:val="00017D29"/>
    <w:rsid w:val="00017E02"/>
    <w:rsid w:val="00017E7B"/>
    <w:rsid w:val="00020139"/>
    <w:rsid w:val="0002016B"/>
    <w:rsid w:val="000202BB"/>
    <w:rsid w:val="000202D9"/>
    <w:rsid w:val="0002038F"/>
    <w:rsid w:val="000203D4"/>
    <w:rsid w:val="000203F0"/>
    <w:rsid w:val="0002040E"/>
    <w:rsid w:val="000204CC"/>
    <w:rsid w:val="000205C1"/>
    <w:rsid w:val="0002061D"/>
    <w:rsid w:val="00020723"/>
    <w:rsid w:val="000207DE"/>
    <w:rsid w:val="00020867"/>
    <w:rsid w:val="00020D22"/>
    <w:rsid w:val="00020FE7"/>
    <w:rsid w:val="00021022"/>
    <w:rsid w:val="0002116E"/>
    <w:rsid w:val="000211BE"/>
    <w:rsid w:val="0002127A"/>
    <w:rsid w:val="0002132E"/>
    <w:rsid w:val="00021381"/>
    <w:rsid w:val="00021826"/>
    <w:rsid w:val="000218E0"/>
    <w:rsid w:val="00021A08"/>
    <w:rsid w:val="00021AD7"/>
    <w:rsid w:val="00021C07"/>
    <w:rsid w:val="00021C43"/>
    <w:rsid w:val="00021F3A"/>
    <w:rsid w:val="0002209A"/>
    <w:rsid w:val="000220CF"/>
    <w:rsid w:val="00022286"/>
    <w:rsid w:val="00022368"/>
    <w:rsid w:val="000223FA"/>
    <w:rsid w:val="000224FC"/>
    <w:rsid w:val="000226B3"/>
    <w:rsid w:val="0002270C"/>
    <w:rsid w:val="00022727"/>
    <w:rsid w:val="0002273F"/>
    <w:rsid w:val="00022C2F"/>
    <w:rsid w:val="00022F81"/>
    <w:rsid w:val="00022F88"/>
    <w:rsid w:val="0002324B"/>
    <w:rsid w:val="000232D7"/>
    <w:rsid w:val="00023409"/>
    <w:rsid w:val="0002353F"/>
    <w:rsid w:val="0002359A"/>
    <w:rsid w:val="000235B4"/>
    <w:rsid w:val="00023650"/>
    <w:rsid w:val="000238AA"/>
    <w:rsid w:val="0002391D"/>
    <w:rsid w:val="000239F9"/>
    <w:rsid w:val="00023B11"/>
    <w:rsid w:val="00023D90"/>
    <w:rsid w:val="00023EE5"/>
    <w:rsid w:val="00023F4B"/>
    <w:rsid w:val="00023FBB"/>
    <w:rsid w:val="00024056"/>
    <w:rsid w:val="00024202"/>
    <w:rsid w:val="000242D4"/>
    <w:rsid w:val="000243AF"/>
    <w:rsid w:val="00024435"/>
    <w:rsid w:val="000245BB"/>
    <w:rsid w:val="000246CD"/>
    <w:rsid w:val="000246D7"/>
    <w:rsid w:val="0002490B"/>
    <w:rsid w:val="00024925"/>
    <w:rsid w:val="00024B42"/>
    <w:rsid w:val="00024B76"/>
    <w:rsid w:val="00024BF7"/>
    <w:rsid w:val="00024C3E"/>
    <w:rsid w:val="00024CA1"/>
    <w:rsid w:val="00024DE3"/>
    <w:rsid w:val="00024DF8"/>
    <w:rsid w:val="00024E9F"/>
    <w:rsid w:val="00025058"/>
    <w:rsid w:val="0002506B"/>
    <w:rsid w:val="0002521D"/>
    <w:rsid w:val="00025297"/>
    <w:rsid w:val="000252D2"/>
    <w:rsid w:val="000253BD"/>
    <w:rsid w:val="000253BE"/>
    <w:rsid w:val="000254EB"/>
    <w:rsid w:val="000255C9"/>
    <w:rsid w:val="00025A19"/>
    <w:rsid w:val="00025A86"/>
    <w:rsid w:val="00025B65"/>
    <w:rsid w:val="00025C91"/>
    <w:rsid w:val="00025CC1"/>
    <w:rsid w:val="00025E5B"/>
    <w:rsid w:val="0002643B"/>
    <w:rsid w:val="000266D9"/>
    <w:rsid w:val="00026854"/>
    <w:rsid w:val="000269C1"/>
    <w:rsid w:val="00026AE4"/>
    <w:rsid w:val="00026BAA"/>
    <w:rsid w:val="00026E49"/>
    <w:rsid w:val="00027033"/>
    <w:rsid w:val="0002710B"/>
    <w:rsid w:val="000273DC"/>
    <w:rsid w:val="000273E5"/>
    <w:rsid w:val="00027645"/>
    <w:rsid w:val="00027654"/>
    <w:rsid w:val="00027843"/>
    <w:rsid w:val="00027B09"/>
    <w:rsid w:val="00027C0D"/>
    <w:rsid w:val="00027CAB"/>
    <w:rsid w:val="00027E99"/>
    <w:rsid w:val="00027EEF"/>
    <w:rsid w:val="0003012A"/>
    <w:rsid w:val="0003023F"/>
    <w:rsid w:val="00030323"/>
    <w:rsid w:val="00030335"/>
    <w:rsid w:val="00030437"/>
    <w:rsid w:val="00030837"/>
    <w:rsid w:val="000309AD"/>
    <w:rsid w:val="00030A1B"/>
    <w:rsid w:val="00030A76"/>
    <w:rsid w:val="00030BFA"/>
    <w:rsid w:val="00030DE0"/>
    <w:rsid w:val="00030F4E"/>
    <w:rsid w:val="0003100B"/>
    <w:rsid w:val="000310BA"/>
    <w:rsid w:val="0003111D"/>
    <w:rsid w:val="000317A8"/>
    <w:rsid w:val="0003197B"/>
    <w:rsid w:val="00031981"/>
    <w:rsid w:val="00031984"/>
    <w:rsid w:val="00031BF2"/>
    <w:rsid w:val="00031BFC"/>
    <w:rsid w:val="00031D47"/>
    <w:rsid w:val="00031DE9"/>
    <w:rsid w:val="00031F0C"/>
    <w:rsid w:val="00031F34"/>
    <w:rsid w:val="00031F68"/>
    <w:rsid w:val="0003208F"/>
    <w:rsid w:val="000321BA"/>
    <w:rsid w:val="0003242C"/>
    <w:rsid w:val="000324FF"/>
    <w:rsid w:val="00032512"/>
    <w:rsid w:val="000327F6"/>
    <w:rsid w:val="00032848"/>
    <w:rsid w:val="00032E2A"/>
    <w:rsid w:val="0003313B"/>
    <w:rsid w:val="00033175"/>
    <w:rsid w:val="00033237"/>
    <w:rsid w:val="0003334A"/>
    <w:rsid w:val="0003374F"/>
    <w:rsid w:val="00033960"/>
    <w:rsid w:val="000339D9"/>
    <w:rsid w:val="00033A99"/>
    <w:rsid w:val="00033BC0"/>
    <w:rsid w:val="00033DED"/>
    <w:rsid w:val="00033EFE"/>
    <w:rsid w:val="00033F77"/>
    <w:rsid w:val="000341F2"/>
    <w:rsid w:val="000343C2"/>
    <w:rsid w:val="0003456F"/>
    <w:rsid w:val="00034797"/>
    <w:rsid w:val="00034F2E"/>
    <w:rsid w:val="00034FCB"/>
    <w:rsid w:val="00034FD3"/>
    <w:rsid w:val="00034FDA"/>
    <w:rsid w:val="0003506C"/>
    <w:rsid w:val="00035110"/>
    <w:rsid w:val="0003549F"/>
    <w:rsid w:val="00035544"/>
    <w:rsid w:val="00035586"/>
    <w:rsid w:val="00035667"/>
    <w:rsid w:val="0003585A"/>
    <w:rsid w:val="00035A5A"/>
    <w:rsid w:val="00035B8C"/>
    <w:rsid w:val="00035C3C"/>
    <w:rsid w:val="00035E3C"/>
    <w:rsid w:val="00035F27"/>
    <w:rsid w:val="00035FE5"/>
    <w:rsid w:val="000360CB"/>
    <w:rsid w:val="00036290"/>
    <w:rsid w:val="000362E6"/>
    <w:rsid w:val="00036324"/>
    <w:rsid w:val="00036351"/>
    <w:rsid w:val="000364BD"/>
    <w:rsid w:val="000364DE"/>
    <w:rsid w:val="00036506"/>
    <w:rsid w:val="000365B9"/>
    <w:rsid w:val="000367AF"/>
    <w:rsid w:val="00036C82"/>
    <w:rsid w:val="00036D23"/>
    <w:rsid w:val="00036D50"/>
    <w:rsid w:val="00036DC1"/>
    <w:rsid w:val="000372E2"/>
    <w:rsid w:val="00037384"/>
    <w:rsid w:val="000375CE"/>
    <w:rsid w:val="000376F1"/>
    <w:rsid w:val="000378E2"/>
    <w:rsid w:val="000379E0"/>
    <w:rsid w:val="00037A3E"/>
    <w:rsid w:val="00037AD4"/>
    <w:rsid w:val="00037B6D"/>
    <w:rsid w:val="00037BF7"/>
    <w:rsid w:val="00037C55"/>
    <w:rsid w:val="00037CE2"/>
    <w:rsid w:val="00037CF1"/>
    <w:rsid w:val="00037D9B"/>
    <w:rsid w:val="00037EBA"/>
    <w:rsid w:val="00037F52"/>
    <w:rsid w:val="00040153"/>
    <w:rsid w:val="00040159"/>
    <w:rsid w:val="000404BD"/>
    <w:rsid w:val="00040636"/>
    <w:rsid w:val="00040753"/>
    <w:rsid w:val="00040884"/>
    <w:rsid w:val="000409E6"/>
    <w:rsid w:val="00040A43"/>
    <w:rsid w:val="00040A83"/>
    <w:rsid w:val="00040B02"/>
    <w:rsid w:val="00040D83"/>
    <w:rsid w:val="00040DC6"/>
    <w:rsid w:val="0004105A"/>
    <w:rsid w:val="000410E9"/>
    <w:rsid w:val="00041272"/>
    <w:rsid w:val="000413A3"/>
    <w:rsid w:val="000415D6"/>
    <w:rsid w:val="00041771"/>
    <w:rsid w:val="0004177D"/>
    <w:rsid w:val="000417F7"/>
    <w:rsid w:val="000418AA"/>
    <w:rsid w:val="00041A89"/>
    <w:rsid w:val="00041B88"/>
    <w:rsid w:val="00041CF9"/>
    <w:rsid w:val="00041D2C"/>
    <w:rsid w:val="00042016"/>
    <w:rsid w:val="0004204D"/>
    <w:rsid w:val="0004205C"/>
    <w:rsid w:val="0004213A"/>
    <w:rsid w:val="0004216F"/>
    <w:rsid w:val="00042278"/>
    <w:rsid w:val="000422B9"/>
    <w:rsid w:val="00042540"/>
    <w:rsid w:val="00042659"/>
    <w:rsid w:val="00042755"/>
    <w:rsid w:val="00042920"/>
    <w:rsid w:val="0004295C"/>
    <w:rsid w:val="00042991"/>
    <w:rsid w:val="00042A38"/>
    <w:rsid w:val="00042C63"/>
    <w:rsid w:val="00042E2C"/>
    <w:rsid w:val="00042E53"/>
    <w:rsid w:val="00042E84"/>
    <w:rsid w:val="000430C7"/>
    <w:rsid w:val="000432E2"/>
    <w:rsid w:val="0004355E"/>
    <w:rsid w:val="000436EB"/>
    <w:rsid w:val="000437FC"/>
    <w:rsid w:val="00043803"/>
    <w:rsid w:val="00043955"/>
    <w:rsid w:val="00043A0E"/>
    <w:rsid w:val="00043A72"/>
    <w:rsid w:val="00043C33"/>
    <w:rsid w:val="00043CBE"/>
    <w:rsid w:val="00043CCB"/>
    <w:rsid w:val="00043CCE"/>
    <w:rsid w:val="00043D79"/>
    <w:rsid w:val="00043E7B"/>
    <w:rsid w:val="00043FDD"/>
    <w:rsid w:val="000441A9"/>
    <w:rsid w:val="000443CC"/>
    <w:rsid w:val="00044765"/>
    <w:rsid w:val="00044867"/>
    <w:rsid w:val="00044967"/>
    <w:rsid w:val="00044ACD"/>
    <w:rsid w:val="00044EF1"/>
    <w:rsid w:val="00045005"/>
    <w:rsid w:val="00045138"/>
    <w:rsid w:val="000451BB"/>
    <w:rsid w:val="0004521F"/>
    <w:rsid w:val="000452F3"/>
    <w:rsid w:val="00045366"/>
    <w:rsid w:val="00045451"/>
    <w:rsid w:val="00045973"/>
    <w:rsid w:val="00045A83"/>
    <w:rsid w:val="00045B33"/>
    <w:rsid w:val="00045BF4"/>
    <w:rsid w:val="00045C61"/>
    <w:rsid w:val="00045CB2"/>
    <w:rsid w:val="00045E5C"/>
    <w:rsid w:val="00046096"/>
    <w:rsid w:val="000460C1"/>
    <w:rsid w:val="000464A5"/>
    <w:rsid w:val="000466BC"/>
    <w:rsid w:val="000468FE"/>
    <w:rsid w:val="000469CE"/>
    <w:rsid w:val="00046A0E"/>
    <w:rsid w:val="00046B15"/>
    <w:rsid w:val="00046C50"/>
    <w:rsid w:val="00046C65"/>
    <w:rsid w:val="00046D40"/>
    <w:rsid w:val="000473B4"/>
    <w:rsid w:val="000473C0"/>
    <w:rsid w:val="000473C9"/>
    <w:rsid w:val="000474F3"/>
    <w:rsid w:val="0004752C"/>
    <w:rsid w:val="0004755B"/>
    <w:rsid w:val="00047818"/>
    <w:rsid w:val="00047D9E"/>
    <w:rsid w:val="00050353"/>
    <w:rsid w:val="00050720"/>
    <w:rsid w:val="000507E2"/>
    <w:rsid w:val="00050820"/>
    <w:rsid w:val="0005086F"/>
    <w:rsid w:val="000509C2"/>
    <w:rsid w:val="00050CA6"/>
    <w:rsid w:val="00050E9C"/>
    <w:rsid w:val="00051152"/>
    <w:rsid w:val="000511DD"/>
    <w:rsid w:val="00051407"/>
    <w:rsid w:val="00051437"/>
    <w:rsid w:val="000514C0"/>
    <w:rsid w:val="0005162A"/>
    <w:rsid w:val="000516E4"/>
    <w:rsid w:val="000516E9"/>
    <w:rsid w:val="00051947"/>
    <w:rsid w:val="00051B6D"/>
    <w:rsid w:val="00051F02"/>
    <w:rsid w:val="00051F8E"/>
    <w:rsid w:val="0005205C"/>
    <w:rsid w:val="00052121"/>
    <w:rsid w:val="000521F1"/>
    <w:rsid w:val="00052313"/>
    <w:rsid w:val="00052621"/>
    <w:rsid w:val="0005269A"/>
    <w:rsid w:val="000526F0"/>
    <w:rsid w:val="0005281E"/>
    <w:rsid w:val="00052A20"/>
    <w:rsid w:val="00052A93"/>
    <w:rsid w:val="00052BD2"/>
    <w:rsid w:val="00052BD4"/>
    <w:rsid w:val="00052DE8"/>
    <w:rsid w:val="00052EA9"/>
    <w:rsid w:val="00052F55"/>
    <w:rsid w:val="00052F82"/>
    <w:rsid w:val="000530B8"/>
    <w:rsid w:val="00053168"/>
    <w:rsid w:val="000532A3"/>
    <w:rsid w:val="00053426"/>
    <w:rsid w:val="00053449"/>
    <w:rsid w:val="00053465"/>
    <w:rsid w:val="00053672"/>
    <w:rsid w:val="00053866"/>
    <w:rsid w:val="0005388F"/>
    <w:rsid w:val="00053955"/>
    <w:rsid w:val="00053A1E"/>
    <w:rsid w:val="00053AEC"/>
    <w:rsid w:val="00053BAB"/>
    <w:rsid w:val="00053C34"/>
    <w:rsid w:val="00053D00"/>
    <w:rsid w:val="00053D64"/>
    <w:rsid w:val="00053E72"/>
    <w:rsid w:val="00053F4C"/>
    <w:rsid w:val="000540E7"/>
    <w:rsid w:val="000540FF"/>
    <w:rsid w:val="00054102"/>
    <w:rsid w:val="000541DD"/>
    <w:rsid w:val="000542CF"/>
    <w:rsid w:val="000542E5"/>
    <w:rsid w:val="000542FB"/>
    <w:rsid w:val="0005435D"/>
    <w:rsid w:val="000546F5"/>
    <w:rsid w:val="0005471D"/>
    <w:rsid w:val="0005479A"/>
    <w:rsid w:val="00054819"/>
    <w:rsid w:val="0005492C"/>
    <w:rsid w:val="00054C01"/>
    <w:rsid w:val="00054CFC"/>
    <w:rsid w:val="00054E0F"/>
    <w:rsid w:val="00054EB5"/>
    <w:rsid w:val="000551FA"/>
    <w:rsid w:val="000555E6"/>
    <w:rsid w:val="00055615"/>
    <w:rsid w:val="00055818"/>
    <w:rsid w:val="00055944"/>
    <w:rsid w:val="00055BFC"/>
    <w:rsid w:val="00055C20"/>
    <w:rsid w:val="00055EC4"/>
    <w:rsid w:val="00055F0C"/>
    <w:rsid w:val="00055FE2"/>
    <w:rsid w:val="0005622F"/>
    <w:rsid w:val="00056254"/>
    <w:rsid w:val="0005637D"/>
    <w:rsid w:val="00056604"/>
    <w:rsid w:val="00056635"/>
    <w:rsid w:val="00056641"/>
    <w:rsid w:val="00056675"/>
    <w:rsid w:val="000566E4"/>
    <w:rsid w:val="0005673A"/>
    <w:rsid w:val="000567B0"/>
    <w:rsid w:val="000567E2"/>
    <w:rsid w:val="00056B0E"/>
    <w:rsid w:val="00056B15"/>
    <w:rsid w:val="00056EF5"/>
    <w:rsid w:val="0005733B"/>
    <w:rsid w:val="000573BB"/>
    <w:rsid w:val="000574C9"/>
    <w:rsid w:val="00057A66"/>
    <w:rsid w:val="00057A7B"/>
    <w:rsid w:val="00057A86"/>
    <w:rsid w:val="00057BCC"/>
    <w:rsid w:val="00057C21"/>
    <w:rsid w:val="00057CE3"/>
    <w:rsid w:val="00057D18"/>
    <w:rsid w:val="00057EFE"/>
    <w:rsid w:val="00060077"/>
    <w:rsid w:val="00060090"/>
    <w:rsid w:val="000603EB"/>
    <w:rsid w:val="00060545"/>
    <w:rsid w:val="00060633"/>
    <w:rsid w:val="0006094A"/>
    <w:rsid w:val="000609CA"/>
    <w:rsid w:val="00060A34"/>
    <w:rsid w:val="00060ACE"/>
    <w:rsid w:val="00060C68"/>
    <w:rsid w:val="00060D9E"/>
    <w:rsid w:val="00060DA6"/>
    <w:rsid w:val="00060EE5"/>
    <w:rsid w:val="00060F4A"/>
    <w:rsid w:val="00060F7C"/>
    <w:rsid w:val="00060F8F"/>
    <w:rsid w:val="00060FA1"/>
    <w:rsid w:val="000610E3"/>
    <w:rsid w:val="000612FC"/>
    <w:rsid w:val="00061474"/>
    <w:rsid w:val="00061821"/>
    <w:rsid w:val="000618DD"/>
    <w:rsid w:val="000619FD"/>
    <w:rsid w:val="00061EB9"/>
    <w:rsid w:val="00061F33"/>
    <w:rsid w:val="0006220D"/>
    <w:rsid w:val="0006228E"/>
    <w:rsid w:val="00062324"/>
    <w:rsid w:val="00062343"/>
    <w:rsid w:val="0006235D"/>
    <w:rsid w:val="0006242C"/>
    <w:rsid w:val="00062571"/>
    <w:rsid w:val="00062583"/>
    <w:rsid w:val="00062600"/>
    <w:rsid w:val="00062A4E"/>
    <w:rsid w:val="00062B48"/>
    <w:rsid w:val="00062B73"/>
    <w:rsid w:val="00062B95"/>
    <w:rsid w:val="00062BB7"/>
    <w:rsid w:val="00062E7F"/>
    <w:rsid w:val="00062F22"/>
    <w:rsid w:val="00062F37"/>
    <w:rsid w:val="00062F6B"/>
    <w:rsid w:val="00062FB0"/>
    <w:rsid w:val="00063089"/>
    <w:rsid w:val="00063106"/>
    <w:rsid w:val="0006318D"/>
    <w:rsid w:val="000632E9"/>
    <w:rsid w:val="000633B7"/>
    <w:rsid w:val="000633BB"/>
    <w:rsid w:val="00063400"/>
    <w:rsid w:val="000635BF"/>
    <w:rsid w:val="00063600"/>
    <w:rsid w:val="0006364C"/>
    <w:rsid w:val="0006372F"/>
    <w:rsid w:val="00063812"/>
    <w:rsid w:val="000639F0"/>
    <w:rsid w:val="00063B7F"/>
    <w:rsid w:val="00063C48"/>
    <w:rsid w:val="00063C4E"/>
    <w:rsid w:val="00063D3D"/>
    <w:rsid w:val="00063E3F"/>
    <w:rsid w:val="00063EF9"/>
    <w:rsid w:val="00063F5D"/>
    <w:rsid w:val="00064032"/>
    <w:rsid w:val="00064203"/>
    <w:rsid w:val="0006446B"/>
    <w:rsid w:val="00064504"/>
    <w:rsid w:val="0006458E"/>
    <w:rsid w:val="00064851"/>
    <w:rsid w:val="000648C6"/>
    <w:rsid w:val="00064946"/>
    <w:rsid w:val="00064A6B"/>
    <w:rsid w:val="00064DFC"/>
    <w:rsid w:val="00064E9F"/>
    <w:rsid w:val="00064EE5"/>
    <w:rsid w:val="00065167"/>
    <w:rsid w:val="000651CC"/>
    <w:rsid w:val="00065243"/>
    <w:rsid w:val="00065515"/>
    <w:rsid w:val="0006557F"/>
    <w:rsid w:val="0006559B"/>
    <w:rsid w:val="000655E3"/>
    <w:rsid w:val="00065607"/>
    <w:rsid w:val="00065626"/>
    <w:rsid w:val="0006599D"/>
    <w:rsid w:val="00065A24"/>
    <w:rsid w:val="00065E1D"/>
    <w:rsid w:val="00065E88"/>
    <w:rsid w:val="0006600F"/>
    <w:rsid w:val="00066031"/>
    <w:rsid w:val="000662A7"/>
    <w:rsid w:val="000663E8"/>
    <w:rsid w:val="000666D8"/>
    <w:rsid w:val="0006671F"/>
    <w:rsid w:val="000668C9"/>
    <w:rsid w:val="00066984"/>
    <w:rsid w:val="00066A0B"/>
    <w:rsid w:val="00066A13"/>
    <w:rsid w:val="00066B81"/>
    <w:rsid w:val="00066CAE"/>
    <w:rsid w:val="00066DA1"/>
    <w:rsid w:val="00066F68"/>
    <w:rsid w:val="000670A9"/>
    <w:rsid w:val="000671EA"/>
    <w:rsid w:val="00067267"/>
    <w:rsid w:val="000672ED"/>
    <w:rsid w:val="00067435"/>
    <w:rsid w:val="000674B4"/>
    <w:rsid w:val="000674B6"/>
    <w:rsid w:val="000674EB"/>
    <w:rsid w:val="000675DE"/>
    <w:rsid w:val="00067618"/>
    <w:rsid w:val="000677E2"/>
    <w:rsid w:val="00067942"/>
    <w:rsid w:val="00067C1F"/>
    <w:rsid w:val="00067CED"/>
    <w:rsid w:val="00067FFD"/>
    <w:rsid w:val="00070150"/>
    <w:rsid w:val="0007019F"/>
    <w:rsid w:val="000702E3"/>
    <w:rsid w:val="000702EB"/>
    <w:rsid w:val="0007037F"/>
    <w:rsid w:val="000705A5"/>
    <w:rsid w:val="000707A8"/>
    <w:rsid w:val="000707E0"/>
    <w:rsid w:val="000708FF"/>
    <w:rsid w:val="00070BB7"/>
    <w:rsid w:val="00070D9F"/>
    <w:rsid w:val="00070EF6"/>
    <w:rsid w:val="000710C8"/>
    <w:rsid w:val="0007121D"/>
    <w:rsid w:val="0007133F"/>
    <w:rsid w:val="0007146D"/>
    <w:rsid w:val="00071606"/>
    <w:rsid w:val="00071626"/>
    <w:rsid w:val="00071745"/>
    <w:rsid w:val="00071D07"/>
    <w:rsid w:val="00071E03"/>
    <w:rsid w:val="00071E2B"/>
    <w:rsid w:val="00071E39"/>
    <w:rsid w:val="000720C2"/>
    <w:rsid w:val="000721C5"/>
    <w:rsid w:val="00072220"/>
    <w:rsid w:val="000722DE"/>
    <w:rsid w:val="00072347"/>
    <w:rsid w:val="0007239F"/>
    <w:rsid w:val="000724E3"/>
    <w:rsid w:val="00072599"/>
    <w:rsid w:val="0007268B"/>
    <w:rsid w:val="000726D3"/>
    <w:rsid w:val="000726FD"/>
    <w:rsid w:val="00072845"/>
    <w:rsid w:val="00072C3A"/>
    <w:rsid w:val="00073048"/>
    <w:rsid w:val="000730FF"/>
    <w:rsid w:val="00073126"/>
    <w:rsid w:val="000731A9"/>
    <w:rsid w:val="000731C8"/>
    <w:rsid w:val="000735C4"/>
    <w:rsid w:val="0007378F"/>
    <w:rsid w:val="000738F8"/>
    <w:rsid w:val="000739AB"/>
    <w:rsid w:val="00073A45"/>
    <w:rsid w:val="00073BF0"/>
    <w:rsid w:val="00073C82"/>
    <w:rsid w:val="00073D84"/>
    <w:rsid w:val="00073E14"/>
    <w:rsid w:val="00073EC4"/>
    <w:rsid w:val="000740CF"/>
    <w:rsid w:val="00074201"/>
    <w:rsid w:val="0007427F"/>
    <w:rsid w:val="0007429D"/>
    <w:rsid w:val="000745C1"/>
    <w:rsid w:val="0007464C"/>
    <w:rsid w:val="00074ADD"/>
    <w:rsid w:val="00074DA9"/>
    <w:rsid w:val="00074F08"/>
    <w:rsid w:val="00074FCB"/>
    <w:rsid w:val="0007503F"/>
    <w:rsid w:val="0007525C"/>
    <w:rsid w:val="000752ED"/>
    <w:rsid w:val="000754B6"/>
    <w:rsid w:val="0007558F"/>
    <w:rsid w:val="00075660"/>
    <w:rsid w:val="000756F7"/>
    <w:rsid w:val="000757A4"/>
    <w:rsid w:val="000758AA"/>
    <w:rsid w:val="000759E8"/>
    <w:rsid w:val="00075A23"/>
    <w:rsid w:val="00075A78"/>
    <w:rsid w:val="00075AC0"/>
    <w:rsid w:val="00075B4D"/>
    <w:rsid w:val="00075CCB"/>
    <w:rsid w:val="00075D02"/>
    <w:rsid w:val="00075D83"/>
    <w:rsid w:val="00075E33"/>
    <w:rsid w:val="00075F49"/>
    <w:rsid w:val="00075FAD"/>
    <w:rsid w:val="000762A6"/>
    <w:rsid w:val="0007662E"/>
    <w:rsid w:val="0007665D"/>
    <w:rsid w:val="000766CF"/>
    <w:rsid w:val="000768BB"/>
    <w:rsid w:val="00076943"/>
    <w:rsid w:val="00076A2E"/>
    <w:rsid w:val="00076BD9"/>
    <w:rsid w:val="00076CF9"/>
    <w:rsid w:val="00076DDB"/>
    <w:rsid w:val="00076DE4"/>
    <w:rsid w:val="00076DFF"/>
    <w:rsid w:val="00076FC8"/>
    <w:rsid w:val="00077076"/>
    <w:rsid w:val="00077179"/>
    <w:rsid w:val="00077184"/>
    <w:rsid w:val="00077188"/>
    <w:rsid w:val="000771BB"/>
    <w:rsid w:val="00077621"/>
    <w:rsid w:val="00077826"/>
    <w:rsid w:val="00077B99"/>
    <w:rsid w:val="00077BF3"/>
    <w:rsid w:val="00077CB1"/>
    <w:rsid w:val="00077E24"/>
    <w:rsid w:val="00077ED6"/>
    <w:rsid w:val="00080129"/>
    <w:rsid w:val="000801C7"/>
    <w:rsid w:val="0008026A"/>
    <w:rsid w:val="000802BB"/>
    <w:rsid w:val="000803E2"/>
    <w:rsid w:val="0008055E"/>
    <w:rsid w:val="000805BB"/>
    <w:rsid w:val="00080855"/>
    <w:rsid w:val="00080970"/>
    <w:rsid w:val="00080C25"/>
    <w:rsid w:val="00080D36"/>
    <w:rsid w:val="00080D7B"/>
    <w:rsid w:val="00080D87"/>
    <w:rsid w:val="00080E38"/>
    <w:rsid w:val="00080F2C"/>
    <w:rsid w:val="00080FE6"/>
    <w:rsid w:val="00081001"/>
    <w:rsid w:val="0008181D"/>
    <w:rsid w:val="0008194B"/>
    <w:rsid w:val="00081BE9"/>
    <w:rsid w:val="00081C7D"/>
    <w:rsid w:val="00081D39"/>
    <w:rsid w:val="00081EC3"/>
    <w:rsid w:val="00081F07"/>
    <w:rsid w:val="00081F85"/>
    <w:rsid w:val="000820AE"/>
    <w:rsid w:val="000821D0"/>
    <w:rsid w:val="00082281"/>
    <w:rsid w:val="000823D9"/>
    <w:rsid w:val="000825C2"/>
    <w:rsid w:val="0008292F"/>
    <w:rsid w:val="000829AD"/>
    <w:rsid w:val="00082B16"/>
    <w:rsid w:val="00082B6D"/>
    <w:rsid w:val="00082C32"/>
    <w:rsid w:val="000830CA"/>
    <w:rsid w:val="000832A5"/>
    <w:rsid w:val="00083616"/>
    <w:rsid w:val="00083897"/>
    <w:rsid w:val="00083C4B"/>
    <w:rsid w:val="00083EEB"/>
    <w:rsid w:val="0008401E"/>
    <w:rsid w:val="00084061"/>
    <w:rsid w:val="00084113"/>
    <w:rsid w:val="00084141"/>
    <w:rsid w:val="00084219"/>
    <w:rsid w:val="000842D8"/>
    <w:rsid w:val="000843BD"/>
    <w:rsid w:val="0008446E"/>
    <w:rsid w:val="0008478C"/>
    <w:rsid w:val="00084885"/>
    <w:rsid w:val="00084B5C"/>
    <w:rsid w:val="00084C22"/>
    <w:rsid w:val="000852F1"/>
    <w:rsid w:val="000853BD"/>
    <w:rsid w:val="00085531"/>
    <w:rsid w:val="00085699"/>
    <w:rsid w:val="00085736"/>
    <w:rsid w:val="0008578C"/>
    <w:rsid w:val="0008584D"/>
    <w:rsid w:val="00085B98"/>
    <w:rsid w:val="00085CF9"/>
    <w:rsid w:val="00085F02"/>
    <w:rsid w:val="00085F48"/>
    <w:rsid w:val="00085FB9"/>
    <w:rsid w:val="00086102"/>
    <w:rsid w:val="00086153"/>
    <w:rsid w:val="000861D6"/>
    <w:rsid w:val="00086209"/>
    <w:rsid w:val="00086289"/>
    <w:rsid w:val="000863FD"/>
    <w:rsid w:val="0008644F"/>
    <w:rsid w:val="0008667C"/>
    <w:rsid w:val="00086859"/>
    <w:rsid w:val="000868BE"/>
    <w:rsid w:val="00086A34"/>
    <w:rsid w:val="00086AA9"/>
    <w:rsid w:val="00086AEE"/>
    <w:rsid w:val="00086CE2"/>
    <w:rsid w:val="00086E3F"/>
    <w:rsid w:val="0008709B"/>
    <w:rsid w:val="0008714A"/>
    <w:rsid w:val="00087212"/>
    <w:rsid w:val="0008722D"/>
    <w:rsid w:val="00087292"/>
    <w:rsid w:val="00087297"/>
    <w:rsid w:val="0008737D"/>
    <w:rsid w:val="00087395"/>
    <w:rsid w:val="000873CE"/>
    <w:rsid w:val="000874D1"/>
    <w:rsid w:val="00087737"/>
    <w:rsid w:val="0008794D"/>
    <w:rsid w:val="00087A35"/>
    <w:rsid w:val="000903D3"/>
    <w:rsid w:val="00090449"/>
    <w:rsid w:val="00090463"/>
    <w:rsid w:val="000906DC"/>
    <w:rsid w:val="0009079B"/>
    <w:rsid w:val="00090A9B"/>
    <w:rsid w:val="00090AFB"/>
    <w:rsid w:val="00090D49"/>
    <w:rsid w:val="00090D93"/>
    <w:rsid w:val="00090E81"/>
    <w:rsid w:val="00091187"/>
    <w:rsid w:val="00091368"/>
    <w:rsid w:val="0009142B"/>
    <w:rsid w:val="000917C7"/>
    <w:rsid w:val="00091901"/>
    <w:rsid w:val="00091A12"/>
    <w:rsid w:val="00091AC3"/>
    <w:rsid w:val="00091B19"/>
    <w:rsid w:val="00091B3C"/>
    <w:rsid w:val="00091B8B"/>
    <w:rsid w:val="00091B9D"/>
    <w:rsid w:val="00091CBE"/>
    <w:rsid w:val="00091DE9"/>
    <w:rsid w:val="00091EB3"/>
    <w:rsid w:val="00091F21"/>
    <w:rsid w:val="00091F76"/>
    <w:rsid w:val="00091FC7"/>
    <w:rsid w:val="00092134"/>
    <w:rsid w:val="00092161"/>
    <w:rsid w:val="000922DD"/>
    <w:rsid w:val="000922FA"/>
    <w:rsid w:val="00092378"/>
    <w:rsid w:val="000925B8"/>
    <w:rsid w:val="000927F7"/>
    <w:rsid w:val="00092821"/>
    <w:rsid w:val="000928B8"/>
    <w:rsid w:val="000929DD"/>
    <w:rsid w:val="00092AEA"/>
    <w:rsid w:val="00092BAA"/>
    <w:rsid w:val="00092D66"/>
    <w:rsid w:val="00092DCE"/>
    <w:rsid w:val="00092FA4"/>
    <w:rsid w:val="000931B2"/>
    <w:rsid w:val="000932A4"/>
    <w:rsid w:val="0009330B"/>
    <w:rsid w:val="00093373"/>
    <w:rsid w:val="0009356D"/>
    <w:rsid w:val="000935DB"/>
    <w:rsid w:val="0009366E"/>
    <w:rsid w:val="00093BF0"/>
    <w:rsid w:val="00093D46"/>
    <w:rsid w:val="00093E33"/>
    <w:rsid w:val="00093F7D"/>
    <w:rsid w:val="00093FE6"/>
    <w:rsid w:val="00094005"/>
    <w:rsid w:val="000942CB"/>
    <w:rsid w:val="000942FF"/>
    <w:rsid w:val="000943FD"/>
    <w:rsid w:val="0009465B"/>
    <w:rsid w:val="000947F0"/>
    <w:rsid w:val="000949F7"/>
    <w:rsid w:val="00094AEC"/>
    <w:rsid w:val="00094B4A"/>
    <w:rsid w:val="00094C48"/>
    <w:rsid w:val="00094D34"/>
    <w:rsid w:val="00094D98"/>
    <w:rsid w:val="00094D9D"/>
    <w:rsid w:val="00094E05"/>
    <w:rsid w:val="00094E76"/>
    <w:rsid w:val="00094F88"/>
    <w:rsid w:val="00094FFE"/>
    <w:rsid w:val="0009524E"/>
    <w:rsid w:val="00095337"/>
    <w:rsid w:val="000953ED"/>
    <w:rsid w:val="00095450"/>
    <w:rsid w:val="00095459"/>
    <w:rsid w:val="00095486"/>
    <w:rsid w:val="00095495"/>
    <w:rsid w:val="00095561"/>
    <w:rsid w:val="000955E7"/>
    <w:rsid w:val="00095651"/>
    <w:rsid w:val="0009568E"/>
    <w:rsid w:val="000956A8"/>
    <w:rsid w:val="000956DB"/>
    <w:rsid w:val="00095785"/>
    <w:rsid w:val="0009592B"/>
    <w:rsid w:val="000959ED"/>
    <w:rsid w:val="00095A2E"/>
    <w:rsid w:val="00095BE9"/>
    <w:rsid w:val="00095C4F"/>
    <w:rsid w:val="00095EEC"/>
    <w:rsid w:val="00096093"/>
    <w:rsid w:val="0009611A"/>
    <w:rsid w:val="00096413"/>
    <w:rsid w:val="0009655B"/>
    <w:rsid w:val="000965A4"/>
    <w:rsid w:val="000966FE"/>
    <w:rsid w:val="00096838"/>
    <w:rsid w:val="00096960"/>
    <w:rsid w:val="000969A3"/>
    <w:rsid w:val="000969DF"/>
    <w:rsid w:val="00096A19"/>
    <w:rsid w:val="00096BD6"/>
    <w:rsid w:val="00096C1E"/>
    <w:rsid w:val="00096CB2"/>
    <w:rsid w:val="00096CBF"/>
    <w:rsid w:val="00096E2D"/>
    <w:rsid w:val="0009719A"/>
    <w:rsid w:val="00097222"/>
    <w:rsid w:val="00097373"/>
    <w:rsid w:val="00097461"/>
    <w:rsid w:val="0009775E"/>
    <w:rsid w:val="0009778E"/>
    <w:rsid w:val="000978E2"/>
    <w:rsid w:val="0009793B"/>
    <w:rsid w:val="00097BCC"/>
    <w:rsid w:val="00097BED"/>
    <w:rsid w:val="00097DC4"/>
    <w:rsid w:val="00097F3A"/>
    <w:rsid w:val="000A003B"/>
    <w:rsid w:val="000A011A"/>
    <w:rsid w:val="000A01EE"/>
    <w:rsid w:val="000A0455"/>
    <w:rsid w:val="000A082A"/>
    <w:rsid w:val="000A0879"/>
    <w:rsid w:val="000A0D6E"/>
    <w:rsid w:val="000A0F7B"/>
    <w:rsid w:val="000A11A9"/>
    <w:rsid w:val="000A1265"/>
    <w:rsid w:val="000A139F"/>
    <w:rsid w:val="000A1410"/>
    <w:rsid w:val="000A1624"/>
    <w:rsid w:val="000A1801"/>
    <w:rsid w:val="000A183D"/>
    <w:rsid w:val="000A184B"/>
    <w:rsid w:val="000A194F"/>
    <w:rsid w:val="000A1A73"/>
    <w:rsid w:val="000A1B0C"/>
    <w:rsid w:val="000A1CC9"/>
    <w:rsid w:val="000A1D2F"/>
    <w:rsid w:val="000A1D93"/>
    <w:rsid w:val="000A1E0F"/>
    <w:rsid w:val="000A2379"/>
    <w:rsid w:val="000A244D"/>
    <w:rsid w:val="000A2474"/>
    <w:rsid w:val="000A24F6"/>
    <w:rsid w:val="000A2528"/>
    <w:rsid w:val="000A2554"/>
    <w:rsid w:val="000A257F"/>
    <w:rsid w:val="000A25F7"/>
    <w:rsid w:val="000A2639"/>
    <w:rsid w:val="000A2679"/>
    <w:rsid w:val="000A278C"/>
    <w:rsid w:val="000A27AE"/>
    <w:rsid w:val="000A28BF"/>
    <w:rsid w:val="000A2994"/>
    <w:rsid w:val="000A29D4"/>
    <w:rsid w:val="000A2C93"/>
    <w:rsid w:val="000A2E1B"/>
    <w:rsid w:val="000A2F88"/>
    <w:rsid w:val="000A3243"/>
    <w:rsid w:val="000A3292"/>
    <w:rsid w:val="000A3319"/>
    <w:rsid w:val="000A3380"/>
    <w:rsid w:val="000A33ED"/>
    <w:rsid w:val="000A340E"/>
    <w:rsid w:val="000A3445"/>
    <w:rsid w:val="000A354B"/>
    <w:rsid w:val="000A35AD"/>
    <w:rsid w:val="000A3931"/>
    <w:rsid w:val="000A39B6"/>
    <w:rsid w:val="000A3A8F"/>
    <w:rsid w:val="000A3B2B"/>
    <w:rsid w:val="000A3C93"/>
    <w:rsid w:val="000A3D99"/>
    <w:rsid w:val="000A3F15"/>
    <w:rsid w:val="000A3FB1"/>
    <w:rsid w:val="000A43D3"/>
    <w:rsid w:val="000A44A1"/>
    <w:rsid w:val="000A4514"/>
    <w:rsid w:val="000A457C"/>
    <w:rsid w:val="000A45B2"/>
    <w:rsid w:val="000A46E4"/>
    <w:rsid w:val="000A4902"/>
    <w:rsid w:val="000A4970"/>
    <w:rsid w:val="000A497B"/>
    <w:rsid w:val="000A4AB5"/>
    <w:rsid w:val="000A4B3B"/>
    <w:rsid w:val="000A4C13"/>
    <w:rsid w:val="000A4C40"/>
    <w:rsid w:val="000A4E22"/>
    <w:rsid w:val="000A4E63"/>
    <w:rsid w:val="000A5038"/>
    <w:rsid w:val="000A53FF"/>
    <w:rsid w:val="000A541F"/>
    <w:rsid w:val="000A5714"/>
    <w:rsid w:val="000A5787"/>
    <w:rsid w:val="000A57E4"/>
    <w:rsid w:val="000A5A56"/>
    <w:rsid w:val="000A5ECD"/>
    <w:rsid w:val="000A5F91"/>
    <w:rsid w:val="000A603C"/>
    <w:rsid w:val="000A61BE"/>
    <w:rsid w:val="000A624B"/>
    <w:rsid w:val="000A6309"/>
    <w:rsid w:val="000A6447"/>
    <w:rsid w:val="000A6585"/>
    <w:rsid w:val="000A67D8"/>
    <w:rsid w:val="000A68C1"/>
    <w:rsid w:val="000A693A"/>
    <w:rsid w:val="000A698B"/>
    <w:rsid w:val="000A69D3"/>
    <w:rsid w:val="000A6ADC"/>
    <w:rsid w:val="000A6CFD"/>
    <w:rsid w:val="000A6E39"/>
    <w:rsid w:val="000A6ECA"/>
    <w:rsid w:val="000A6F8E"/>
    <w:rsid w:val="000A71CA"/>
    <w:rsid w:val="000A754A"/>
    <w:rsid w:val="000A75DE"/>
    <w:rsid w:val="000A769D"/>
    <w:rsid w:val="000A79F8"/>
    <w:rsid w:val="000A7C2F"/>
    <w:rsid w:val="000A7CB0"/>
    <w:rsid w:val="000A7E96"/>
    <w:rsid w:val="000B0094"/>
    <w:rsid w:val="000B00B7"/>
    <w:rsid w:val="000B0465"/>
    <w:rsid w:val="000B0496"/>
    <w:rsid w:val="000B05A6"/>
    <w:rsid w:val="000B087F"/>
    <w:rsid w:val="000B08E3"/>
    <w:rsid w:val="000B0AAA"/>
    <w:rsid w:val="000B0C5C"/>
    <w:rsid w:val="000B0C79"/>
    <w:rsid w:val="000B0F2E"/>
    <w:rsid w:val="000B0F7B"/>
    <w:rsid w:val="000B10EE"/>
    <w:rsid w:val="000B11CD"/>
    <w:rsid w:val="000B1202"/>
    <w:rsid w:val="000B1223"/>
    <w:rsid w:val="000B1617"/>
    <w:rsid w:val="000B173F"/>
    <w:rsid w:val="000B1AD8"/>
    <w:rsid w:val="000B1AE0"/>
    <w:rsid w:val="000B1B35"/>
    <w:rsid w:val="000B1B62"/>
    <w:rsid w:val="000B1DCF"/>
    <w:rsid w:val="000B1E48"/>
    <w:rsid w:val="000B1E7A"/>
    <w:rsid w:val="000B1FBD"/>
    <w:rsid w:val="000B1FFA"/>
    <w:rsid w:val="000B21A3"/>
    <w:rsid w:val="000B2206"/>
    <w:rsid w:val="000B2356"/>
    <w:rsid w:val="000B24BE"/>
    <w:rsid w:val="000B2527"/>
    <w:rsid w:val="000B299C"/>
    <w:rsid w:val="000B29BF"/>
    <w:rsid w:val="000B2A03"/>
    <w:rsid w:val="000B2D5A"/>
    <w:rsid w:val="000B3062"/>
    <w:rsid w:val="000B3162"/>
    <w:rsid w:val="000B3224"/>
    <w:rsid w:val="000B3266"/>
    <w:rsid w:val="000B330C"/>
    <w:rsid w:val="000B340A"/>
    <w:rsid w:val="000B3424"/>
    <w:rsid w:val="000B362F"/>
    <w:rsid w:val="000B36AA"/>
    <w:rsid w:val="000B36C1"/>
    <w:rsid w:val="000B3853"/>
    <w:rsid w:val="000B3CBA"/>
    <w:rsid w:val="000B3ECA"/>
    <w:rsid w:val="000B4459"/>
    <w:rsid w:val="000B474B"/>
    <w:rsid w:val="000B47E6"/>
    <w:rsid w:val="000B4826"/>
    <w:rsid w:val="000B4B1F"/>
    <w:rsid w:val="000B4BDB"/>
    <w:rsid w:val="000B4C05"/>
    <w:rsid w:val="000B4C9D"/>
    <w:rsid w:val="000B4CCD"/>
    <w:rsid w:val="000B4D69"/>
    <w:rsid w:val="000B4F80"/>
    <w:rsid w:val="000B5295"/>
    <w:rsid w:val="000B52ED"/>
    <w:rsid w:val="000B534F"/>
    <w:rsid w:val="000B544A"/>
    <w:rsid w:val="000B5B14"/>
    <w:rsid w:val="000B5C01"/>
    <w:rsid w:val="000B5D11"/>
    <w:rsid w:val="000B5D69"/>
    <w:rsid w:val="000B5EC1"/>
    <w:rsid w:val="000B6070"/>
    <w:rsid w:val="000B6100"/>
    <w:rsid w:val="000B61CA"/>
    <w:rsid w:val="000B61CE"/>
    <w:rsid w:val="000B62E5"/>
    <w:rsid w:val="000B64C0"/>
    <w:rsid w:val="000B6609"/>
    <w:rsid w:val="000B66B7"/>
    <w:rsid w:val="000B6ABA"/>
    <w:rsid w:val="000B6B5A"/>
    <w:rsid w:val="000B6C18"/>
    <w:rsid w:val="000B6C6B"/>
    <w:rsid w:val="000B6C95"/>
    <w:rsid w:val="000B6CB9"/>
    <w:rsid w:val="000B6D81"/>
    <w:rsid w:val="000B6EB5"/>
    <w:rsid w:val="000B71C5"/>
    <w:rsid w:val="000B71D8"/>
    <w:rsid w:val="000B72C5"/>
    <w:rsid w:val="000B72FB"/>
    <w:rsid w:val="000B738D"/>
    <w:rsid w:val="000B74AB"/>
    <w:rsid w:val="000B771A"/>
    <w:rsid w:val="000B77E6"/>
    <w:rsid w:val="000B788C"/>
    <w:rsid w:val="000B78E9"/>
    <w:rsid w:val="000B79F8"/>
    <w:rsid w:val="000B7AE5"/>
    <w:rsid w:val="000B7AE9"/>
    <w:rsid w:val="000B7B7C"/>
    <w:rsid w:val="000B7F04"/>
    <w:rsid w:val="000B7F16"/>
    <w:rsid w:val="000B7F79"/>
    <w:rsid w:val="000C00A3"/>
    <w:rsid w:val="000C016D"/>
    <w:rsid w:val="000C024A"/>
    <w:rsid w:val="000C02AE"/>
    <w:rsid w:val="000C02D4"/>
    <w:rsid w:val="000C03CD"/>
    <w:rsid w:val="000C04CE"/>
    <w:rsid w:val="000C05E8"/>
    <w:rsid w:val="000C0650"/>
    <w:rsid w:val="000C0699"/>
    <w:rsid w:val="000C0913"/>
    <w:rsid w:val="000C0970"/>
    <w:rsid w:val="000C0AB6"/>
    <w:rsid w:val="000C0B2D"/>
    <w:rsid w:val="000C0C4B"/>
    <w:rsid w:val="000C0E57"/>
    <w:rsid w:val="000C149D"/>
    <w:rsid w:val="000C155D"/>
    <w:rsid w:val="000C15F0"/>
    <w:rsid w:val="000C18FC"/>
    <w:rsid w:val="000C1A86"/>
    <w:rsid w:val="000C1AB7"/>
    <w:rsid w:val="000C1C85"/>
    <w:rsid w:val="000C2048"/>
    <w:rsid w:val="000C20C0"/>
    <w:rsid w:val="000C220E"/>
    <w:rsid w:val="000C260E"/>
    <w:rsid w:val="000C2625"/>
    <w:rsid w:val="000C269A"/>
    <w:rsid w:val="000C26AB"/>
    <w:rsid w:val="000C274D"/>
    <w:rsid w:val="000C2882"/>
    <w:rsid w:val="000C29D0"/>
    <w:rsid w:val="000C2B7F"/>
    <w:rsid w:val="000C2B99"/>
    <w:rsid w:val="000C2D73"/>
    <w:rsid w:val="000C2E75"/>
    <w:rsid w:val="000C2ED9"/>
    <w:rsid w:val="000C2F0D"/>
    <w:rsid w:val="000C2F99"/>
    <w:rsid w:val="000C301E"/>
    <w:rsid w:val="000C32B6"/>
    <w:rsid w:val="000C3317"/>
    <w:rsid w:val="000C350F"/>
    <w:rsid w:val="000C3766"/>
    <w:rsid w:val="000C3B60"/>
    <w:rsid w:val="000C3D47"/>
    <w:rsid w:val="000C3E23"/>
    <w:rsid w:val="000C3E66"/>
    <w:rsid w:val="000C3E9D"/>
    <w:rsid w:val="000C3EFA"/>
    <w:rsid w:val="000C3FA0"/>
    <w:rsid w:val="000C409A"/>
    <w:rsid w:val="000C4278"/>
    <w:rsid w:val="000C440D"/>
    <w:rsid w:val="000C441F"/>
    <w:rsid w:val="000C458F"/>
    <w:rsid w:val="000C4702"/>
    <w:rsid w:val="000C47A8"/>
    <w:rsid w:val="000C49EA"/>
    <w:rsid w:val="000C4BCE"/>
    <w:rsid w:val="000C4C7B"/>
    <w:rsid w:val="000C4EAB"/>
    <w:rsid w:val="000C4EF6"/>
    <w:rsid w:val="000C4F29"/>
    <w:rsid w:val="000C4F30"/>
    <w:rsid w:val="000C5539"/>
    <w:rsid w:val="000C5735"/>
    <w:rsid w:val="000C5F53"/>
    <w:rsid w:val="000C5FA8"/>
    <w:rsid w:val="000C5FF0"/>
    <w:rsid w:val="000C605A"/>
    <w:rsid w:val="000C607C"/>
    <w:rsid w:val="000C6228"/>
    <w:rsid w:val="000C62A8"/>
    <w:rsid w:val="000C62B1"/>
    <w:rsid w:val="000C62CC"/>
    <w:rsid w:val="000C6372"/>
    <w:rsid w:val="000C643C"/>
    <w:rsid w:val="000C6566"/>
    <w:rsid w:val="000C65CC"/>
    <w:rsid w:val="000C667D"/>
    <w:rsid w:val="000C687F"/>
    <w:rsid w:val="000C6881"/>
    <w:rsid w:val="000C6C9F"/>
    <w:rsid w:val="000C6DAC"/>
    <w:rsid w:val="000C6E1B"/>
    <w:rsid w:val="000C6E61"/>
    <w:rsid w:val="000C705A"/>
    <w:rsid w:val="000C7263"/>
    <w:rsid w:val="000C72EF"/>
    <w:rsid w:val="000C746C"/>
    <w:rsid w:val="000C7726"/>
    <w:rsid w:val="000C778A"/>
    <w:rsid w:val="000C7B16"/>
    <w:rsid w:val="000C7B57"/>
    <w:rsid w:val="000C7BD1"/>
    <w:rsid w:val="000C7BE1"/>
    <w:rsid w:val="000C7E0B"/>
    <w:rsid w:val="000C7E4C"/>
    <w:rsid w:val="000C7ED5"/>
    <w:rsid w:val="000C7FD8"/>
    <w:rsid w:val="000D01AB"/>
    <w:rsid w:val="000D0366"/>
    <w:rsid w:val="000D07C0"/>
    <w:rsid w:val="000D07F6"/>
    <w:rsid w:val="000D081A"/>
    <w:rsid w:val="000D0894"/>
    <w:rsid w:val="000D091E"/>
    <w:rsid w:val="000D0A48"/>
    <w:rsid w:val="000D101A"/>
    <w:rsid w:val="000D12B7"/>
    <w:rsid w:val="000D169F"/>
    <w:rsid w:val="000D16A7"/>
    <w:rsid w:val="000D1714"/>
    <w:rsid w:val="000D17DC"/>
    <w:rsid w:val="000D18C8"/>
    <w:rsid w:val="000D1C3C"/>
    <w:rsid w:val="000D1C3E"/>
    <w:rsid w:val="000D1CFD"/>
    <w:rsid w:val="000D1DCB"/>
    <w:rsid w:val="000D1ECA"/>
    <w:rsid w:val="000D2038"/>
    <w:rsid w:val="000D24E1"/>
    <w:rsid w:val="000D252C"/>
    <w:rsid w:val="000D25DC"/>
    <w:rsid w:val="000D2827"/>
    <w:rsid w:val="000D28AE"/>
    <w:rsid w:val="000D2931"/>
    <w:rsid w:val="000D29B6"/>
    <w:rsid w:val="000D2A15"/>
    <w:rsid w:val="000D2A92"/>
    <w:rsid w:val="000D2FF6"/>
    <w:rsid w:val="000D308B"/>
    <w:rsid w:val="000D32F4"/>
    <w:rsid w:val="000D33E8"/>
    <w:rsid w:val="000D33EE"/>
    <w:rsid w:val="000D35A6"/>
    <w:rsid w:val="000D365A"/>
    <w:rsid w:val="000D36B5"/>
    <w:rsid w:val="000D3745"/>
    <w:rsid w:val="000D37F8"/>
    <w:rsid w:val="000D3812"/>
    <w:rsid w:val="000D3A81"/>
    <w:rsid w:val="000D3B77"/>
    <w:rsid w:val="000D3E6B"/>
    <w:rsid w:val="000D3EC6"/>
    <w:rsid w:val="000D3FBD"/>
    <w:rsid w:val="000D4042"/>
    <w:rsid w:val="000D4190"/>
    <w:rsid w:val="000D42A5"/>
    <w:rsid w:val="000D45A5"/>
    <w:rsid w:val="000D45CA"/>
    <w:rsid w:val="000D4660"/>
    <w:rsid w:val="000D47A2"/>
    <w:rsid w:val="000D48AA"/>
    <w:rsid w:val="000D4990"/>
    <w:rsid w:val="000D49B2"/>
    <w:rsid w:val="000D4B0B"/>
    <w:rsid w:val="000D4C4C"/>
    <w:rsid w:val="000D4CDE"/>
    <w:rsid w:val="000D4D54"/>
    <w:rsid w:val="000D4DD8"/>
    <w:rsid w:val="000D4DDF"/>
    <w:rsid w:val="000D4F03"/>
    <w:rsid w:val="000D4F5B"/>
    <w:rsid w:val="000D51B6"/>
    <w:rsid w:val="000D5397"/>
    <w:rsid w:val="000D53CD"/>
    <w:rsid w:val="000D551A"/>
    <w:rsid w:val="000D5524"/>
    <w:rsid w:val="000D5652"/>
    <w:rsid w:val="000D5795"/>
    <w:rsid w:val="000D58EF"/>
    <w:rsid w:val="000D59A4"/>
    <w:rsid w:val="000D5B46"/>
    <w:rsid w:val="000D5D80"/>
    <w:rsid w:val="000D5E52"/>
    <w:rsid w:val="000D5E61"/>
    <w:rsid w:val="000D6048"/>
    <w:rsid w:val="000D63C5"/>
    <w:rsid w:val="000D647B"/>
    <w:rsid w:val="000D6783"/>
    <w:rsid w:val="000D68FF"/>
    <w:rsid w:val="000D6A64"/>
    <w:rsid w:val="000D6AB8"/>
    <w:rsid w:val="000D6F59"/>
    <w:rsid w:val="000D70AC"/>
    <w:rsid w:val="000D712A"/>
    <w:rsid w:val="000D7387"/>
    <w:rsid w:val="000D744A"/>
    <w:rsid w:val="000D7492"/>
    <w:rsid w:val="000D7493"/>
    <w:rsid w:val="000D74F6"/>
    <w:rsid w:val="000D7569"/>
    <w:rsid w:val="000D75D0"/>
    <w:rsid w:val="000D76CE"/>
    <w:rsid w:val="000D7806"/>
    <w:rsid w:val="000D7884"/>
    <w:rsid w:val="000D7AAC"/>
    <w:rsid w:val="000D7AE8"/>
    <w:rsid w:val="000D7BC6"/>
    <w:rsid w:val="000D7E75"/>
    <w:rsid w:val="000E0103"/>
    <w:rsid w:val="000E0113"/>
    <w:rsid w:val="000E02D9"/>
    <w:rsid w:val="000E0308"/>
    <w:rsid w:val="000E0368"/>
    <w:rsid w:val="000E05AA"/>
    <w:rsid w:val="000E06C4"/>
    <w:rsid w:val="000E0860"/>
    <w:rsid w:val="000E0894"/>
    <w:rsid w:val="000E08A3"/>
    <w:rsid w:val="000E0A22"/>
    <w:rsid w:val="000E0A40"/>
    <w:rsid w:val="000E0AB1"/>
    <w:rsid w:val="000E0B28"/>
    <w:rsid w:val="000E0BAE"/>
    <w:rsid w:val="000E0BCD"/>
    <w:rsid w:val="000E0C33"/>
    <w:rsid w:val="000E0C47"/>
    <w:rsid w:val="000E0CE6"/>
    <w:rsid w:val="000E0EF7"/>
    <w:rsid w:val="000E0F21"/>
    <w:rsid w:val="000E103A"/>
    <w:rsid w:val="000E10BC"/>
    <w:rsid w:val="000E10C7"/>
    <w:rsid w:val="000E10E6"/>
    <w:rsid w:val="000E1114"/>
    <w:rsid w:val="000E111D"/>
    <w:rsid w:val="000E11CB"/>
    <w:rsid w:val="000E12D4"/>
    <w:rsid w:val="000E1373"/>
    <w:rsid w:val="000E1580"/>
    <w:rsid w:val="000E15A9"/>
    <w:rsid w:val="000E172A"/>
    <w:rsid w:val="000E17B5"/>
    <w:rsid w:val="000E18FA"/>
    <w:rsid w:val="000E1C6B"/>
    <w:rsid w:val="000E1C7B"/>
    <w:rsid w:val="000E1D0E"/>
    <w:rsid w:val="000E1D5A"/>
    <w:rsid w:val="000E1E09"/>
    <w:rsid w:val="000E1E84"/>
    <w:rsid w:val="000E1F11"/>
    <w:rsid w:val="000E1FE1"/>
    <w:rsid w:val="000E2072"/>
    <w:rsid w:val="000E21D6"/>
    <w:rsid w:val="000E2297"/>
    <w:rsid w:val="000E236B"/>
    <w:rsid w:val="000E2677"/>
    <w:rsid w:val="000E2835"/>
    <w:rsid w:val="000E2BFB"/>
    <w:rsid w:val="000E2DD2"/>
    <w:rsid w:val="000E2E64"/>
    <w:rsid w:val="000E30B6"/>
    <w:rsid w:val="000E3175"/>
    <w:rsid w:val="000E32BF"/>
    <w:rsid w:val="000E32D5"/>
    <w:rsid w:val="000E33C3"/>
    <w:rsid w:val="000E36D0"/>
    <w:rsid w:val="000E3A64"/>
    <w:rsid w:val="000E3AAB"/>
    <w:rsid w:val="000E3B1C"/>
    <w:rsid w:val="000E3B4E"/>
    <w:rsid w:val="000E3BF8"/>
    <w:rsid w:val="000E3BFE"/>
    <w:rsid w:val="000E3C4A"/>
    <w:rsid w:val="000E3DAA"/>
    <w:rsid w:val="000E407D"/>
    <w:rsid w:val="000E425C"/>
    <w:rsid w:val="000E452D"/>
    <w:rsid w:val="000E4621"/>
    <w:rsid w:val="000E4629"/>
    <w:rsid w:val="000E46E7"/>
    <w:rsid w:val="000E4958"/>
    <w:rsid w:val="000E4A82"/>
    <w:rsid w:val="000E4FDC"/>
    <w:rsid w:val="000E5380"/>
    <w:rsid w:val="000E53CC"/>
    <w:rsid w:val="000E5413"/>
    <w:rsid w:val="000E571B"/>
    <w:rsid w:val="000E576F"/>
    <w:rsid w:val="000E58A2"/>
    <w:rsid w:val="000E59C9"/>
    <w:rsid w:val="000E5AA0"/>
    <w:rsid w:val="000E5EFD"/>
    <w:rsid w:val="000E5F84"/>
    <w:rsid w:val="000E6299"/>
    <w:rsid w:val="000E62C2"/>
    <w:rsid w:val="000E62EF"/>
    <w:rsid w:val="000E6347"/>
    <w:rsid w:val="000E6495"/>
    <w:rsid w:val="000E675D"/>
    <w:rsid w:val="000E6A2E"/>
    <w:rsid w:val="000E6A42"/>
    <w:rsid w:val="000E6EFC"/>
    <w:rsid w:val="000E6F00"/>
    <w:rsid w:val="000E7024"/>
    <w:rsid w:val="000E70B4"/>
    <w:rsid w:val="000E723A"/>
    <w:rsid w:val="000E746A"/>
    <w:rsid w:val="000E765C"/>
    <w:rsid w:val="000E768D"/>
    <w:rsid w:val="000E77A8"/>
    <w:rsid w:val="000E78A8"/>
    <w:rsid w:val="000E7930"/>
    <w:rsid w:val="000E79F9"/>
    <w:rsid w:val="000E7CFA"/>
    <w:rsid w:val="000E7CFB"/>
    <w:rsid w:val="000E7DDE"/>
    <w:rsid w:val="000E7E49"/>
    <w:rsid w:val="000F015F"/>
    <w:rsid w:val="000F0216"/>
    <w:rsid w:val="000F0220"/>
    <w:rsid w:val="000F04A8"/>
    <w:rsid w:val="000F0525"/>
    <w:rsid w:val="000F057C"/>
    <w:rsid w:val="000F0588"/>
    <w:rsid w:val="000F0848"/>
    <w:rsid w:val="000F08C0"/>
    <w:rsid w:val="000F0901"/>
    <w:rsid w:val="000F09E1"/>
    <w:rsid w:val="000F0A0F"/>
    <w:rsid w:val="000F0CBB"/>
    <w:rsid w:val="000F0D3B"/>
    <w:rsid w:val="000F0D84"/>
    <w:rsid w:val="000F0E57"/>
    <w:rsid w:val="000F0E82"/>
    <w:rsid w:val="000F0F73"/>
    <w:rsid w:val="000F10FE"/>
    <w:rsid w:val="000F1228"/>
    <w:rsid w:val="000F123C"/>
    <w:rsid w:val="000F143D"/>
    <w:rsid w:val="000F168F"/>
    <w:rsid w:val="000F1985"/>
    <w:rsid w:val="000F1B9F"/>
    <w:rsid w:val="000F1CAA"/>
    <w:rsid w:val="000F1D40"/>
    <w:rsid w:val="000F1DB7"/>
    <w:rsid w:val="000F1E9F"/>
    <w:rsid w:val="000F1EB4"/>
    <w:rsid w:val="000F1F20"/>
    <w:rsid w:val="000F20D2"/>
    <w:rsid w:val="000F21B0"/>
    <w:rsid w:val="000F21BE"/>
    <w:rsid w:val="000F23BD"/>
    <w:rsid w:val="000F23DA"/>
    <w:rsid w:val="000F23F1"/>
    <w:rsid w:val="000F2468"/>
    <w:rsid w:val="000F2494"/>
    <w:rsid w:val="000F2497"/>
    <w:rsid w:val="000F251A"/>
    <w:rsid w:val="000F2788"/>
    <w:rsid w:val="000F2798"/>
    <w:rsid w:val="000F27F5"/>
    <w:rsid w:val="000F2910"/>
    <w:rsid w:val="000F2A7F"/>
    <w:rsid w:val="000F2B4A"/>
    <w:rsid w:val="000F2D37"/>
    <w:rsid w:val="000F2F12"/>
    <w:rsid w:val="000F2F58"/>
    <w:rsid w:val="000F2FC6"/>
    <w:rsid w:val="000F3024"/>
    <w:rsid w:val="000F3315"/>
    <w:rsid w:val="000F33E7"/>
    <w:rsid w:val="000F357D"/>
    <w:rsid w:val="000F362D"/>
    <w:rsid w:val="000F3A66"/>
    <w:rsid w:val="000F3C05"/>
    <w:rsid w:val="000F3C12"/>
    <w:rsid w:val="000F3CA1"/>
    <w:rsid w:val="000F3D87"/>
    <w:rsid w:val="000F3D97"/>
    <w:rsid w:val="000F3E15"/>
    <w:rsid w:val="000F3ED8"/>
    <w:rsid w:val="000F3F7A"/>
    <w:rsid w:val="000F40C2"/>
    <w:rsid w:val="000F40C6"/>
    <w:rsid w:val="000F4376"/>
    <w:rsid w:val="000F43A4"/>
    <w:rsid w:val="000F43EC"/>
    <w:rsid w:val="000F44E4"/>
    <w:rsid w:val="000F4559"/>
    <w:rsid w:val="000F46D4"/>
    <w:rsid w:val="000F4834"/>
    <w:rsid w:val="000F488A"/>
    <w:rsid w:val="000F494E"/>
    <w:rsid w:val="000F4AAC"/>
    <w:rsid w:val="000F4B01"/>
    <w:rsid w:val="000F4CFF"/>
    <w:rsid w:val="000F4DC6"/>
    <w:rsid w:val="000F50EE"/>
    <w:rsid w:val="000F5309"/>
    <w:rsid w:val="000F5456"/>
    <w:rsid w:val="000F54DF"/>
    <w:rsid w:val="000F5536"/>
    <w:rsid w:val="000F559E"/>
    <w:rsid w:val="000F56F8"/>
    <w:rsid w:val="000F58FC"/>
    <w:rsid w:val="000F59E2"/>
    <w:rsid w:val="000F5BEF"/>
    <w:rsid w:val="000F5CEC"/>
    <w:rsid w:val="000F5DB7"/>
    <w:rsid w:val="000F5DE5"/>
    <w:rsid w:val="000F60DE"/>
    <w:rsid w:val="000F6314"/>
    <w:rsid w:val="000F6328"/>
    <w:rsid w:val="000F6341"/>
    <w:rsid w:val="000F6456"/>
    <w:rsid w:val="000F666A"/>
    <w:rsid w:val="000F6683"/>
    <w:rsid w:val="000F68E7"/>
    <w:rsid w:val="000F6955"/>
    <w:rsid w:val="000F6A78"/>
    <w:rsid w:val="000F6B1F"/>
    <w:rsid w:val="000F6B88"/>
    <w:rsid w:val="000F6CF4"/>
    <w:rsid w:val="000F6E12"/>
    <w:rsid w:val="000F6F74"/>
    <w:rsid w:val="000F716C"/>
    <w:rsid w:val="000F7418"/>
    <w:rsid w:val="000F7451"/>
    <w:rsid w:val="000F75AB"/>
    <w:rsid w:val="000F75C7"/>
    <w:rsid w:val="000F794B"/>
    <w:rsid w:val="000F7C52"/>
    <w:rsid w:val="000F7DF9"/>
    <w:rsid w:val="0010002F"/>
    <w:rsid w:val="001001CD"/>
    <w:rsid w:val="001001FF"/>
    <w:rsid w:val="0010024A"/>
    <w:rsid w:val="001002BD"/>
    <w:rsid w:val="00100393"/>
    <w:rsid w:val="00100413"/>
    <w:rsid w:val="001004C4"/>
    <w:rsid w:val="001006BA"/>
    <w:rsid w:val="0010072E"/>
    <w:rsid w:val="00100737"/>
    <w:rsid w:val="001007D8"/>
    <w:rsid w:val="0010090A"/>
    <w:rsid w:val="00100A7F"/>
    <w:rsid w:val="00100B00"/>
    <w:rsid w:val="00100F2D"/>
    <w:rsid w:val="00100F68"/>
    <w:rsid w:val="00101037"/>
    <w:rsid w:val="00101101"/>
    <w:rsid w:val="00101110"/>
    <w:rsid w:val="0010123C"/>
    <w:rsid w:val="00101242"/>
    <w:rsid w:val="00101372"/>
    <w:rsid w:val="0010137D"/>
    <w:rsid w:val="001013D5"/>
    <w:rsid w:val="001016A5"/>
    <w:rsid w:val="00101744"/>
    <w:rsid w:val="001017EF"/>
    <w:rsid w:val="00101B1C"/>
    <w:rsid w:val="00101D11"/>
    <w:rsid w:val="00101E54"/>
    <w:rsid w:val="00101E8C"/>
    <w:rsid w:val="00101E8D"/>
    <w:rsid w:val="00101F2C"/>
    <w:rsid w:val="00102086"/>
    <w:rsid w:val="0010231A"/>
    <w:rsid w:val="0010245C"/>
    <w:rsid w:val="00102511"/>
    <w:rsid w:val="001025E1"/>
    <w:rsid w:val="001027C1"/>
    <w:rsid w:val="001027CA"/>
    <w:rsid w:val="00102A01"/>
    <w:rsid w:val="00102A49"/>
    <w:rsid w:val="00102AE2"/>
    <w:rsid w:val="00102E11"/>
    <w:rsid w:val="00103036"/>
    <w:rsid w:val="001031DA"/>
    <w:rsid w:val="0010333A"/>
    <w:rsid w:val="00103420"/>
    <w:rsid w:val="0010343A"/>
    <w:rsid w:val="00103A9E"/>
    <w:rsid w:val="00103D7E"/>
    <w:rsid w:val="0010406E"/>
    <w:rsid w:val="001042FE"/>
    <w:rsid w:val="00104451"/>
    <w:rsid w:val="0010476E"/>
    <w:rsid w:val="001049DC"/>
    <w:rsid w:val="00104A24"/>
    <w:rsid w:val="00104A3C"/>
    <w:rsid w:val="00104A43"/>
    <w:rsid w:val="00104A5D"/>
    <w:rsid w:val="00104A61"/>
    <w:rsid w:val="00104BB0"/>
    <w:rsid w:val="00104C74"/>
    <w:rsid w:val="00104E2F"/>
    <w:rsid w:val="00104F1D"/>
    <w:rsid w:val="00104FFE"/>
    <w:rsid w:val="001050C2"/>
    <w:rsid w:val="00105367"/>
    <w:rsid w:val="0010537A"/>
    <w:rsid w:val="001053E3"/>
    <w:rsid w:val="0010545C"/>
    <w:rsid w:val="00105591"/>
    <w:rsid w:val="0010588F"/>
    <w:rsid w:val="0010594C"/>
    <w:rsid w:val="00105B53"/>
    <w:rsid w:val="00105E09"/>
    <w:rsid w:val="00105EAA"/>
    <w:rsid w:val="00105F1F"/>
    <w:rsid w:val="00105F9D"/>
    <w:rsid w:val="0010621F"/>
    <w:rsid w:val="00106223"/>
    <w:rsid w:val="001064D9"/>
    <w:rsid w:val="00106506"/>
    <w:rsid w:val="001065B2"/>
    <w:rsid w:val="00106765"/>
    <w:rsid w:val="001067F9"/>
    <w:rsid w:val="00106818"/>
    <w:rsid w:val="00106877"/>
    <w:rsid w:val="0010688B"/>
    <w:rsid w:val="001069FF"/>
    <w:rsid w:val="00106D64"/>
    <w:rsid w:val="00106E02"/>
    <w:rsid w:val="00106F5D"/>
    <w:rsid w:val="001070B4"/>
    <w:rsid w:val="001070FE"/>
    <w:rsid w:val="00107307"/>
    <w:rsid w:val="00107340"/>
    <w:rsid w:val="001074E7"/>
    <w:rsid w:val="00107527"/>
    <w:rsid w:val="00107573"/>
    <w:rsid w:val="001075A0"/>
    <w:rsid w:val="001077C7"/>
    <w:rsid w:val="00107925"/>
    <w:rsid w:val="00107AA0"/>
    <w:rsid w:val="00107D75"/>
    <w:rsid w:val="00107EF3"/>
    <w:rsid w:val="001100B6"/>
    <w:rsid w:val="00110196"/>
    <w:rsid w:val="001102E1"/>
    <w:rsid w:val="0011031B"/>
    <w:rsid w:val="001103A1"/>
    <w:rsid w:val="001103EB"/>
    <w:rsid w:val="001109F3"/>
    <w:rsid w:val="00110A3F"/>
    <w:rsid w:val="00110D70"/>
    <w:rsid w:val="00110E0E"/>
    <w:rsid w:val="00111065"/>
    <w:rsid w:val="0011117B"/>
    <w:rsid w:val="0011137D"/>
    <w:rsid w:val="00111386"/>
    <w:rsid w:val="00111443"/>
    <w:rsid w:val="00111524"/>
    <w:rsid w:val="001115DC"/>
    <w:rsid w:val="0011160B"/>
    <w:rsid w:val="001116C5"/>
    <w:rsid w:val="00111700"/>
    <w:rsid w:val="00111833"/>
    <w:rsid w:val="0011184B"/>
    <w:rsid w:val="001118E6"/>
    <w:rsid w:val="001118FC"/>
    <w:rsid w:val="00111942"/>
    <w:rsid w:val="001119A2"/>
    <w:rsid w:val="00111AE5"/>
    <w:rsid w:val="00111B71"/>
    <w:rsid w:val="00111C6C"/>
    <w:rsid w:val="00111EED"/>
    <w:rsid w:val="00111FB5"/>
    <w:rsid w:val="00112160"/>
    <w:rsid w:val="00112285"/>
    <w:rsid w:val="00112343"/>
    <w:rsid w:val="00112476"/>
    <w:rsid w:val="0011264A"/>
    <w:rsid w:val="001127DE"/>
    <w:rsid w:val="0011294B"/>
    <w:rsid w:val="00112BCD"/>
    <w:rsid w:val="00112BFC"/>
    <w:rsid w:val="00112C4E"/>
    <w:rsid w:val="00112D04"/>
    <w:rsid w:val="00112DF9"/>
    <w:rsid w:val="00112E1B"/>
    <w:rsid w:val="00112E20"/>
    <w:rsid w:val="00112E41"/>
    <w:rsid w:val="00112F31"/>
    <w:rsid w:val="00112F82"/>
    <w:rsid w:val="001131F5"/>
    <w:rsid w:val="001132A9"/>
    <w:rsid w:val="001136F0"/>
    <w:rsid w:val="0011370A"/>
    <w:rsid w:val="00113809"/>
    <w:rsid w:val="0011391E"/>
    <w:rsid w:val="001139DD"/>
    <w:rsid w:val="00113C02"/>
    <w:rsid w:val="00113D42"/>
    <w:rsid w:val="00113DD5"/>
    <w:rsid w:val="00113E23"/>
    <w:rsid w:val="00113F19"/>
    <w:rsid w:val="00113F20"/>
    <w:rsid w:val="00113FEE"/>
    <w:rsid w:val="00113FFF"/>
    <w:rsid w:val="00114101"/>
    <w:rsid w:val="0011454D"/>
    <w:rsid w:val="00114777"/>
    <w:rsid w:val="00114785"/>
    <w:rsid w:val="001147B6"/>
    <w:rsid w:val="0011484F"/>
    <w:rsid w:val="00114956"/>
    <w:rsid w:val="001149ED"/>
    <w:rsid w:val="00114DF7"/>
    <w:rsid w:val="00114E99"/>
    <w:rsid w:val="0011509C"/>
    <w:rsid w:val="001150E4"/>
    <w:rsid w:val="0011515F"/>
    <w:rsid w:val="001151C1"/>
    <w:rsid w:val="0011526A"/>
    <w:rsid w:val="00115466"/>
    <w:rsid w:val="00115601"/>
    <w:rsid w:val="001157C5"/>
    <w:rsid w:val="001158FF"/>
    <w:rsid w:val="00115D3F"/>
    <w:rsid w:val="00115E64"/>
    <w:rsid w:val="001160D8"/>
    <w:rsid w:val="00116235"/>
    <w:rsid w:val="001162F6"/>
    <w:rsid w:val="00116448"/>
    <w:rsid w:val="001167D2"/>
    <w:rsid w:val="00116A05"/>
    <w:rsid w:val="00116B0A"/>
    <w:rsid w:val="00116BCF"/>
    <w:rsid w:val="00116E88"/>
    <w:rsid w:val="00116F2D"/>
    <w:rsid w:val="001171EA"/>
    <w:rsid w:val="0011728C"/>
    <w:rsid w:val="001175C5"/>
    <w:rsid w:val="001177B6"/>
    <w:rsid w:val="001178F6"/>
    <w:rsid w:val="00117C57"/>
    <w:rsid w:val="00117C8F"/>
    <w:rsid w:val="00117EFD"/>
    <w:rsid w:val="00117F42"/>
    <w:rsid w:val="00117F91"/>
    <w:rsid w:val="00120007"/>
    <w:rsid w:val="001200C9"/>
    <w:rsid w:val="001202BF"/>
    <w:rsid w:val="00120327"/>
    <w:rsid w:val="001203A0"/>
    <w:rsid w:val="001203CF"/>
    <w:rsid w:val="00120491"/>
    <w:rsid w:val="00120A99"/>
    <w:rsid w:val="00120AF8"/>
    <w:rsid w:val="00120BAB"/>
    <w:rsid w:val="00120F5B"/>
    <w:rsid w:val="0012118A"/>
    <w:rsid w:val="001211A1"/>
    <w:rsid w:val="0012124F"/>
    <w:rsid w:val="001212B1"/>
    <w:rsid w:val="00121405"/>
    <w:rsid w:val="0012144D"/>
    <w:rsid w:val="0012155B"/>
    <w:rsid w:val="001215C3"/>
    <w:rsid w:val="00121614"/>
    <w:rsid w:val="0012165B"/>
    <w:rsid w:val="001218B7"/>
    <w:rsid w:val="00121921"/>
    <w:rsid w:val="00121982"/>
    <w:rsid w:val="00121B17"/>
    <w:rsid w:val="00121C3F"/>
    <w:rsid w:val="00121C98"/>
    <w:rsid w:val="00121F8B"/>
    <w:rsid w:val="001223D7"/>
    <w:rsid w:val="001224F1"/>
    <w:rsid w:val="001225CD"/>
    <w:rsid w:val="0012267D"/>
    <w:rsid w:val="001226B8"/>
    <w:rsid w:val="00122793"/>
    <w:rsid w:val="00122876"/>
    <w:rsid w:val="00122922"/>
    <w:rsid w:val="001229EC"/>
    <w:rsid w:val="001231A5"/>
    <w:rsid w:val="001231B5"/>
    <w:rsid w:val="001233D2"/>
    <w:rsid w:val="00123513"/>
    <w:rsid w:val="0012363F"/>
    <w:rsid w:val="001236A4"/>
    <w:rsid w:val="00123728"/>
    <w:rsid w:val="0012373C"/>
    <w:rsid w:val="0012374A"/>
    <w:rsid w:val="00123897"/>
    <w:rsid w:val="00123921"/>
    <w:rsid w:val="0012393B"/>
    <w:rsid w:val="00123CAA"/>
    <w:rsid w:val="00123E12"/>
    <w:rsid w:val="00123E3D"/>
    <w:rsid w:val="00123FD2"/>
    <w:rsid w:val="001243FB"/>
    <w:rsid w:val="001246C3"/>
    <w:rsid w:val="0012472D"/>
    <w:rsid w:val="00124811"/>
    <w:rsid w:val="00124A39"/>
    <w:rsid w:val="00124CD8"/>
    <w:rsid w:val="00124D70"/>
    <w:rsid w:val="00124EF3"/>
    <w:rsid w:val="0012501C"/>
    <w:rsid w:val="00125207"/>
    <w:rsid w:val="0012523C"/>
    <w:rsid w:val="00125312"/>
    <w:rsid w:val="00125355"/>
    <w:rsid w:val="00125418"/>
    <w:rsid w:val="001254F1"/>
    <w:rsid w:val="00125546"/>
    <w:rsid w:val="001256E8"/>
    <w:rsid w:val="001257CF"/>
    <w:rsid w:val="001257EF"/>
    <w:rsid w:val="00125999"/>
    <w:rsid w:val="00125D0C"/>
    <w:rsid w:val="00125DBA"/>
    <w:rsid w:val="00125DCB"/>
    <w:rsid w:val="00125EFA"/>
    <w:rsid w:val="00125F2C"/>
    <w:rsid w:val="00125F3F"/>
    <w:rsid w:val="00125FE6"/>
    <w:rsid w:val="00125FEE"/>
    <w:rsid w:val="00126046"/>
    <w:rsid w:val="001260B8"/>
    <w:rsid w:val="00126111"/>
    <w:rsid w:val="0012611B"/>
    <w:rsid w:val="001264B7"/>
    <w:rsid w:val="001264F5"/>
    <w:rsid w:val="00126516"/>
    <w:rsid w:val="00126694"/>
    <w:rsid w:val="00126723"/>
    <w:rsid w:val="0012689B"/>
    <w:rsid w:val="001268AB"/>
    <w:rsid w:val="00126979"/>
    <w:rsid w:val="00126AE7"/>
    <w:rsid w:val="00126B5E"/>
    <w:rsid w:val="00126BA2"/>
    <w:rsid w:val="00126C06"/>
    <w:rsid w:val="00126D3A"/>
    <w:rsid w:val="00126DB5"/>
    <w:rsid w:val="00126E86"/>
    <w:rsid w:val="00126FD3"/>
    <w:rsid w:val="001270FB"/>
    <w:rsid w:val="00127115"/>
    <w:rsid w:val="0012714D"/>
    <w:rsid w:val="00127173"/>
    <w:rsid w:val="001272C4"/>
    <w:rsid w:val="00127364"/>
    <w:rsid w:val="00127438"/>
    <w:rsid w:val="001274C6"/>
    <w:rsid w:val="00127705"/>
    <w:rsid w:val="00127782"/>
    <w:rsid w:val="00127B0B"/>
    <w:rsid w:val="00127BF8"/>
    <w:rsid w:val="00127FAC"/>
    <w:rsid w:val="001300F1"/>
    <w:rsid w:val="001304CA"/>
    <w:rsid w:val="001305ED"/>
    <w:rsid w:val="00130690"/>
    <w:rsid w:val="001306D3"/>
    <w:rsid w:val="001308E6"/>
    <w:rsid w:val="00130A6A"/>
    <w:rsid w:val="00130C11"/>
    <w:rsid w:val="00130D5F"/>
    <w:rsid w:val="00130E32"/>
    <w:rsid w:val="00130E56"/>
    <w:rsid w:val="00130EDF"/>
    <w:rsid w:val="001310BC"/>
    <w:rsid w:val="00131101"/>
    <w:rsid w:val="00131111"/>
    <w:rsid w:val="001311CB"/>
    <w:rsid w:val="001315CB"/>
    <w:rsid w:val="00131A8E"/>
    <w:rsid w:val="00131CC7"/>
    <w:rsid w:val="00131E06"/>
    <w:rsid w:val="00132268"/>
    <w:rsid w:val="001322FD"/>
    <w:rsid w:val="001323C5"/>
    <w:rsid w:val="0013240E"/>
    <w:rsid w:val="001324FA"/>
    <w:rsid w:val="00132529"/>
    <w:rsid w:val="001325A9"/>
    <w:rsid w:val="00132767"/>
    <w:rsid w:val="00132772"/>
    <w:rsid w:val="001327E8"/>
    <w:rsid w:val="00132979"/>
    <w:rsid w:val="00132B7B"/>
    <w:rsid w:val="00132BBA"/>
    <w:rsid w:val="00132C8B"/>
    <w:rsid w:val="00132F74"/>
    <w:rsid w:val="0013337C"/>
    <w:rsid w:val="0013344B"/>
    <w:rsid w:val="001334EC"/>
    <w:rsid w:val="001336CF"/>
    <w:rsid w:val="00133789"/>
    <w:rsid w:val="001337FB"/>
    <w:rsid w:val="00133BE6"/>
    <w:rsid w:val="00133F10"/>
    <w:rsid w:val="00133F62"/>
    <w:rsid w:val="0013434D"/>
    <w:rsid w:val="00134399"/>
    <w:rsid w:val="0013439C"/>
    <w:rsid w:val="00134481"/>
    <w:rsid w:val="001345DB"/>
    <w:rsid w:val="001345E0"/>
    <w:rsid w:val="0013461E"/>
    <w:rsid w:val="0013489E"/>
    <w:rsid w:val="00134F41"/>
    <w:rsid w:val="00134F5D"/>
    <w:rsid w:val="00135155"/>
    <w:rsid w:val="00135230"/>
    <w:rsid w:val="00135282"/>
    <w:rsid w:val="00135309"/>
    <w:rsid w:val="00135384"/>
    <w:rsid w:val="001354C1"/>
    <w:rsid w:val="00135545"/>
    <w:rsid w:val="00135575"/>
    <w:rsid w:val="00135601"/>
    <w:rsid w:val="00135711"/>
    <w:rsid w:val="00135988"/>
    <w:rsid w:val="001359CA"/>
    <w:rsid w:val="001359D8"/>
    <w:rsid w:val="00135AEE"/>
    <w:rsid w:val="00135D8C"/>
    <w:rsid w:val="00135E14"/>
    <w:rsid w:val="00136178"/>
    <w:rsid w:val="00136225"/>
    <w:rsid w:val="0013632F"/>
    <w:rsid w:val="001365EB"/>
    <w:rsid w:val="00136683"/>
    <w:rsid w:val="00136929"/>
    <w:rsid w:val="0013698D"/>
    <w:rsid w:val="00136BA6"/>
    <w:rsid w:val="00136BDF"/>
    <w:rsid w:val="00136CEC"/>
    <w:rsid w:val="00136F49"/>
    <w:rsid w:val="0013731A"/>
    <w:rsid w:val="001374E9"/>
    <w:rsid w:val="00137715"/>
    <w:rsid w:val="001377E5"/>
    <w:rsid w:val="00137C56"/>
    <w:rsid w:val="00137DC4"/>
    <w:rsid w:val="00137E57"/>
    <w:rsid w:val="00137F4A"/>
    <w:rsid w:val="0014020A"/>
    <w:rsid w:val="00140286"/>
    <w:rsid w:val="001402B5"/>
    <w:rsid w:val="001404EB"/>
    <w:rsid w:val="0014059E"/>
    <w:rsid w:val="001405C4"/>
    <w:rsid w:val="001409BE"/>
    <w:rsid w:val="00140A53"/>
    <w:rsid w:val="00140A8E"/>
    <w:rsid w:val="00140BFF"/>
    <w:rsid w:val="00140EA1"/>
    <w:rsid w:val="00140ED8"/>
    <w:rsid w:val="00140EE1"/>
    <w:rsid w:val="00141253"/>
    <w:rsid w:val="0014127B"/>
    <w:rsid w:val="00141350"/>
    <w:rsid w:val="0014142B"/>
    <w:rsid w:val="001414D5"/>
    <w:rsid w:val="0014154A"/>
    <w:rsid w:val="001415A3"/>
    <w:rsid w:val="00141847"/>
    <w:rsid w:val="00141967"/>
    <w:rsid w:val="001419DA"/>
    <w:rsid w:val="00141AF7"/>
    <w:rsid w:val="00141C9A"/>
    <w:rsid w:val="00141E99"/>
    <w:rsid w:val="00141F62"/>
    <w:rsid w:val="0014239D"/>
    <w:rsid w:val="001423D4"/>
    <w:rsid w:val="00142483"/>
    <w:rsid w:val="0014255E"/>
    <w:rsid w:val="00142575"/>
    <w:rsid w:val="00142628"/>
    <w:rsid w:val="0014264C"/>
    <w:rsid w:val="001426A5"/>
    <w:rsid w:val="001429C0"/>
    <w:rsid w:val="00142BB1"/>
    <w:rsid w:val="00142CE2"/>
    <w:rsid w:val="00142CF7"/>
    <w:rsid w:val="001430EC"/>
    <w:rsid w:val="00143285"/>
    <w:rsid w:val="00143289"/>
    <w:rsid w:val="00143437"/>
    <w:rsid w:val="001436BC"/>
    <w:rsid w:val="001436CE"/>
    <w:rsid w:val="0014376E"/>
    <w:rsid w:val="001438C4"/>
    <w:rsid w:val="00143A50"/>
    <w:rsid w:val="00143B5F"/>
    <w:rsid w:val="00143C27"/>
    <w:rsid w:val="00143CB0"/>
    <w:rsid w:val="00143DE5"/>
    <w:rsid w:val="00143E9F"/>
    <w:rsid w:val="00143F09"/>
    <w:rsid w:val="00144139"/>
    <w:rsid w:val="001442F9"/>
    <w:rsid w:val="0014435B"/>
    <w:rsid w:val="0014440B"/>
    <w:rsid w:val="001444D0"/>
    <w:rsid w:val="00144672"/>
    <w:rsid w:val="001446E3"/>
    <w:rsid w:val="00144982"/>
    <w:rsid w:val="00144C1E"/>
    <w:rsid w:val="00144C62"/>
    <w:rsid w:val="00144CB0"/>
    <w:rsid w:val="00144CC6"/>
    <w:rsid w:val="00144E5B"/>
    <w:rsid w:val="00144F0F"/>
    <w:rsid w:val="001450B0"/>
    <w:rsid w:val="001450C6"/>
    <w:rsid w:val="00145137"/>
    <w:rsid w:val="001451CD"/>
    <w:rsid w:val="001452FE"/>
    <w:rsid w:val="001455C4"/>
    <w:rsid w:val="001457DB"/>
    <w:rsid w:val="0014582C"/>
    <w:rsid w:val="0014584C"/>
    <w:rsid w:val="0014587A"/>
    <w:rsid w:val="001459F8"/>
    <w:rsid w:val="00145A03"/>
    <w:rsid w:val="00145A97"/>
    <w:rsid w:val="00145AB5"/>
    <w:rsid w:val="00145BF2"/>
    <w:rsid w:val="00145CF8"/>
    <w:rsid w:val="00145E34"/>
    <w:rsid w:val="00145E66"/>
    <w:rsid w:val="00145F59"/>
    <w:rsid w:val="00146053"/>
    <w:rsid w:val="00146161"/>
    <w:rsid w:val="00146314"/>
    <w:rsid w:val="001463EC"/>
    <w:rsid w:val="001464DE"/>
    <w:rsid w:val="0014650C"/>
    <w:rsid w:val="00146681"/>
    <w:rsid w:val="001466A3"/>
    <w:rsid w:val="00146816"/>
    <w:rsid w:val="0014695A"/>
    <w:rsid w:val="00146A5C"/>
    <w:rsid w:val="00146C7B"/>
    <w:rsid w:val="00146C94"/>
    <w:rsid w:val="00146CFB"/>
    <w:rsid w:val="0014714D"/>
    <w:rsid w:val="00147464"/>
    <w:rsid w:val="0014757A"/>
    <w:rsid w:val="00147829"/>
    <w:rsid w:val="001478F8"/>
    <w:rsid w:val="00147A4B"/>
    <w:rsid w:val="00147A7C"/>
    <w:rsid w:val="00147D14"/>
    <w:rsid w:val="00147E03"/>
    <w:rsid w:val="00150187"/>
    <w:rsid w:val="00150547"/>
    <w:rsid w:val="0015058E"/>
    <w:rsid w:val="00150747"/>
    <w:rsid w:val="00150B97"/>
    <w:rsid w:val="00150BB0"/>
    <w:rsid w:val="00150DDD"/>
    <w:rsid w:val="00151087"/>
    <w:rsid w:val="00151176"/>
    <w:rsid w:val="001513DD"/>
    <w:rsid w:val="0015142A"/>
    <w:rsid w:val="001519C1"/>
    <w:rsid w:val="00151D36"/>
    <w:rsid w:val="00151D44"/>
    <w:rsid w:val="00151E2A"/>
    <w:rsid w:val="00151EEE"/>
    <w:rsid w:val="00151F4F"/>
    <w:rsid w:val="00151FAC"/>
    <w:rsid w:val="00152035"/>
    <w:rsid w:val="00152164"/>
    <w:rsid w:val="001521EB"/>
    <w:rsid w:val="001523BF"/>
    <w:rsid w:val="00152409"/>
    <w:rsid w:val="00152411"/>
    <w:rsid w:val="0015241F"/>
    <w:rsid w:val="00152513"/>
    <w:rsid w:val="00152548"/>
    <w:rsid w:val="001525F6"/>
    <w:rsid w:val="0015262D"/>
    <w:rsid w:val="00152635"/>
    <w:rsid w:val="00152699"/>
    <w:rsid w:val="001528A3"/>
    <w:rsid w:val="001528E8"/>
    <w:rsid w:val="0015290E"/>
    <w:rsid w:val="00152A59"/>
    <w:rsid w:val="00152AAB"/>
    <w:rsid w:val="00152D64"/>
    <w:rsid w:val="0015306B"/>
    <w:rsid w:val="0015317A"/>
    <w:rsid w:val="001531CA"/>
    <w:rsid w:val="0015333C"/>
    <w:rsid w:val="00153521"/>
    <w:rsid w:val="0015361C"/>
    <w:rsid w:val="001536A8"/>
    <w:rsid w:val="0015376E"/>
    <w:rsid w:val="00153860"/>
    <w:rsid w:val="00153881"/>
    <w:rsid w:val="00153895"/>
    <w:rsid w:val="001538BE"/>
    <w:rsid w:val="00153C3E"/>
    <w:rsid w:val="00153CB5"/>
    <w:rsid w:val="00153D18"/>
    <w:rsid w:val="00153F56"/>
    <w:rsid w:val="001541AC"/>
    <w:rsid w:val="0015423E"/>
    <w:rsid w:val="0015465A"/>
    <w:rsid w:val="0015471E"/>
    <w:rsid w:val="00154900"/>
    <w:rsid w:val="001549C3"/>
    <w:rsid w:val="00154BCE"/>
    <w:rsid w:val="00154F55"/>
    <w:rsid w:val="00154FE5"/>
    <w:rsid w:val="00155024"/>
    <w:rsid w:val="001550B1"/>
    <w:rsid w:val="00155147"/>
    <w:rsid w:val="00155628"/>
    <w:rsid w:val="001556E5"/>
    <w:rsid w:val="0015581B"/>
    <w:rsid w:val="00155956"/>
    <w:rsid w:val="00155A68"/>
    <w:rsid w:val="00155A94"/>
    <w:rsid w:val="00155E69"/>
    <w:rsid w:val="00155E73"/>
    <w:rsid w:val="00155F61"/>
    <w:rsid w:val="00156177"/>
    <w:rsid w:val="00156325"/>
    <w:rsid w:val="00156359"/>
    <w:rsid w:val="00156527"/>
    <w:rsid w:val="00156531"/>
    <w:rsid w:val="001565E2"/>
    <w:rsid w:val="00156799"/>
    <w:rsid w:val="00156905"/>
    <w:rsid w:val="001569DC"/>
    <w:rsid w:val="00156A8B"/>
    <w:rsid w:val="00156EA3"/>
    <w:rsid w:val="00157102"/>
    <w:rsid w:val="00157563"/>
    <w:rsid w:val="00157638"/>
    <w:rsid w:val="0015769B"/>
    <w:rsid w:val="001577A1"/>
    <w:rsid w:val="00157A1E"/>
    <w:rsid w:val="00157A3B"/>
    <w:rsid w:val="00157A9F"/>
    <w:rsid w:val="00157B05"/>
    <w:rsid w:val="00157BFE"/>
    <w:rsid w:val="00157C77"/>
    <w:rsid w:val="00157CE3"/>
    <w:rsid w:val="00157D6F"/>
    <w:rsid w:val="00157DDD"/>
    <w:rsid w:val="00157EEA"/>
    <w:rsid w:val="00157F30"/>
    <w:rsid w:val="001600DC"/>
    <w:rsid w:val="00160180"/>
    <w:rsid w:val="0016022C"/>
    <w:rsid w:val="00160297"/>
    <w:rsid w:val="0016034B"/>
    <w:rsid w:val="001606D5"/>
    <w:rsid w:val="001607A6"/>
    <w:rsid w:val="00160950"/>
    <w:rsid w:val="00160BAB"/>
    <w:rsid w:val="00160C25"/>
    <w:rsid w:val="00160DC9"/>
    <w:rsid w:val="001610E7"/>
    <w:rsid w:val="001611B0"/>
    <w:rsid w:val="001612DA"/>
    <w:rsid w:val="00161346"/>
    <w:rsid w:val="00161664"/>
    <w:rsid w:val="00161855"/>
    <w:rsid w:val="00161949"/>
    <w:rsid w:val="001619E2"/>
    <w:rsid w:val="00161AB2"/>
    <w:rsid w:val="00161AE9"/>
    <w:rsid w:val="00161CCE"/>
    <w:rsid w:val="00161DC3"/>
    <w:rsid w:val="00161EDA"/>
    <w:rsid w:val="001620E2"/>
    <w:rsid w:val="001623F3"/>
    <w:rsid w:val="0016252D"/>
    <w:rsid w:val="00162580"/>
    <w:rsid w:val="0016260E"/>
    <w:rsid w:val="00162687"/>
    <w:rsid w:val="00162B09"/>
    <w:rsid w:val="00162B57"/>
    <w:rsid w:val="00162B7E"/>
    <w:rsid w:val="00162BD5"/>
    <w:rsid w:val="00162C43"/>
    <w:rsid w:val="0016304B"/>
    <w:rsid w:val="001630B5"/>
    <w:rsid w:val="0016328D"/>
    <w:rsid w:val="00163363"/>
    <w:rsid w:val="0016337B"/>
    <w:rsid w:val="001633AA"/>
    <w:rsid w:val="00163514"/>
    <w:rsid w:val="0016359C"/>
    <w:rsid w:val="001635C2"/>
    <w:rsid w:val="0016389B"/>
    <w:rsid w:val="00163B13"/>
    <w:rsid w:val="0016402E"/>
    <w:rsid w:val="0016409A"/>
    <w:rsid w:val="001640D0"/>
    <w:rsid w:val="00164127"/>
    <w:rsid w:val="001642B3"/>
    <w:rsid w:val="0016435A"/>
    <w:rsid w:val="001643BF"/>
    <w:rsid w:val="001643ED"/>
    <w:rsid w:val="00164496"/>
    <w:rsid w:val="001645BF"/>
    <w:rsid w:val="001646F1"/>
    <w:rsid w:val="00164703"/>
    <w:rsid w:val="00164809"/>
    <w:rsid w:val="00164936"/>
    <w:rsid w:val="00164BD1"/>
    <w:rsid w:val="00164C87"/>
    <w:rsid w:val="00164D1B"/>
    <w:rsid w:val="00164EA7"/>
    <w:rsid w:val="00164EC9"/>
    <w:rsid w:val="00164F54"/>
    <w:rsid w:val="00165198"/>
    <w:rsid w:val="00165330"/>
    <w:rsid w:val="00165598"/>
    <w:rsid w:val="001655D2"/>
    <w:rsid w:val="001656AF"/>
    <w:rsid w:val="00165861"/>
    <w:rsid w:val="0016592F"/>
    <w:rsid w:val="0016597C"/>
    <w:rsid w:val="00165C0D"/>
    <w:rsid w:val="00165CF1"/>
    <w:rsid w:val="00165EB2"/>
    <w:rsid w:val="00165F0E"/>
    <w:rsid w:val="00165FBB"/>
    <w:rsid w:val="001661C6"/>
    <w:rsid w:val="001663CC"/>
    <w:rsid w:val="001665A8"/>
    <w:rsid w:val="001666A1"/>
    <w:rsid w:val="001666C8"/>
    <w:rsid w:val="001667DB"/>
    <w:rsid w:val="001667F4"/>
    <w:rsid w:val="00166969"/>
    <w:rsid w:val="00166AB7"/>
    <w:rsid w:val="00166B04"/>
    <w:rsid w:val="00166B2C"/>
    <w:rsid w:val="00166B48"/>
    <w:rsid w:val="00166BBC"/>
    <w:rsid w:val="00166D78"/>
    <w:rsid w:val="00166DFA"/>
    <w:rsid w:val="00166E4A"/>
    <w:rsid w:val="0016708B"/>
    <w:rsid w:val="001670BF"/>
    <w:rsid w:val="0016713C"/>
    <w:rsid w:val="00167152"/>
    <w:rsid w:val="001671DE"/>
    <w:rsid w:val="0016742D"/>
    <w:rsid w:val="001674E1"/>
    <w:rsid w:val="00167513"/>
    <w:rsid w:val="00167569"/>
    <w:rsid w:val="00167773"/>
    <w:rsid w:val="001679BE"/>
    <w:rsid w:val="00167A6F"/>
    <w:rsid w:val="00167B12"/>
    <w:rsid w:val="00167D24"/>
    <w:rsid w:val="00170072"/>
    <w:rsid w:val="0017015B"/>
    <w:rsid w:val="001702F3"/>
    <w:rsid w:val="0017053F"/>
    <w:rsid w:val="00170557"/>
    <w:rsid w:val="001705F4"/>
    <w:rsid w:val="001706FA"/>
    <w:rsid w:val="001707D4"/>
    <w:rsid w:val="00170821"/>
    <w:rsid w:val="00170B10"/>
    <w:rsid w:val="00170B67"/>
    <w:rsid w:val="00170C53"/>
    <w:rsid w:val="00170EBA"/>
    <w:rsid w:val="0017100C"/>
    <w:rsid w:val="0017110B"/>
    <w:rsid w:val="00171242"/>
    <w:rsid w:val="00171290"/>
    <w:rsid w:val="0017137A"/>
    <w:rsid w:val="001715A3"/>
    <w:rsid w:val="0017165E"/>
    <w:rsid w:val="001717D6"/>
    <w:rsid w:val="0017180F"/>
    <w:rsid w:val="00171C1E"/>
    <w:rsid w:val="00171C4D"/>
    <w:rsid w:val="00171C66"/>
    <w:rsid w:val="00171D4C"/>
    <w:rsid w:val="00171DAF"/>
    <w:rsid w:val="00171EE4"/>
    <w:rsid w:val="00171FF3"/>
    <w:rsid w:val="00172069"/>
    <w:rsid w:val="001721B5"/>
    <w:rsid w:val="00172230"/>
    <w:rsid w:val="0017234B"/>
    <w:rsid w:val="0017237E"/>
    <w:rsid w:val="00172530"/>
    <w:rsid w:val="00172628"/>
    <w:rsid w:val="00172656"/>
    <w:rsid w:val="00172834"/>
    <w:rsid w:val="00172ACE"/>
    <w:rsid w:val="00172C88"/>
    <w:rsid w:val="00172DF0"/>
    <w:rsid w:val="00173006"/>
    <w:rsid w:val="001730A4"/>
    <w:rsid w:val="00173585"/>
    <w:rsid w:val="00173891"/>
    <w:rsid w:val="00173A34"/>
    <w:rsid w:val="00173AB7"/>
    <w:rsid w:val="00173B24"/>
    <w:rsid w:val="00173C47"/>
    <w:rsid w:val="001740AC"/>
    <w:rsid w:val="00174177"/>
    <w:rsid w:val="00174353"/>
    <w:rsid w:val="00174373"/>
    <w:rsid w:val="001743AD"/>
    <w:rsid w:val="001743B6"/>
    <w:rsid w:val="001744A5"/>
    <w:rsid w:val="0017457D"/>
    <w:rsid w:val="001746E7"/>
    <w:rsid w:val="00174792"/>
    <w:rsid w:val="001747E6"/>
    <w:rsid w:val="001748DE"/>
    <w:rsid w:val="00174972"/>
    <w:rsid w:val="00174DED"/>
    <w:rsid w:val="00174F0C"/>
    <w:rsid w:val="00174FAB"/>
    <w:rsid w:val="001750FE"/>
    <w:rsid w:val="00175183"/>
    <w:rsid w:val="0017518E"/>
    <w:rsid w:val="00175363"/>
    <w:rsid w:val="001754A6"/>
    <w:rsid w:val="00175541"/>
    <w:rsid w:val="001755BE"/>
    <w:rsid w:val="001755D3"/>
    <w:rsid w:val="00175631"/>
    <w:rsid w:val="00175638"/>
    <w:rsid w:val="001756F0"/>
    <w:rsid w:val="00175851"/>
    <w:rsid w:val="001758B7"/>
    <w:rsid w:val="001758E2"/>
    <w:rsid w:val="00175AC2"/>
    <w:rsid w:val="00175BED"/>
    <w:rsid w:val="00175C6C"/>
    <w:rsid w:val="00175CDB"/>
    <w:rsid w:val="00175D9D"/>
    <w:rsid w:val="00175E91"/>
    <w:rsid w:val="00175FC2"/>
    <w:rsid w:val="00176202"/>
    <w:rsid w:val="001762AD"/>
    <w:rsid w:val="00176537"/>
    <w:rsid w:val="00176755"/>
    <w:rsid w:val="001767FD"/>
    <w:rsid w:val="00176834"/>
    <w:rsid w:val="001768AB"/>
    <w:rsid w:val="001769C7"/>
    <w:rsid w:val="00176A71"/>
    <w:rsid w:val="00176A8C"/>
    <w:rsid w:val="00176AE6"/>
    <w:rsid w:val="00176B59"/>
    <w:rsid w:val="00176BCF"/>
    <w:rsid w:val="00176C84"/>
    <w:rsid w:val="00176D1E"/>
    <w:rsid w:val="00176D32"/>
    <w:rsid w:val="00176F62"/>
    <w:rsid w:val="00176FCF"/>
    <w:rsid w:val="00176FE9"/>
    <w:rsid w:val="00177098"/>
    <w:rsid w:val="0017718A"/>
    <w:rsid w:val="001773F8"/>
    <w:rsid w:val="001775CB"/>
    <w:rsid w:val="00177773"/>
    <w:rsid w:val="00177781"/>
    <w:rsid w:val="001777D1"/>
    <w:rsid w:val="00177843"/>
    <w:rsid w:val="001778C7"/>
    <w:rsid w:val="00177D41"/>
    <w:rsid w:val="00177F8C"/>
    <w:rsid w:val="001800DE"/>
    <w:rsid w:val="00180161"/>
    <w:rsid w:val="0018025C"/>
    <w:rsid w:val="001802B8"/>
    <w:rsid w:val="00180409"/>
    <w:rsid w:val="00180688"/>
    <w:rsid w:val="001807C7"/>
    <w:rsid w:val="0018092C"/>
    <w:rsid w:val="001809B0"/>
    <w:rsid w:val="00180A39"/>
    <w:rsid w:val="00180D01"/>
    <w:rsid w:val="00180E55"/>
    <w:rsid w:val="00180E5D"/>
    <w:rsid w:val="00180F1A"/>
    <w:rsid w:val="00180F63"/>
    <w:rsid w:val="00180F7E"/>
    <w:rsid w:val="001810CA"/>
    <w:rsid w:val="00181135"/>
    <w:rsid w:val="001813D3"/>
    <w:rsid w:val="00181404"/>
    <w:rsid w:val="00181413"/>
    <w:rsid w:val="00181495"/>
    <w:rsid w:val="00181546"/>
    <w:rsid w:val="001815D1"/>
    <w:rsid w:val="00181649"/>
    <w:rsid w:val="00181711"/>
    <w:rsid w:val="0018182B"/>
    <w:rsid w:val="00181A9C"/>
    <w:rsid w:val="00181C63"/>
    <w:rsid w:val="00181DD9"/>
    <w:rsid w:val="00181DF5"/>
    <w:rsid w:val="00181F1D"/>
    <w:rsid w:val="00182092"/>
    <w:rsid w:val="001820F0"/>
    <w:rsid w:val="00182294"/>
    <w:rsid w:val="001823FB"/>
    <w:rsid w:val="00182453"/>
    <w:rsid w:val="0018251A"/>
    <w:rsid w:val="0018255F"/>
    <w:rsid w:val="001825F4"/>
    <w:rsid w:val="0018260F"/>
    <w:rsid w:val="0018285E"/>
    <w:rsid w:val="00182992"/>
    <w:rsid w:val="00182B04"/>
    <w:rsid w:val="00182DBB"/>
    <w:rsid w:val="00182DEB"/>
    <w:rsid w:val="00182DF1"/>
    <w:rsid w:val="00182FD1"/>
    <w:rsid w:val="00183002"/>
    <w:rsid w:val="001834F2"/>
    <w:rsid w:val="0018374B"/>
    <w:rsid w:val="001838C1"/>
    <w:rsid w:val="001838E4"/>
    <w:rsid w:val="00183AF6"/>
    <w:rsid w:val="00183BC5"/>
    <w:rsid w:val="00183DAC"/>
    <w:rsid w:val="00184245"/>
    <w:rsid w:val="001842AA"/>
    <w:rsid w:val="00184300"/>
    <w:rsid w:val="001843D4"/>
    <w:rsid w:val="00184428"/>
    <w:rsid w:val="00184831"/>
    <w:rsid w:val="0018499C"/>
    <w:rsid w:val="00184A79"/>
    <w:rsid w:val="00184AD8"/>
    <w:rsid w:val="00184CBF"/>
    <w:rsid w:val="00184DCE"/>
    <w:rsid w:val="0018535D"/>
    <w:rsid w:val="001853B0"/>
    <w:rsid w:val="001856E8"/>
    <w:rsid w:val="001857B3"/>
    <w:rsid w:val="001858AF"/>
    <w:rsid w:val="00185A6D"/>
    <w:rsid w:val="00185CC7"/>
    <w:rsid w:val="00185D01"/>
    <w:rsid w:val="00185E69"/>
    <w:rsid w:val="00185EC3"/>
    <w:rsid w:val="00185F6D"/>
    <w:rsid w:val="00186060"/>
    <w:rsid w:val="0018610E"/>
    <w:rsid w:val="0018616E"/>
    <w:rsid w:val="0018628A"/>
    <w:rsid w:val="00186313"/>
    <w:rsid w:val="00186379"/>
    <w:rsid w:val="001863A7"/>
    <w:rsid w:val="0018651B"/>
    <w:rsid w:val="00186533"/>
    <w:rsid w:val="00186592"/>
    <w:rsid w:val="0018660A"/>
    <w:rsid w:val="00186672"/>
    <w:rsid w:val="00186835"/>
    <w:rsid w:val="00186953"/>
    <w:rsid w:val="00186E27"/>
    <w:rsid w:val="00186E7F"/>
    <w:rsid w:val="001871B5"/>
    <w:rsid w:val="001871C5"/>
    <w:rsid w:val="00187241"/>
    <w:rsid w:val="0018740E"/>
    <w:rsid w:val="001874FB"/>
    <w:rsid w:val="00187507"/>
    <w:rsid w:val="00187513"/>
    <w:rsid w:val="001875E7"/>
    <w:rsid w:val="0018767C"/>
    <w:rsid w:val="001878EA"/>
    <w:rsid w:val="0018795E"/>
    <w:rsid w:val="00187A0C"/>
    <w:rsid w:val="00187B67"/>
    <w:rsid w:val="00187D9F"/>
    <w:rsid w:val="00187FEE"/>
    <w:rsid w:val="0019005B"/>
    <w:rsid w:val="0019008B"/>
    <w:rsid w:val="0019033F"/>
    <w:rsid w:val="00190344"/>
    <w:rsid w:val="001904C5"/>
    <w:rsid w:val="001905DE"/>
    <w:rsid w:val="00190638"/>
    <w:rsid w:val="0019072B"/>
    <w:rsid w:val="00190781"/>
    <w:rsid w:val="00190784"/>
    <w:rsid w:val="00190829"/>
    <w:rsid w:val="00190A58"/>
    <w:rsid w:val="00190D33"/>
    <w:rsid w:val="00190D4B"/>
    <w:rsid w:val="00190D4C"/>
    <w:rsid w:val="00190EF8"/>
    <w:rsid w:val="00190F97"/>
    <w:rsid w:val="00190FFA"/>
    <w:rsid w:val="0019100F"/>
    <w:rsid w:val="001910D9"/>
    <w:rsid w:val="001911AA"/>
    <w:rsid w:val="001911D1"/>
    <w:rsid w:val="001911FB"/>
    <w:rsid w:val="00191300"/>
    <w:rsid w:val="00191570"/>
    <w:rsid w:val="00191589"/>
    <w:rsid w:val="00191623"/>
    <w:rsid w:val="00191638"/>
    <w:rsid w:val="0019166D"/>
    <w:rsid w:val="001917CE"/>
    <w:rsid w:val="00191830"/>
    <w:rsid w:val="0019185F"/>
    <w:rsid w:val="001918EB"/>
    <w:rsid w:val="00191911"/>
    <w:rsid w:val="0019197A"/>
    <w:rsid w:val="00191A83"/>
    <w:rsid w:val="00191B55"/>
    <w:rsid w:val="00191BA5"/>
    <w:rsid w:val="00191D50"/>
    <w:rsid w:val="00191DA6"/>
    <w:rsid w:val="00191DCE"/>
    <w:rsid w:val="00191F55"/>
    <w:rsid w:val="0019206A"/>
    <w:rsid w:val="00192179"/>
    <w:rsid w:val="001921F8"/>
    <w:rsid w:val="0019223B"/>
    <w:rsid w:val="00192257"/>
    <w:rsid w:val="001922D0"/>
    <w:rsid w:val="0019232F"/>
    <w:rsid w:val="00192353"/>
    <w:rsid w:val="00192470"/>
    <w:rsid w:val="0019256C"/>
    <w:rsid w:val="001926F3"/>
    <w:rsid w:val="00192A05"/>
    <w:rsid w:val="00192AE4"/>
    <w:rsid w:val="00192B58"/>
    <w:rsid w:val="00192BB9"/>
    <w:rsid w:val="00192D22"/>
    <w:rsid w:val="00192DDB"/>
    <w:rsid w:val="00192E0C"/>
    <w:rsid w:val="00192EAE"/>
    <w:rsid w:val="00192ED3"/>
    <w:rsid w:val="00192F17"/>
    <w:rsid w:val="00192F1B"/>
    <w:rsid w:val="00192FD7"/>
    <w:rsid w:val="00193170"/>
    <w:rsid w:val="00193250"/>
    <w:rsid w:val="00193411"/>
    <w:rsid w:val="0019399F"/>
    <w:rsid w:val="00193A70"/>
    <w:rsid w:val="00193B20"/>
    <w:rsid w:val="00193B2B"/>
    <w:rsid w:val="00193C8C"/>
    <w:rsid w:val="00193F19"/>
    <w:rsid w:val="00193FA3"/>
    <w:rsid w:val="00194052"/>
    <w:rsid w:val="001940D4"/>
    <w:rsid w:val="00194150"/>
    <w:rsid w:val="001944B8"/>
    <w:rsid w:val="0019461B"/>
    <w:rsid w:val="001946D0"/>
    <w:rsid w:val="00194749"/>
    <w:rsid w:val="001947AB"/>
    <w:rsid w:val="001947BB"/>
    <w:rsid w:val="00194A0D"/>
    <w:rsid w:val="00194A43"/>
    <w:rsid w:val="00194CDA"/>
    <w:rsid w:val="00194E7E"/>
    <w:rsid w:val="00194F75"/>
    <w:rsid w:val="00195003"/>
    <w:rsid w:val="0019522C"/>
    <w:rsid w:val="00195301"/>
    <w:rsid w:val="0019541C"/>
    <w:rsid w:val="001955E6"/>
    <w:rsid w:val="001957DB"/>
    <w:rsid w:val="001959F8"/>
    <w:rsid w:val="00195AC1"/>
    <w:rsid w:val="00195BF3"/>
    <w:rsid w:val="00195BF7"/>
    <w:rsid w:val="00195C6A"/>
    <w:rsid w:val="00195DE4"/>
    <w:rsid w:val="00195DE9"/>
    <w:rsid w:val="00195F27"/>
    <w:rsid w:val="00196175"/>
    <w:rsid w:val="0019631B"/>
    <w:rsid w:val="00196363"/>
    <w:rsid w:val="0019639A"/>
    <w:rsid w:val="001963A6"/>
    <w:rsid w:val="001963F8"/>
    <w:rsid w:val="001964A8"/>
    <w:rsid w:val="00196563"/>
    <w:rsid w:val="00196737"/>
    <w:rsid w:val="00196804"/>
    <w:rsid w:val="00196806"/>
    <w:rsid w:val="00196889"/>
    <w:rsid w:val="00196924"/>
    <w:rsid w:val="00196990"/>
    <w:rsid w:val="00196A41"/>
    <w:rsid w:val="00196A8E"/>
    <w:rsid w:val="00196BDF"/>
    <w:rsid w:val="00196CF4"/>
    <w:rsid w:val="00196D95"/>
    <w:rsid w:val="00196E82"/>
    <w:rsid w:val="00196FCD"/>
    <w:rsid w:val="001970A5"/>
    <w:rsid w:val="0019712B"/>
    <w:rsid w:val="00197246"/>
    <w:rsid w:val="00197369"/>
    <w:rsid w:val="0019746D"/>
    <w:rsid w:val="0019763D"/>
    <w:rsid w:val="00197950"/>
    <w:rsid w:val="00197B6B"/>
    <w:rsid w:val="00197C66"/>
    <w:rsid w:val="00197F7B"/>
    <w:rsid w:val="001A005E"/>
    <w:rsid w:val="001A0325"/>
    <w:rsid w:val="001A033E"/>
    <w:rsid w:val="001A0431"/>
    <w:rsid w:val="001A0558"/>
    <w:rsid w:val="001A05BE"/>
    <w:rsid w:val="001A0612"/>
    <w:rsid w:val="001A08E6"/>
    <w:rsid w:val="001A0B3B"/>
    <w:rsid w:val="001A0B72"/>
    <w:rsid w:val="001A0D40"/>
    <w:rsid w:val="001A0E78"/>
    <w:rsid w:val="001A1084"/>
    <w:rsid w:val="001A1198"/>
    <w:rsid w:val="001A11C1"/>
    <w:rsid w:val="001A1217"/>
    <w:rsid w:val="001A1233"/>
    <w:rsid w:val="001A1244"/>
    <w:rsid w:val="001A12F5"/>
    <w:rsid w:val="001A14A3"/>
    <w:rsid w:val="001A1529"/>
    <w:rsid w:val="001A15F2"/>
    <w:rsid w:val="001A1622"/>
    <w:rsid w:val="001A163A"/>
    <w:rsid w:val="001A16B8"/>
    <w:rsid w:val="001A1785"/>
    <w:rsid w:val="001A17B1"/>
    <w:rsid w:val="001A1871"/>
    <w:rsid w:val="001A1A1B"/>
    <w:rsid w:val="001A1BB0"/>
    <w:rsid w:val="001A1C0E"/>
    <w:rsid w:val="001A1CA8"/>
    <w:rsid w:val="001A1CBA"/>
    <w:rsid w:val="001A1DE3"/>
    <w:rsid w:val="001A1F30"/>
    <w:rsid w:val="001A204B"/>
    <w:rsid w:val="001A20D2"/>
    <w:rsid w:val="001A2292"/>
    <w:rsid w:val="001A2338"/>
    <w:rsid w:val="001A235C"/>
    <w:rsid w:val="001A2379"/>
    <w:rsid w:val="001A243F"/>
    <w:rsid w:val="001A2456"/>
    <w:rsid w:val="001A2499"/>
    <w:rsid w:val="001A24B9"/>
    <w:rsid w:val="001A270B"/>
    <w:rsid w:val="001A281C"/>
    <w:rsid w:val="001A299C"/>
    <w:rsid w:val="001A2ACD"/>
    <w:rsid w:val="001A2AF3"/>
    <w:rsid w:val="001A2DFC"/>
    <w:rsid w:val="001A2F91"/>
    <w:rsid w:val="001A3256"/>
    <w:rsid w:val="001A32B3"/>
    <w:rsid w:val="001A32E3"/>
    <w:rsid w:val="001A3316"/>
    <w:rsid w:val="001A362F"/>
    <w:rsid w:val="001A387B"/>
    <w:rsid w:val="001A38B5"/>
    <w:rsid w:val="001A3BCB"/>
    <w:rsid w:val="001A3CD7"/>
    <w:rsid w:val="001A3E4E"/>
    <w:rsid w:val="001A40D2"/>
    <w:rsid w:val="001A4261"/>
    <w:rsid w:val="001A4387"/>
    <w:rsid w:val="001A4413"/>
    <w:rsid w:val="001A4452"/>
    <w:rsid w:val="001A44E3"/>
    <w:rsid w:val="001A4603"/>
    <w:rsid w:val="001A4627"/>
    <w:rsid w:val="001A4665"/>
    <w:rsid w:val="001A477A"/>
    <w:rsid w:val="001A4AB1"/>
    <w:rsid w:val="001A4F24"/>
    <w:rsid w:val="001A4F2F"/>
    <w:rsid w:val="001A4FD5"/>
    <w:rsid w:val="001A513C"/>
    <w:rsid w:val="001A5258"/>
    <w:rsid w:val="001A5475"/>
    <w:rsid w:val="001A54EB"/>
    <w:rsid w:val="001A552E"/>
    <w:rsid w:val="001A55A7"/>
    <w:rsid w:val="001A55E4"/>
    <w:rsid w:val="001A5776"/>
    <w:rsid w:val="001A5801"/>
    <w:rsid w:val="001A5C05"/>
    <w:rsid w:val="001A5D05"/>
    <w:rsid w:val="001A5E15"/>
    <w:rsid w:val="001A5E3B"/>
    <w:rsid w:val="001A65C7"/>
    <w:rsid w:val="001A6729"/>
    <w:rsid w:val="001A67A6"/>
    <w:rsid w:val="001A67B5"/>
    <w:rsid w:val="001A6A7C"/>
    <w:rsid w:val="001A6AEC"/>
    <w:rsid w:val="001A6B5F"/>
    <w:rsid w:val="001A6C17"/>
    <w:rsid w:val="001A731C"/>
    <w:rsid w:val="001A7364"/>
    <w:rsid w:val="001A7683"/>
    <w:rsid w:val="001A76EC"/>
    <w:rsid w:val="001A772A"/>
    <w:rsid w:val="001A77E8"/>
    <w:rsid w:val="001A77FF"/>
    <w:rsid w:val="001A7972"/>
    <w:rsid w:val="001A79B5"/>
    <w:rsid w:val="001A79D7"/>
    <w:rsid w:val="001A7ADA"/>
    <w:rsid w:val="001A7B58"/>
    <w:rsid w:val="001A7CA4"/>
    <w:rsid w:val="001A7CB8"/>
    <w:rsid w:val="001A7D15"/>
    <w:rsid w:val="001B0028"/>
    <w:rsid w:val="001B024F"/>
    <w:rsid w:val="001B0255"/>
    <w:rsid w:val="001B03F4"/>
    <w:rsid w:val="001B053B"/>
    <w:rsid w:val="001B0611"/>
    <w:rsid w:val="001B064A"/>
    <w:rsid w:val="001B0774"/>
    <w:rsid w:val="001B0AF3"/>
    <w:rsid w:val="001B0B89"/>
    <w:rsid w:val="001B0BFB"/>
    <w:rsid w:val="001B0CE0"/>
    <w:rsid w:val="001B0D87"/>
    <w:rsid w:val="001B0E71"/>
    <w:rsid w:val="001B1039"/>
    <w:rsid w:val="001B10C7"/>
    <w:rsid w:val="001B1459"/>
    <w:rsid w:val="001B155F"/>
    <w:rsid w:val="001B15E5"/>
    <w:rsid w:val="001B161B"/>
    <w:rsid w:val="001B17F8"/>
    <w:rsid w:val="001B1859"/>
    <w:rsid w:val="001B19EA"/>
    <w:rsid w:val="001B1B31"/>
    <w:rsid w:val="001B1BD1"/>
    <w:rsid w:val="001B1C5A"/>
    <w:rsid w:val="001B1C5C"/>
    <w:rsid w:val="001B214E"/>
    <w:rsid w:val="001B22B2"/>
    <w:rsid w:val="001B2332"/>
    <w:rsid w:val="001B23DA"/>
    <w:rsid w:val="001B2460"/>
    <w:rsid w:val="001B2467"/>
    <w:rsid w:val="001B24D3"/>
    <w:rsid w:val="001B2559"/>
    <w:rsid w:val="001B258C"/>
    <w:rsid w:val="001B2752"/>
    <w:rsid w:val="001B2815"/>
    <w:rsid w:val="001B2844"/>
    <w:rsid w:val="001B2916"/>
    <w:rsid w:val="001B2960"/>
    <w:rsid w:val="001B2B96"/>
    <w:rsid w:val="001B2E12"/>
    <w:rsid w:val="001B32AD"/>
    <w:rsid w:val="001B332E"/>
    <w:rsid w:val="001B36B3"/>
    <w:rsid w:val="001B36BD"/>
    <w:rsid w:val="001B382A"/>
    <w:rsid w:val="001B3880"/>
    <w:rsid w:val="001B3A82"/>
    <w:rsid w:val="001B3BB6"/>
    <w:rsid w:val="001B3BE2"/>
    <w:rsid w:val="001B3DDF"/>
    <w:rsid w:val="001B3F73"/>
    <w:rsid w:val="001B3FBE"/>
    <w:rsid w:val="001B4083"/>
    <w:rsid w:val="001B41F9"/>
    <w:rsid w:val="001B424B"/>
    <w:rsid w:val="001B4606"/>
    <w:rsid w:val="001B486D"/>
    <w:rsid w:val="001B4882"/>
    <w:rsid w:val="001B48FA"/>
    <w:rsid w:val="001B4915"/>
    <w:rsid w:val="001B4999"/>
    <w:rsid w:val="001B49CA"/>
    <w:rsid w:val="001B49E2"/>
    <w:rsid w:val="001B4A66"/>
    <w:rsid w:val="001B4B76"/>
    <w:rsid w:val="001B4DF5"/>
    <w:rsid w:val="001B4EB4"/>
    <w:rsid w:val="001B4EF3"/>
    <w:rsid w:val="001B4F5E"/>
    <w:rsid w:val="001B5098"/>
    <w:rsid w:val="001B5120"/>
    <w:rsid w:val="001B51B6"/>
    <w:rsid w:val="001B5278"/>
    <w:rsid w:val="001B52C9"/>
    <w:rsid w:val="001B5351"/>
    <w:rsid w:val="001B53FA"/>
    <w:rsid w:val="001B5496"/>
    <w:rsid w:val="001B567A"/>
    <w:rsid w:val="001B56F1"/>
    <w:rsid w:val="001B5842"/>
    <w:rsid w:val="001B5997"/>
    <w:rsid w:val="001B5A05"/>
    <w:rsid w:val="001B5B02"/>
    <w:rsid w:val="001B5BD6"/>
    <w:rsid w:val="001B5C31"/>
    <w:rsid w:val="001B5CC3"/>
    <w:rsid w:val="001B5D05"/>
    <w:rsid w:val="001B60F7"/>
    <w:rsid w:val="001B618F"/>
    <w:rsid w:val="001B6208"/>
    <w:rsid w:val="001B62A8"/>
    <w:rsid w:val="001B65A1"/>
    <w:rsid w:val="001B6658"/>
    <w:rsid w:val="001B66B6"/>
    <w:rsid w:val="001B6769"/>
    <w:rsid w:val="001B683B"/>
    <w:rsid w:val="001B694A"/>
    <w:rsid w:val="001B6B97"/>
    <w:rsid w:val="001B6BC2"/>
    <w:rsid w:val="001B6E38"/>
    <w:rsid w:val="001B6F68"/>
    <w:rsid w:val="001B7033"/>
    <w:rsid w:val="001B7194"/>
    <w:rsid w:val="001B71B9"/>
    <w:rsid w:val="001B7585"/>
    <w:rsid w:val="001B777A"/>
    <w:rsid w:val="001B77DD"/>
    <w:rsid w:val="001B7835"/>
    <w:rsid w:val="001B797D"/>
    <w:rsid w:val="001B7982"/>
    <w:rsid w:val="001B7A27"/>
    <w:rsid w:val="001B7B4F"/>
    <w:rsid w:val="001B7F33"/>
    <w:rsid w:val="001C0034"/>
    <w:rsid w:val="001C00A9"/>
    <w:rsid w:val="001C0193"/>
    <w:rsid w:val="001C026D"/>
    <w:rsid w:val="001C02A5"/>
    <w:rsid w:val="001C0312"/>
    <w:rsid w:val="001C037D"/>
    <w:rsid w:val="001C038E"/>
    <w:rsid w:val="001C03B6"/>
    <w:rsid w:val="001C03F5"/>
    <w:rsid w:val="001C041C"/>
    <w:rsid w:val="001C0574"/>
    <w:rsid w:val="001C06E7"/>
    <w:rsid w:val="001C07FE"/>
    <w:rsid w:val="001C0A66"/>
    <w:rsid w:val="001C0BEB"/>
    <w:rsid w:val="001C0C27"/>
    <w:rsid w:val="001C0D43"/>
    <w:rsid w:val="001C0DD0"/>
    <w:rsid w:val="001C0E54"/>
    <w:rsid w:val="001C115F"/>
    <w:rsid w:val="001C129F"/>
    <w:rsid w:val="001C13CC"/>
    <w:rsid w:val="001C1684"/>
    <w:rsid w:val="001C1780"/>
    <w:rsid w:val="001C178A"/>
    <w:rsid w:val="001C17B8"/>
    <w:rsid w:val="001C17BB"/>
    <w:rsid w:val="001C1896"/>
    <w:rsid w:val="001C1AC3"/>
    <w:rsid w:val="001C1B70"/>
    <w:rsid w:val="001C1CEA"/>
    <w:rsid w:val="001C1EC3"/>
    <w:rsid w:val="001C1FC5"/>
    <w:rsid w:val="001C1FE2"/>
    <w:rsid w:val="001C228B"/>
    <w:rsid w:val="001C22D0"/>
    <w:rsid w:val="001C2365"/>
    <w:rsid w:val="001C23B4"/>
    <w:rsid w:val="001C24EE"/>
    <w:rsid w:val="001C2677"/>
    <w:rsid w:val="001C2699"/>
    <w:rsid w:val="001C26AA"/>
    <w:rsid w:val="001C2702"/>
    <w:rsid w:val="001C2825"/>
    <w:rsid w:val="001C2892"/>
    <w:rsid w:val="001C2A43"/>
    <w:rsid w:val="001C2CDC"/>
    <w:rsid w:val="001C2E20"/>
    <w:rsid w:val="001C2E57"/>
    <w:rsid w:val="001C2F5A"/>
    <w:rsid w:val="001C319C"/>
    <w:rsid w:val="001C32A9"/>
    <w:rsid w:val="001C36E1"/>
    <w:rsid w:val="001C3B07"/>
    <w:rsid w:val="001C3B4F"/>
    <w:rsid w:val="001C3B9B"/>
    <w:rsid w:val="001C3BD4"/>
    <w:rsid w:val="001C3E5A"/>
    <w:rsid w:val="001C3FEF"/>
    <w:rsid w:val="001C40D4"/>
    <w:rsid w:val="001C41A2"/>
    <w:rsid w:val="001C4393"/>
    <w:rsid w:val="001C465F"/>
    <w:rsid w:val="001C46CF"/>
    <w:rsid w:val="001C46F2"/>
    <w:rsid w:val="001C479C"/>
    <w:rsid w:val="001C4833"/>
    <w:rsid w:val="001C4A2D"/>
    <w:rsid w:val="001C4AFF"/>
    <w:rsid w:val="001C4D02"/>
    <w:rsid w:val="001C4D79"/>
    <w:rsid w:val="001C4DD7"/>
    <w:rsid w:val="001C4E77"/>
    <w:rsid w:val="001C4F4C"/>
    <w:rsid w:val="001C4FB2"/>
    <w:rsid w:val="001C52A8"/>
    <w:rsid w:val="001C52F2"/>
    <w:rsid w:val="001C53C5"/>
    <w:rsid w:val="001C5590"/>
    <w:rsid w:val="001C55B2"/>
    <w:rsid w:val="001C569A"/>
    <w:rsid w:val="001C5719"/>
    <w:rsid w:val="001C5809"/>
    <w:rsid w:val="001C59C3"/>
    <w:rsid w:val="001C5A84"/>
    <w:rsid w:val="001C5B2C"/>
    <w:rsid w:val="001C5B5E"/>
    <w:rsid w:val="001C5CA3"/>
    <w:rsid w:val="001C5CC2"/>
    <w:rsid w:val="001C5D4E"/>
    <w:rsid w:val="001C5E20"/>
    <w:rsid w:val="001C5FC1"/>
    <w:rsid w:val="001C62E0"/>
    <w:rsid w:val="001C637A"/>
    <w:rsid w:val="001C63E4"/>
    <w:rsid w:val="001C6621"/>
    <w:rsid w:val="001C66B7"/>
    <w:rsid w:val="001C6A47"/>
    <w:rsid w:val="001C6BC7"/>
    <w:rsid w:val="001C6C5B"/>
    <w:rsid w:val="001C6DE5"/>
    <w:rsid w:val="001C6EF5"/>
    <w:rsid w:val="001C7154"/>
    <w:rsid w:val="001C723E"/>
    <w:rsid w:val="001C7276"/>
    <w:rsid w:val="001C72C5"/>
    <w:rsid w:val="001C751D"/>
    <w:rsid w:val="001C7769"/>
    <w:rsid w:val="001C786F"/>
    <w:rsid w:val="001C78B6"/>
    <w:rsid w:val="001C7980"/>
    <w:rsid w:val="001C7AC6"/>
    <w:rsid w:val="001C7BD3"/>
    <w:rsid w:val="001C7DAB"/>
    <w:rsid w:val="001C7DAD"/>
    <w:rsid w:val="001C7FAE"/>
    <w:rsid w:val="001D004E"/>
    <w:rsid w:val="001D0075"/>
    <w:rsid w:val="001D0209"/>
    <w:rsid w:val="001D0345"/>
    <w:rsid w:val="001D0385"/>
    <w:rsid w:val="001D03B2"/>
    <w:rsid w:val="001D0435"/>
    <w:rsid w:val="001D0579"/>
    <w:rsid w:val="001D0846"/>
    <w:rsid w:val="001D09A1"/>
    <w:rsid w:val="001D0B0F"/>
    <w:rsid w:val="001D0B51"/>
    <w:rsid w:val="001D0BEE"/>
    <w:rsid w:val="001D0C30"/>
    <w:rsid w:val="001D0C98"/>
    <w:rsid w:val="001D0D60"/>
    <w:rsid w:val="001D0E2A"/>
    <w:rsid w:val="001D0E4C"/>
    <w:rsid w:val="001D129C"/>
    <w:rsid w:val="001D1640"/>
    <w:rsid w:val="001D1654"/>
    <w:rsid w:val="001D184F"/>
    <w:rsid w:val="001D188C"/>
    <w:rsid w:val="001D188F"/>
    <w:rsid w:val="001D19A0"/>
    <w:rsid w:val="001D19A9"/>
    <w:rsid w:val="001D1B08"/>
    <w:rsid w:val="001D1DE1"/>
    <w:rsid w:val="001D2033"/>
    <w:rsid w:val="001D2128"/>
    <w:rsid w:val="001D2195"/>
    <w:rsid w:val="001D232F"/>
    <w:rsid w:val="001D2435"/>
    <w:rsid w:val="001D24FB"/>
    <w:rsid w:val="001D2BD1"/>
    <w:rsid w:val="001D2DAA"/>
    <w:rsid w:val="001D2DB9"/>
    <w:rsid w:val="001D331C"/>
    <w:rsid w:val="001D33C1"/>
    <w:rsid w:val="001D33D3"/>
    <w:rsid w:val="001D351D"/>
    <w:rsid w:val="001D3644"/>
    <w:rsid w:val="001D36A2"/>
    <w:rsid w:val="001D379D"/>
    <w:rsid w:val="001D3967"/>
    <w:rsid w:val="001D3C57"/>
    <w:rsid w:val="001D3E9C"/>
    <w:rsid w:val="001D3F52"/>
    <w:rsid w:val="001D403F"/>
    <w:rsid w:val="001D4040"/>
    <w:rsid w:val="001D4041"/>
    <w:rsid w:val="001D41B4"/>
    <w:rsid w:val="001D41F8"/>
    <w:rsid w:val="001D437F"/>
    <w:rsid w:val="001D4514"/>
    <w:rsid w:val="001D47C2"/>
    <w:rsid w:val="001D4860"/>
    <w:rsid w:val="001D4A80"/>
    <w:rsid w:val="001D4A9A"/>
    <w:rsid w:val="001D4AC0"/>
    <w:rsid w:val="001D4BD8"/>
    <w:rsid w:val="001D4D58"/>
    <w:rsid w:val="001D4DEF"/>
    <w:rsid w:val="001D5062"/>
    <w:rsid w:val="001D5149"/>
    <w:rsid w:val="001D515F"/>
    <w:rsid w:val="001D53E0"/>
    <w:rsid w:val="001D541C"/>
    <w:rsid w:val="001D5631"/>
    <w:rsid w:val="001D5685"/>
    <w:rsid w:val="001D56D2"/>
    <w:rsid w:val="001D5944"/>
    <w:rsid w:val="001D59D5"/>
    <w:rsid w:val="001D5A37"/>
    <w:rsid w:val="001D5A80"/>
    <w:rsid w:val="001D5C15"/>
    <w:rsid w:val="001D5CBC"/>
    <w:rsid w:val="001D5D36"/>
    <w:rsid w:val="001D5D48"/>
    <w:rsid w:val="001D5D6F"/>
    <w:rsid w:val="001D5DF4"/>
    <w:rsid w:val="001D6058"/>
    <w:rsid w:val="001D606B"/>
    <w:rsid w:val="001D60E7"/>
    <w:rsid w:val="001D6235"/>
    <w:rsid w:val="001D628B"/>
    <w:rsid w:val="001D6338"/>
    <w:rsid w:val="001D64A6"/>
    <w:rsid w:val="001D64BC"/>
    <w:rsid w:val="001D65EF"/>
    <w:rsid w:val="001D6753"/>
    <w:rsid w:val="001D6772"/>
    <w:rsid w:val="001D67D0"/>
    <w:rsid w:val="001D6885"/>
    <w:rsid w:val="001D6B4C"/>
    <w:rsid w:val="001D6C30"/>
    <w:rsid w:val="001D6E9D"/>
    <w:rsid w:val="001D6EA8"/>
    <w:rsid w:val="001D6FD4"/>
    <w:rsid w:val="001D7016"/>
    <w:rsid w:val="001D7130"/>
    <w:rsid w:val="001D71F4"/>
    <w:rsid w:val="001D7229"/>
    <w:rsid w:val="001D728D"/>
    <w:rsid w:val="001D7366"/>
    <w:rsid w:val="001D74AB"/>
    <w:rsid w:val="001D75B2"/>
    <w:rsid w:val="001D770F"/>
    <w:rsid w:val="001D776D"/>
    <w:rsid w:val="001D7782"/>
    <w:rsid w:val="001D781E"/>
    <w:rsid w:val="001D785E"/>
    <w:rsid w:val="001D788C"/>
    <w:rsid w:val="001D78A1"/>
    <w:rsid w:val="001D796E"/>
    <w:rsid w:val="001D7A0F"/>
    <w:rsid w:val="001D7A48"/>
    <w:rsid w:val="001D7AF2"/>
    <w:rsid w:val="001E0082"/>
    <w:rsid w:val="001E0131"/>
    <w:rsid w:val="001E01C0"/>
    <w:rsid w:val="001E024F"/>
    <w:rsid w:val="001E03CB"/>
    <w:rsid w:val="001E0485"/>
    <w:rsid w:val="001E0554"/>
    <w:rsid w:val="001E077B"/>
    <w:rsid w:val="001E0921"/>
    <w:rsid w:val="001E09FF"/>
    <w:rsid w:val="001E0BB6"/>
    <w:rsid w:val="001E0D8E"/>
    <w:rsid w:val="001E0DFA"/>
    <w:rsid w:val="001E0E32"/>
    <w:rsid w:val="001E0EB3"/>
    <w:rsid w:val="001E0F55"/>
    <w:rsid w:val="001E0F74"/>
    <w:rsid w:val="001E1009"/>
    <w:rsid w:val="001E11F8"/>
    <w:rsid w:val="001E1221"/>
    <w:rsid w:val="001E1231"/>
    <w:rsid w:val="001E12B3"/>
    <w:rsid w:val="001E1348"/>
    <w:rsid w:val="001E1468"/>
    <w:rsid w:val="001E1528"/>
    <w:rsid w:val="001E159F"/>
    <w:rsid w:val="001E15F3"/>
    <w:rsid w:val="001E1833"/>
    <w:rsid w:val="001E1966"/>
    <w:rsid w:val="001E1A0B"/>
    <w:rsid w:val="001E1B48"/>
    <w:rsid w:val="001E1D21"/>
    <w:rsid w:val="001E2060"/>
    <w:rsid w:val="001E2063"/>
    <w:rsid w:val="001E2108"/>
    <w:rsid w:val="001E225C"/>
    <w:rsid w:val="001E232D"/>
    <w:rsid w:val="001E2374"/>
    <w:rsid w:val="001E23BE"/>
    <w:rsid w:val="001E244D"/>
    <w:rsid w:val="001E2487"/>
    <w:rsid w:val="001E24CD"/>
    <w:rsid w:val="001E2508"/>
    <w:rsid w:val="001E260A"/>
    <w:rsid w:val="001E2694"/>
    <w:rsid w:val="001E2696"/>
    <w:rsid w:val="001E2756"/>
    <w:rsid w:val="001E2871"/>
    <w:rsid w:val="001E2892"/>
    <w:rsid w:val="001E29AB"/>
    <w:rsid w:val="001E2A95"/>
    <w:rsid w:val="001E2AC1"/>
    <w:rsid w:val="001E2D30"/>
    <w:rsid w:val="001E2DCD"/>
    <w:rsid w:val="001E2E86"/>
    <w:rsid w:val="001E2FE3"/>
    <w:rsid w:val="001E31AC"/>
    <w:rsid w:val="001E31CA"/>
    <w:rsid w:val="001E3467"/>
    <w:rsid w:val="001E359B"/>
    <w:rsid w:val="001E361D"/>
    <w:rsid w:val="001E3762"/>
    <w:rsid w:val="001E38D3"/>
    <w:rsid w:val="001E3AE1"/>
    <w:rsid w:val="001E3AE9"/>
    <w:rsid w:val="001E3CBB"/>
    <w:rsid w:val="001E3D11"/>
    <w:rsid w:val="001E3DD5"/>
    <w:rsid w:val="001E3EEB"/>
    <w:rsid w:val="001E4082"/>
    <w:rsid w:val="001E40C7"/>
    <w:rsid w:val="001E4108"/>
    <w:rsid w:val="001E416E"/>
    <w:rsid w:val="001E426E"/>
    <w:rsid w:val="001E42AF"/>
    <w:rsid w:val="001E4374"/>
    <w:rsid w:val="001E4392"/>
    <w:rsid w:val="001E44C9"/>
    <w:rsid w:val="001E450B"/>
    <w:rsid w:val="001E45D7"/>
    <w:rsid w:val="001E461F"/>
    <w:rsid w:val="001E4B31"/>
    <w:rsid w:val="001E4B5F"/>
    <w:rsid w:val="001E5153"/>
    <w:rsid w:val="001E52F7"/>
    <w:rsid w:val="001E53D1"/>
    <w:rsid w:val="001E5409"/>
    <w:rsid w:val="001E54AF"/>
    <w:rsid w:val="001E54E5"/>
    <w:rsid w:val="001E556E"/>
    <w:rsid w:val="001E5636"/>
    <w:rsid w:val="001E57C4"/>
    <w:rsid w:val="001E588E"/>
    <w:rsid w:val="001E590E"/>
    <w:rsid w:val="001E5A16"/>
    <w:rsid w:val="001E5AB0"/>
    <w:rsid w:val="001E5C6D"/>
    <w:rsid w:val="001E5D8D"/>
    <w:rsid w:val="001E5EFD"/>
    <w:rsid w:val="001E5F82"/>
    <w:rsid w:val="001E61C3"/>
    <w:rsid w:val="001E624C"/>
    <w:rsid w:val="001E637F"/>
    <w:rsid w:val="001E647B"/>
    <w:rsid w:val="001E657F"/>
    <w:rsid w:val="001E6868"/>
    <w:rsid w:val="001E699E"/>
    <w:rsid w:val="001E6B71"/>
    <w:rsid w:val="001E6BE4"/>
    <w:rsid w:val="001E6E4E"/>
    <w:rsid w:val="001E7188"/>
    <w:rsid w:val="001E72DA"/>
    <w:rsid w:val="001E76DE"/>
    <w:rsid w:val="001E7AE8"/>
    <w:rsid w:val="001E7CB7"/>
    <w:rsid w:val="001E7CF2"/>
    <w:rsid w:val="001E7DAB"/>
    <w:rsid w:val="001E7DD6"/>
    <w:rsid w:val="001E7E86"/>
    <w:rsid w:val="001E7F4D"/>
    <w:rsid w:val="001F0160"/>
    <w:rsid w:val="001F0215"/>
    <w:rsid w:val="001F03BB"/>
    <w:rsid w:val="001F048D"/>
    <w:rsid w:val="001F067F"/>
    <w:rsid w:val="001F092C"/>
    <w:rsid w:val="001F0ACD"/>
    <w:rsid w:val="001F0B66"/>
    <w:rsid w:val="001F0E6C"/>
    <w:rsid w:val="001F0E70"/>
    <w:rsid w:val="001F0F6C"/>
    <w:rsid w:val="001F11C4"/>
    <w:rsid w:val="001F1278"/>
    <w:rsid w:val="001F128D"/>
    <w:rsid w:val="001F12BB"/>
    <w:rsid w:val="001F13E9"/>
    <w:rsid w:val="001F1486"/>
    <w:rsid w:val="001F1580"/>
    <w:rsid w:val="001F167E"/>
    <w:rsid w:val="001F170B"/>
    <w:rsid w:val="001F173C"/>
    <w:rsid w:val="001F1E1E"/>
    <w:rsid w:val="001F1E7C"/>
    <w:rsid w:val="001F2018"/>
    <w:rsid w:val="001F2086"/>
    <w:rsid w:val="001F20CC"/>
    <w:rsid w:val="001F22E9"/>
    <w:rsid w:val="001F2819"/>
    <w:rsid w:val="001F2821"/>
    <w:rsid w:val="001F2A7C"/>
    <w:rsid w:val="001F2AE9"/>
    <w:rsid w:val="001F2B2B"/>
    <w:rsid w:val="001F2B33"/>
    <w:rsid w:val="001F2C2B"/>
    <w:rsid w:val="001F2CEB"/>
    <w:rsid w:val="001F2DC5"/>
    <w:rsid w:val="001F2DF2"/>
    <w:rsid w:val="001F2ED3"/>
    <w:rsid w:val="001F2EE1"/>
    <w:rsid w:val="001F306F"/>
    <w:rsid w:val="001F3309"/>
    <w:rsid w:val="001F3458"/>
    <w:rsid w:val="001F34E6"/>
    <w:rsid w:val="001F355F"/>
    <w:rsid w:val="001F35D9"/>
    <w:rsid w:val="001F3692"/>
    <w:rsid w:val="001F36CC"/>
    <w:rsid w:val="001F38BD"/>
    <w:rsid w:val="001F3DA9"/>
    <w:rsid w:val="001F4064"/>
    <w:rsid w:val="001F41F3"/>
    <w:rsid w:val="001F427A"/>
    <w:rsid w:val="001F43AA"/>
    <w:rsid w:val="001F440F"/>
    <w:rsid w:val="001F4655"/>
    <w:rsid w:val="001F4701"/>
    <w:rsid w:val="001F49FF"/>
    <w:rsid w:val="001F4AB9"/>
    <w:rsid w:val="001F4D7A"/>
    <w:rsid w:val="001F4F62"/>
    <w:rsid w:val="001F5021"/>
    <w:rsid w:val="001F5118"/>
    <w:rsid w:val="001F51B2"/>
    <w:rsid w:val="001F51C4"/>
    <w:rsid w:val="001F52E6"/>
    <w:rsid w:val="001F534A"/>
    <w:rsid w:val="001F544B"/>
    <w:rsid w:val="001F552D"/>
    <w:rsid w:val="001F55EF"/>
    <w:rsid w:val="001F5653"/>
    <w:rsid w:val="001F56C7"/>
    <w:rsid w:val="001F56D6"/>
    <w:rsid w:val="001F57CA"/>
    <w:rsid w:val="001F59B6"/>
    <w:rsid w:val="001F5A20"/>
    <w:rsid w:val="001F5A4C"/>
    <w:rsid w:val="001F5AE8"/>
    <w:rsid w:val="001F5B02"/>
    <w:rsid w:val="001F5B84"/>
    <w:rsid w:val="001F5B91"/>
    <w:rsid w:val="001F5BA7"/>
    <w:rsid w:val="001F5E13"/>
    <w:rsid w:val="001F5E1C"/>
    <w:rsid w:val="001F5EC0"/>
    <w:rsid w:val="001F60CA"/>
    <w:rsid w:val="001F611B"/>
    <w:rsid w:val="001F61A5"/>
    <w:rsid w:val="001F62E3"/>
    <w:rsid w:val="001F664E"/>
    <w:rsid w:val="001F67AE"/>
    <w:rsid w:val="001F68AD"/>
    <w:rsid w:val="001F6ABF"/>
    <w:rsid w:val="001F6B52"/>
    <w:rsid w:val="001F6C55"/>
    <w:rsid w:val="001F6C80"/>
    <w:rsid w:val="001F734F"/>
    <w:rsid w:val="001F7511"/>
    <w:rsid w:val="001F75A1"/>
    <w:rsid w:val="001F760B"/>
    <w:rsid w:val="001F7675"/>
    <w:rsid w:val="001F774A"/>
    <w:rsid w:val="001F7971"/>
    <w:rsid w:val="001F7B36"/>
    <w:rsid w:val="001F7B3E"/>
    <w:rsid w:val="001F7CEA"/>
    <w:rsid w:val="001F7D5D"/>
    <w:rsid w:val="001F7D91"/>
    <w:rsid w:val="001F7E38"/>
    <w:rsid w:val="0020010B"/>
    <w:rsid w:val="00200110"/>
    <w:rsid w:val="00200125"/>
    <w:rsid w:val="00200139"/>
    <w:rsid w:val="00200331"/>
    <w:rsid w:val="00200384"/>
    <w:rsid w:val="002005E5"/>
    <w:rsid w:val="002007BF"/>
    <w:rsid w:val="0020087A"/>
    <w:rsid w:val="00200EFF"/>
    <w:rsid w:val="0020132C"/>
    <w:rsid w:val="002013BB"/>
    <w:rsid w:val="0020144A"/>
    <w:rsid w:val="0020153F"/>
    <w:rsid w:val="002015FA"/>
    <w:rsid w:val="0020170A"/>
    <w:rsid w:val="0020177B"/>
    <w:rsid w:val="00201BB6"/>
    <w:rsid w:val="00201BB7"/>
    <w:rsid w:val="00201C3E"/>
    <w:rsid w:val="00201C66"/>
    <w:rsid w:val="00201DE8"/>
    <w:rsid w:val="00201E2A"/>
    <w:rsid w:val="00202050"/>
    <w:rsid w:val="00202264"/>
    <w:rsid w:val="00202293"/>
    <w:rsid w:val="002023B2"/>
    <w:rsid w:val="002025CF"/>
    <w:rsid w:val="002025D9"/>
    <w:rsid w:val="00202633"/>
    <w:rsid w:val="00202819"/>
    <w:rsid w:val="0020290A"/>
    <w:rsid w:val="0020298E"/>
    <w:rsid w:val="00202D1B"/>
    <w:rsid w:val="00202DA3"/>
    <w:rsid w:val="00202E69"/>
    <w:rsid w:val="00202F10"/>
    <w:rsid w:val="00202FD6"/>
    <w:rsid w:val="0020317F"/>
    <w:rsid w:val="00203459"/>
    <w:rsid w:val="002034A5"/>
    <w:rsid w:val="00203617"/>
    <w:rsid w:val="00203674"/>
    <w:rsid w:val="00203685"/>
    <w:rsid w:val="00203803"/>
    <w:rsid w:val="0020381D"/>
    <w:rsid w:val="00203842"/>
    <w:rsid w:val="00203856"/>
    <w:rsid w:val="00203942"/>
    <w:rsid w:val="002039A2"/>
    <w:rsid w:val="00203C6F"/>
    <w:rsid w:val="00203E23"/>
    <w:rsid w:val="002041F6"/>
    <w:rsid w:val="002045B6"/>
    <w:rsid w:val="00204806"/>
    <w:rsid w:val="00204848"/>
    <w:rsid w:val="002048B5"/>
    <w:rsid w:val="002048E2"/>
    <w:rsid w:val="00204AA5"/>
    <w:rsid w:val="00204C29"/>
    <w:rsid w:val="00204E4B"/>
    <w:rsid w:val="00205035"/>
    <w:rsid w:val="00205353"/>
    <w:rsid w:val="002057CA"/>
    <w:rsid w:val="00205895"/>
    <w:rsid w:val="002058EB"/>
    <w:rsid w:val="00205924"/>
    <w:rsid w:val="00205943"/>
    <w:rsid w:val="00205A52"/>
    <w:rsid w:val="00205B4A"/>
    <w:rsid w:val="00205D69"/>
    <w:rsid w:val="00205E24"/>
    <w:rsid w:val="00205F26"/>
    <w:rsid w:val="0020621B"/>
    <w:rsid w:val="002063AB"/>
    <w:rsid w:val="0020653D"/>
    <w:rsid w:val="0020655F"/>
    <w:rsid w:val="0020659D"/>
    <w:rsid w:val="002065FD"/>
    <w:rsid w:val="00206601"/>
    <w:rsid w:val="00206605"/>
    <w:rsid w:val="0020673E"/>
    <w:rsid w:val="00206906"/>
    <w:rsid w:val="0020696D"/>
    <w:rsid w:val="002069AD"/>
    <w:rsid w:val="00206A78"/>
    <w:rsid w:val="00206B1F"/>
    <w:rsid w:val="00206B44"/>
    <w:rsid w:val="00206D44"/>
    <w:rsid w:val="00206F1D"/>
    <w:rsid w:val="00206F5A"/>
    <w:rsid w:val="002071C9"/>
    <w:rsid w:val="0020743B"/>
    <w:rsid w:val="0020757D"/>
    <w:rsid w:val="00207623"/>
    <w:rsid w:val="0020786C"/>
    <w:rsid w:val="00207874"/>
    <w:rsid w:val="00207894"/>
    <w:rsid w:val="00207905"/>
    <w:rsid w:val="00207907"/>
    <w:rsid w:val="00207BB6"/>
    <w:rsid w:val="00207BCA"/>
    <w:rsid w:val="00207CBE"/>
    <w:rsid w:val="00207D65"/>
    <w:rsid w:val="00207E9C"/>
    <w:rsid w:val="00207F70"/>
    <w:rsid w:val="00210586"/>
    <w:rsid w:val="002105BC"/>
    <w:rsid w:val="00210646"/>
    <w:rsid w:val="00210781"/>
    <w:rsid w:val="00210C86"/>
    <w:rsid w:val="00210CDD"/>
    <w:rsid w:val="00210E6A"/>
    <w:rsid w:val="00210F08"/>
    <w:rsid w:val="00210FD9"/>
    <w:rsid w:val="0021111D"/>
    <w:rsid w:val="00211385"/>
    <w:rsid w:val="002113D9"/>
    <w:rsid w:val="00211474"/>
    <w:rsid w:val="002116D0"/>
    <w:rsid w:val="002116F0"/>
    <w:rsid w:val="00211766"/>
    <w:rsid w:val="002117DD"/>
    <w:rsid w:val="002118EB"/>
    <w:rsid w:val="002119C3"/>
    <w:rsid w:val="00211B50"/>
    <w:rsid w:val="00211C02"/>
    <w:rsid w:val="00211C6A"/>
    <w:rsid w:val="00211CFD"/>
    <w:rsid w:val="00211E63"/>
    <w:rsid w:val="00211EFD"/>
    <w:rsid w:val="00211F4F"/>
    <w:rsid w:val="00212024"/>
    <w:rsid w:val="00212285"/>
    <w:rsid w:val="00212288"/>
    <w:rsid w:val="0021241C"/>
    <w:rsid w:val="002125A4"/>
    <w:rsid w:val="0021287F"/>
    <w:rsid w:val="00212B30"/>
    <w:rsid w:val="00212B68"/>
    <w:rsid w:val="00212C07"/>
    <w:rsid w:val="0021322C"/>
    <w:rsid w:val="0021333E"/>
    <w:rsid w:val="00213429"/>
    <w:rsid w:val="002137C7"/>
    <w:rsid w:val="002137D7"/>
    <w:rsid w:val="0021388D"/>
    <w:rsid w:val="00213AA9"/>
    <w:rsid w:val="00213B1E"/>
    <w:rsid w:val="00213DCE"/>
    <w:rsid w:val="00213DF5"/>
    <w:rsid w:val="00213FE0"/>
    <w:rsid w:val="00213FF0"/>
    <w:rsid w:val="0021405B"/>
    <w:rsid w:val="0021406F"/>
    <w:rsid w:val="002141FE"/>
    <w:rsid w:val="002144DE"/>
    <w:rsid w:val="002147C9"/>
    <w:rsid w:val="002147EB"/>
    <w:rsid w:val="002147EF"/>
    <w:rsid w:val="002149B9"/>
    <w:rsid w:val="00214A58"/>
    <w:rsid w:val="00214A7A"/>
    <w:rsid w:val="00214ADA"/>
    <w:rsid w:val="00214FA5"/>
    <w:rsid w:val="0021507F"/>
    <w:rsid w:val="002150C3"/>
    <w:rsid w:val="002150E0"/>
    <w:rsid w:val="0021517D"/>
    <w:rsid w:val="00215255"/>
    <w:rsid w:val="0021531C"/>
    <w:rsid w:val="002153D6"/>
    <w:rsid w:val="0021564E"/>
    <w:rsid w:val="00215780"/>
    <w:rsid w:val="0021596B"/>
    <w:rsid w:val="00215CB5"/>
    <w:rsid w:val="00216066"/>
    <w:rsid w:val="002161B3"/>
    <w:rsid w:val="002163B1"/>
    <w:rsid w:val="00216458"/>
    <w:rsid w:val="002165E9"/>
    <w:rsid w:val="0021677B"/>
    <w:rsid w:val="00216964"/>
    <w:rsid w:val="002169E7"/>
    <w:rsid w:val="00216AE4"/>
    <w:rsid w:val="00216BDC"/>
    <w:rsid w:val="00216BDD"/>
    <w:rsid w:val="00216C2F"/>
    <w:rsid w:val="00216D23"/>
    <w:rsid w:val="00216DE1"/>
    <w:rsid w:val="00216EFD"/>
    <w:rsid w:val="00216F9B"/>
    <w:rsid w:val="00216FF1"/>
    <w:rsid w:val="002170EF"/>
    <w:rsid w:val="00217147"/>
    <w:rsid w:val="00217311"/>
    <w:rsid w:val="00217358"/>
    <w:rsid w:val="0021747B"/>
    <w:rsid w:val="002174C2"/>
    <w:rsid w:val="00217565"/>
    <w:rsid w:val="00217824"/>
    <w:rsid w:val="002179D3"/>
    <w:rsid w:val="00217A17"/>
    <w:rsid w:val="00217A25"/>
    <w:rsid w:val="00217A43"/>
    <w:rsid w:val="00217AA4"/>
    <w:rsid w:val="00217ADD"/>
    <w:rsid w:val="00217B21"/>
    <w:rsid w:val="00217C94"/>
    <w:rsid w:val="00217DFD"/>
    <w:rsid w:val="0022000F"/>
    <w:rsid w:val="00220098"/>
    <w:rsid w:val="00220110"/>
    <w:rsid w:val="0022022A"/>
    <w:rsid w:val="0022043F"/>
    <w:rsid w:val="002205C1"/>
    <w:rsid w:val="00220685"/>
    <w:rsid w:val="0022068D"/>
    <w:rsid w:val="002206DA"/>
    <w:rsid w:val="00220905"/>
    <w:rsid w:val="0022096E"/>
    <w:rsid w:val="002209AD"/>
    <w:rsid w:val="00220A53"/>
    <w:rsid w:val="00220A5E"/>
    <w:rsid w:val="00220AFC"/>
    <w:rsid w:val="00220B32"/>
    <w:rsid w:val="00220C74"/>
    <w:rsid w:val="00220CEB"/>
    <w:rsid w:val="00220D85"/>
    <w:rsid w:val="00220FAA"/>
    <w:rsid w:val="0022112E"/>
    <w:rsid w:val="0022116B"/>
    <w:rsid w:val="002211F2"/>
    <w:rsid w:val="00221277"/>
    <w:rsid w:val="00221340"/>
    <w:rsid w:val="002215F9"/>
    <w:rsid w:val="002217AF"/>
    <w:rsid w:val="002217EA"/>
    <w:rsid w:val="00221950"/>
    <w:rsid w:val="002219C4"/>
    <w:rsid w:val="00221A86"/>
    <w:rsid w:val="00221B1F"/>
    <w:rsid w:val="00221C70"/>
    <w:rsid w:val="002221CD"/>
    <w:rsid w:val="002223FD"/>
    <w:rsid w:val="00222548"/>
    <w:rsid w:val="0022279E"/>
    <w:rsid w:val="002227E2"/>
    <w:rsid w:val="00222892"/>
    <w:rsid w:val="00222917"/>
    <w:rsid w:val="00222A1D"/>
    <w:rsid w:val="00222A7F"/>
    <w:rsid w:val="00222AEE"/>
    <w:rsid w:val="00222B9B"/>
    <w:rsid w:val="00222C43"/>
    <w:rsid w:val="00222E09"/>
    <w:rsid w:val="00222EA0"/>
    <w:rsid w:val="00222F82"/>
    <w:rsid w:val="00222FD9"/>
    <w:rsid w:val="002230C0"/>
    <w:rsid w:val="0022332C"/>
    <w:rsid w:val="0022336B"/>
    <w:rsid w:val="0022358E"/>
    <w:rsid w:val="0022379A"/>
    <w:rsid w:val="002238A3"/>
    <w:rsid w:val="00223A66"/>
    <w:rsid w:val="00223A70"/>
    <w:rsid w:val="00223B92"/>
    <w:rsid w:val="00223EAF"/>
    <w:rsid w:val="00224156"/>
    <w:rsid w:val="002241C7"/>
    <w:rsid w:val="002241FA"/>
    <w:rsid w:val="00224221"/>
    <w:rsid w:val="002243C8"/>
    <w:rsid w:val="002243D7"/>
    <w:rsid w:val="002243D8"/>
    <w:rsid w:val="002244CE"/>
    <w:rsid w:val="002246ED"/>
    <w:rsid w:val="002247EE"/>
    <w:rsid w:val="00224880"/>
    <w:rsid w:val="002248F8"/>
    <w:rsid w:val="00224A2E"/>
    <w:rsid w:val="00224C03"/>
    <w:rsid w:val="00224F7A"/>
    <w:rsid w:val="00225140"/>
    <w:rsid w:val="002252C3"/>
    <w:rsid w:val="00225481"/>
    <w:rsid w:val="002255F1"/>
    <w:rsid w:val="00225719"/>
    <w:rsid w:val="0022596D"/>
    <w:rsid w:val="00225A0D"/>
    <w:rsid w:val="00225E30"/>
    <w:rsid w:val="00225F5D"/>
    <w:rsid w:val="00225F96"/>
    <w:rsid w:val="00226039"/>
    <w:rsid w:val="002260B8"/>
    <w:rsid w:val="00226362"/>
    <w:rsid w:val="0022650D"/>
    <w:rsid w:val="002265A5"/>
    <w:rsid w:val="0022675B"/>
    <w:rsid w:val="00226865"/>
    <w:rsid w:val="00226C6B"/>
    <w:rsid w:val="00226CDD"/>
    <w:rsid w:val="00226E9F"/>
    <w:rsid w:val="00226EEE"/>
    <w:rsid w:val="00226F26"/>
    <w:rsid w:val="00226F4D"/>
    <w:rsid w:val="0022729F"/>
    <w:rsid w:val="002272D5"/>
    <w:rsid w:val="00227303"/>
    <w:rsid w:val="002273C1"/>
    <w:rsid w:val="002274AA"/>
    <w:rsid w:val="002274B1"/>
    <w:rsid w:val="002275A9"/>
    <w:rsid w:val="002276A9"/>
    <w:rsid w:val="00227918"/>
    <w:rsid w:val="00227937"/>
    <w:rsid w:val="00227CA6"/>
    <w:rsid w:val="00227CFE"/>
    <w:rsid w:val="00227DD9"/>
    <w:rsid w:val="00227E3E"/>
    <w:rsid w:val="00227F89"/>
    <w:rsid w:val="00230098"/>
    <w:rsid w:val="0023020D"/>
    <w:rsid w:val="002302AA"/>
    <w:rsid w:val="00230475"/>
    <w:rsid w:val="00230489"/>
    <w:rsid w:val="002304CA"/>
    <w:rsid w:val="002306A5"/>
    <w:rsid w:val="002306CF"/>
    <w:rsid w:val="002306F4"/>
    <w:rsid w:val="002307BD"/>
    <w:rsid w:val="0023090C"/>
    <w:rsid w:val="002309B2"/>
    <w:rsid w:val="002309DC"/>
    <w:rsid w:val="00230E66"/>
    <w:rsid w:val="00230F9C"/>
    <w:rsid w:val="00231229"/>
    <w:rsid w:val="0023135B"/>
    <w:rsid w:val="00231433"/>
    <w:rsid w:val="00231440"/>
    <w:rsid w:val="00231466"/>
    <w:rsid w:val="002315C1"/>
    <w:rsid w:val="002315E7"/>
    <w:rsid w:val="00231849"/>
    <w:rsid w:val="00231854"/>
    <w:rsid w:val="0023193A"/>
    <w:rsid w:val="00231C10"/>
    <w:rsid w:val="00231C8A"/>
    <w:rsid w:val="002320D5"/>
    <w:rsid w:val="0023231C"/>
    <w:rsid w:val="002324DE"/>
    <w:rsid w:val="00232505"/>
    <w:rsid w:val="00232785"/>
    <w:rsid w:val="00232BE6"/>
    <w:rsid w:val="00233526"/>
    <w:rsid w:val="00233707"/>
    <w:rsid w:val="00233721"/>
    <w:rsid w:val="0023382E"/>
    <w:rsid w:val="002339E8"/>
    <w:rsid w:val="00233AF2"/>
    <w:rsid w:val="00233B6F"/>
    <w:rsid w:val="00233D5F"/>
    <w:rsid w:val="002340C4"/>
    <w:rsid w:val="002340E6"/>
    <w:rsid w:val="0023411B"/>
    <w:rsid w:val="0023430E"/>
    <w:rsid w:val="002344FC"/>
    <w:rsid w:val="00234584"/>
    <w:rsid w:val="0023470D"/>
    <w:rsid w:val="00234803"/>
    <w:rsid w:val="00234823"/>
    <w:rsid w:val="002348A5"/>
    <w:rsid w:val="00234910"/>
    <w:rsid w:val="00234AE7"/>
    <w:rsid w:val="00234CDB"/>
    <w:rsid w:val="00234E28"/>
    <w:rsid w:val="00234E30"/>
    <w:rsid w:val="0023507B"/>
    <w:rsid w:val="002350BF"/>
    <w:rsid w:val="00235399"/>
    <w:rsid w:val="002357CF"/>
    <w:rsid w:val="00235AE6"/>
    <w:rsid w:val="00235BC3"/>
    <w:rsid w:val="00235BD4"/>
    <w:rsid w:val="00235BE5"/>
    <w:rsid w:val="00235CB0"/>
    <w:rsid w:val="00235D82"/>
    <w:rsid w:val="00235DF2"/>
    <w:rsid w:val="002360E8"/>
    <w:rsid w:val="002360EF"/>
    <w:rsid w:val="0023616B"/>
    <w:rsid w:val="002361A7"/>
    <w:rsid w:val="002363E4"/>
    <w:rsid w:val="00236446"/>
    <w:rsid w:val="00236488"/>
    <w:rsid w:val="0023651C"/>
    <w:rsid w:val="002365D0"/>
    <w:rsid w:val="00236B1F"/>
    <w:rsid w:val="00236B2F"/>
    <w:rsid w:val="00236BDB"/>
    <w:rsid w:val="00236CE5"/>
    <w:rsid w:val="00236D78"/>
    <w:rsid w:val="00236EFD"/>
    <w:rsid w:val="00237251"/>
    <w:rsid w:val="00237411"/>
    <w:rsid w:val="00237450"/>
    <w:rsid w:val="00237457"/>
    <w:rsid w:val="002374BE"/>
    <w:rsid w:val="00237653"/>
    <w:rsid w:val="0023766B"/>
    <w:rsid w:val="002377B7"/>
    <w:rsid w:val="002378DC"/>
    <w:rsid w:val="00237B4C"/>
    <w:rsid w:val="00237B4D"/>
    <w:rsid w:val="00237FD2"/>
    <w:rsid w:val="00237FD8"/>
    <w:rsid w:val="002400B1"/>
    <w:rsid w:val="0024010A"/>
    <w:rsid w:val="0024013C"/>
    <w:rsid w:val="0024014C"/>
    <w:rsid w:val="0024027B"/>
    <w:rsid w:val="002402A1"/>
    <w:rsid w:val="002404AE"/>
    <w:rsid w:val="00240765"/>
    <w:rsid w:val="00240910"/>
    <w:rsid w:val="002409C8"/>
    <w:rsid w:val="00240C77"/>
    <w:rsid w:val="00240D3F"/>
    <w:rsid w:val="00240E56"/>
    <w:rsid w:val="00240EC0"/>
    <w:rsid w:val="002410F0"/>
    <w:rsid w:val="00241155"/>
    <w:rsid w:val="002413D7"/>
    <w:rsid w:val="00241467"/>
    <w:rsid w:val="00241960"/>
    <w:rsid w:val="00241BA3"/>
    <w:rsid w:val="00241C7F"/>
    <w:rsid w:val="00241CC4"/>
    <w:rsid w:val="00241CD3"/>
    <w:rsid w:val="00241EC2"/>
    <w:rsid w:val="002423F4"/>
    <w:rsid w:val="0024242B"/>
    <w:rsid w:val="002424FC"/>
    <w:rsid w:val="00242C48"/>
    <w:rsid w:val="00242CF8"/>
    <w:rsid w:val="00242E31"/>
    <w:rsid w:val="00243154"/>
    <w:rsid w:val="002431C8"/>
    <w:rsid w:val="0024324A"/>
    <w:rsid w:val="002432BC"/>
    <w:rsid w:val="002433EB"/>
    <w:rsid w:val="00243523"/>
    <w:rsid w:val="0024379E"/>
    <w:rsid w:val="00243937"/>
    <w:rsid w:val="002439D5"/>
    <w:rsid w:val="00243B96"/>
    <w:rsid w:val="00243D9D"/>
    <w:rsid w:val="00243E76"/>
    <w:rsid w:val="002441B5"/>
    <w:rsid w:val="002441D1"/>
    <w:rsid w:val="00244344"/>
    <w:rsid w:val="00244452"/>
    <w:rsid w:val="00244482"/>
    <w:rsid w:val="00244693"/>
    <w:rsid w:val="00244767"/>
    <w:rsid w:val="00244975"/>
    <w:rsid w:val="002449B7"/>
    <w:rsid w:val="00244BF3"/>
    <w:rsid w:val="00244CC1"/>
    <w:rsid w:val="00244D02"/>
    <w:rsid w:val="00244F0D"/>
    <w:rsid w:val="00244F48"/>
    <w:rsid w:val="00244FB3"/>
    <w:rsid w:val="0024503D"/>
    <w:rsid w:val="0024526C"/>
    <w:rsid w:val="002452E6"/>
    <w:rsid w:val="0024536F"/>
    <w:rsid w:val="0024549B"/>
    <w:rsid w:val="00245583"/>
    <w:rsid w:val="002455FD"/>
    <w:rsid w:val="0024569C"/>
    <w:rsid w:val="002456AE"/>
    <w:rsid w:val="002458F1"/>
    <w:rsid w:val="002459FD"/>
    <w:rsid w:val="00245A3F"/>
    <w:rsid w:val="00245A62"/>
    <w:rsid w:val="00245A9C"/>
    <w:rsid w:val="00245AF9"/>
    <w:rsid w:val="00245BFA"/>
    <w:rsid w:val="00245F14"/>
    <w:rsid w:val="002460F8"/>
    <w:rsid w:val="00246134"/>
    <w:rsid w:val="002461BB"/>
    <w:rsid w:val="00246245"/>
    <w:rsid w:val="0024629E"/>
    <w:rsid w:val="00246358"/>
    <w:rsid w:val="002465F1"/>
    <w:rsid w:val="00246738"/>
    <w:rsid w:val="002467CE"/>
    <w:rsid w:val="002469D0"/>
    <w:rsid w:val="00246A2A"/>
    <w:rsid w:val="00246A4C"/>
    <w:rsid w:val="00246A61"/>
    <w:rsid w:val="00246BD5"/>
    <w:rsid w:val="00246D92"/>
    <w:rsid w:val="00246E92"/>
    <w:rsid w:val="00246E9D"/>
    <w:rsid w:val="0024709E"/>
    <w:rsid w:val="002473A1"/>
    <w:rsid w:val="0024756D"/>
    <w:rsid w:val="00247673"/>
    <w:rsid w:val="002476AB"/>
    <w:rsid w:val="00247847"/>
    <w:rsid w:val="00247C98"/>
    <w:rsid w:val="00247E17"/>
    <w:rsid w:val="00247F42"/>
    <w:rsid w:val="00247F90"/>
    <w:rsid w:val="00250028"/>
    <w:rsid w:val="002500CD"/>
    <w:rsid w:val="002501AF"/>
    <w:rsid w:val="002502C0"/>
    <w:rsid w:val="002502EA"/>
    <w:rsid w:val="00250446"/>
    <w:rsid w:val="002506A5"/>
    <w:rsid w:val="00250782"/>
    <w:rsid w:val="002507F2"/>
    <w:rsid w:val="00250954"/>
    <w:rsid w:val="002509DC"/>
    <w:rsid w:val="00250A03"/>
    <w:rsid w:val="00250E55"/>
    <w:rsid w:val="002510BB"/>
    <w:rsid w:val="00251147"/>
    <w:rsid w:val="0025114A"/>
    <w:rsid w:val="002512EC"/>
    <w:rsid w:val="002512FE"/>
    <w:rsid w:val="002514AC"/>
    <w:rsid w:val="002514CF"/>
    <w:rsid w:val="00251790"/>
    <w:rsid w:val="002517FD"/>
    <w:rsid w:val="00251801"/>
    <w:rsid w:val="00251B12"/>
    <w:rsid w:val="00251C1D"/>
    <w:rsid w:val="00251C82"/>
    <w:rsid w:val="00251CA7"/>
    <w:rsid w:val="00251DDD"/>
    <w:rsid w:val="00252062"/>
    <w:rsid w:val="0025206C"/>
    <w:rsid w:val="00252150"/>
    <w:rsid w:val="0025220B"/>
    <w:rsid w:val="002524AF"/>
    <w:rsid w:val="002524F6"/>
    <w:rsid w:val="00252531"/>
    <w:rsid w:val="0025267C"/>
    <w:rsid w:val="002526B0"/>
    <w:rsid w:val="0025292A"/>
    <w:rsid w:val="0025297E"/>
    <w:rsid w:val="00252C05"/>
    <w:rsid w:val="00252D7D"/>
    <w:rsid w:val="00252DEB"/>
    <w:rsid w:val="00252F6F"/>
    <w:rsid w:val="00253016"/>
    <w:rsid w:val="002530B5"/>
    <w:rsid w:val="002531B7"/>
    <w:rsid w:val="00253222"/>
    <w:rsid w:val="0025322A"/>
    <w:rsid w:val="00253375"/>
    <w:rsid w:val="00253956"/>
    <w:rsid w:val="00253992"/>
    <w:rsid w:val="00253CC4"/>
    <w:rsid w:val="00253D46"/>
    <w:rsid w:val="00253F7D"/>
    <w:rsid w:val="00254036"/>
    <w:rsid w:val="002540A2"/>
    <w:rsid w:val="0025413C"/>
    <w:rsid w:val="00254293"/>
    <w:rsid w:val="002542D5"/>
    <w:rsid w:val="002543FC"/>
    <w:rsid w:val="00254697"/>
    <w:rsid w:val="00254B11"/>
    <w:rsid w:val="00254BC5"/>
    <w:rsid w:val="00254C6A"/>
    <w:rsid w:val="00254EE7"/>
    <w:rsid w:val="00254F92"/>
    <w:rsid w:val="002550DA"/>
    <w:rsid w:val="002550E2"/>
    <w:rsid w:val="002553FD"/>
    <w:rsid w:val="002554CC"/>
    <w:rsid w:val="00255516"/>
    <w:rsid w:val="002558EE"/>
    <w:rsid w:val="002559F4"/>
    <w:rsid w:val="00255FC2"/>
    <w:rsid w:val="002560BF"/>
    <w:rsid w:val="002561C7"/>
    <w:rsid w:val="002562C4"/>
    <w:rsid w:val="00256436"/>
    <w:rsid w:val="0025647A"/>
    <w:rsid w:val="002564EE"/>
    <w:rsid w:val="002565A4"/>
    <w:rsid w:val="0025687D"/>
    <w:rsid w:val="00256906"/>
    <w:rsid w:val="00256A7E"/>
    <w:rsid w:val="00256A9E"/>
    <w:rsid w:val="00256BF7"/>
    <w:rsid w:val="00256CCF"/>
    <w:rsid w:val="00256D18"/>
    <w:rsid w:val="002571D6"/>
    <w:rsid w:val="002573B3"/>
    <w:rsid w:val="002579CD"/>
    <w:rsid w:val="00257B3D"/>
    <w:rsid w:val="00257DE0"/>
    <w:rsid w:val="00257DF5"/>
    <w:rsid w:val="0026049C"/>
    <w:rsid w:val="0026057E"/>
    <w:rsid w:val="00260643"/>
    <w:rsid w:val="002606A8"/>
    <w:rsid w:val="002607C0"/>
    <w:rsid w:val="0026083D"/>
    <w:rsid w:val="002608A6"/>
    <w:rsid w:val="002608B2"/>
    <w:rsid w:val="00260E6A"/>
    <w:rsid w:val="00261376"/>
    <w:rsid w:val="002613F8"/>
    <w:rsid w:val="0026166A"/>
    <w:rsid w:val="002616C5"/>
    <w:rsid w:val="00261958"/>
    <w:rsid w:val="00261A65"/>
    <w:rsid w:val="00261BBD"/>
    <w:rsid w:val="00261DD0"/>
    <w:rsid w:val="00261E5F"/>
    <w:rsid w:val="00261E67"/>
    <w:rsid w:val="0026216C"/>
    <w:rsid w:val="0026219F"/>
    <w:rsid w:val="002624B8"/>
    <w:rsid w:val="0026255E"/>
    <w:rsid w:val="0026260E"/>
    <w:rsid w:val="00262723"/>
    <w:rsid w:val="00262788"/>
    <w:rsid w:val="00262804"/>
    <w:rsid w:val="002628DB"/>
    <w:rsid w:val="00262A67"/>
    <w:rsid w:val="00262B24"/>
    <w:rsid w:val="00262C60"/>
    <w:rsid w:val="00262D4E"/>
    <w:rsid w:val="00262EAF"/>
    <w:rsid w:val="00262F8C"/>
    <w:rsid w:val="002631DC"/>
    <w:rsid w:val="00263266"/>
    <w:rsid w:val="00263291"/>
    <w:rsid w:val="002636EA"/>
    <w:rsid w:val="002637D0"/>
    <w:rsid w:val="0026386F"/>
    <w:rsid w:val="002638B7"/>
    <w:rsid w:val="0026392A"/>
    <w:rsid w:val="00263968"/>
    <w:rsid w:val="00263995"/>
    <w:rsid w:val="00263ACC"/>
    <w:rsid w:val="00263D78"/>
    <w:rsid w:val="00263D91"/>
    <w:rsid w:val="00263EF7"/>
    <w:rsid w:val="00263FF1"/>
    <w:rsid w:val="0026417B"/>
    <w:rsid w:val="002641CD"/>
    <w:rsid w:val="002644DD"/>
    <w:rsid w:val="0026465A"/>
    <w:rsid w:val="00264802"/>
    <w:rsid w:val="00264A38"/>
    <w:rsid w:val="00264ACB"/>
    <w:rsid w:val="00264C8C"/>
    <w:rsid w:val="00264CDA"/>
    <w:rsid w:val="00264CFB"/>
    <w:rsid w:val="00265093"/>
    <w:rsid w:val="00265221"/>
    <w:rsid w:val="00265247"/>
    <w:rsid w:val="00265556"/>
    <w:rsid w:val="002658E0"/>
    <w:rsid w:val="002658F1"/>
    <w:rsid w:val="00265997"/>
    <w:rsid w:val="00265C07"/>
    <w:rsid w:val="00265C54"/>
    <w:rsid w:val="00265EB5"/>
    <w:rsid w:val="00266070"/>
    <w:rsid w:val="002662C3"/>
    <w:rsid w:val="0026635A"/>
    <w:rsid w:val="002663C4"/>
    <w:rsid w:val="00266544"/>
    <w:rsid w:val="0026656F"/>
    <w:rsid w:val="002665AE"/>
    <w:rsid w:val="002669C0"/>
    <w:rsid w:val="00266A8D"/>
    <w:rsid w:val="00266C19"/>
    <w:rsid w:val="00266C9C"/>
    <w:rsid w:val="00266D13"/>
    <w:rsid w:val="00267015"/>
    <w:rsid w:val="0026710D"/>
    <w:rsid w:val="00267122"/>
    <w:rsid w:val="0026714E"/>
    <w:rsid w:val="002675F8"/>
    <w:rsid w:val="002676B8"/>
    <w:rsid w:val="00267934"/>
    <w:rsid w:val="00267B54"/>
    <w:rsid w:val="00267C87"/>
    <w:rsid w:val="00267CA8"/>
    <w:rsid w:val="00267CE7"/>
    <w:rsid w:val="00267D8D"/>
    <w:rsid w:val="00267E4A"/>
    <w:rsid w:val="00267E72"/>
    <w:rsid w:val="00267F5D"/>
    <w:rsid w:val="00267FAE"/>
    <w:rsid w:val="00267FD9"/>
    <w:rsid w:val="002701A4"/>
    <w:rsid w:val="002703D0"/>
    <w:rsid w:val="00270473"/>
    <w:rsid w:val="00270632"/>
    <w:rsid w:val="00270633"/>
    <w:rsid w:val="0027088C"/>
    <w:rsid w:val="00270B4D"/>
    <w:rsid w:val="00270C36"/>
    <w:rsid w:val="00270C71"/>
    <w:rsid w:val="00270C85"/>
    <w:rsid w:val="00270DA3"/>
    <w:rsid w:val="00270DED"/>
    <w:rsid w:val="00270F40"/>
    <w:rsid w:val="002710AC"/>
    <w:rsid w:val="00271232"/>
    <w:rsid w:val="0027134C"/>
    <w:rsid w:val="00271475"/>
    <w:rsid w:val="0027149D"/>
    <w:rsid w:val="00271583"/>
    <w:rsid w:val="002716D0"/>
    <w:rsid w:val="0027171E"/>
    <w:rsid w:val="0027190E"/>
    <w:rsid w:val="00271A2A"/>
    <w:rsid w:val="00271F06"/>
    <w:rsid w:val="002722F8"/>
    <w:rsid w:val="00272321"/>
    <w:rsid w:val="00272389"/>
    <w:rsid w:val="002724A5"/>
    <w:rsid w:val="00272504"/>
    <w:rsid w:val="002726F8"/>
    <w:rsid w:val="0027287F"/>
    <w:rsid w:val="00272AD2"/>
    <w:rsid w:val="00272CD5"/>
    <w:rsid w:val="00272D12"/>
    <w:rsid w:val="00272FC3"/>
    <w:rsid w:val="00273058"/>
    <w:rsid w:val="002730F7"/>
    <w:rsid w:val="00273135"/>
    <w:rsid w:val="002733AB"/>
    <w:rsid w:val="002733C6"/>
    <w:rsid w:val="00273846"/>
    <w:rsid w:val="00273A15"/>
    <w:rsid w:val="00273BB7"/>
    <w:rsid w:val="00273C71"/>
    <w:rsid w:val="00273D1B"/>
    <w:rsid w:val="00273E54"/>
    <w:rsid w:val="00274088"/>
    <w:rsid w:val="00274237"/>
    <w:rsid w:val="002742A0"/>
    <w:rsid w:val="002746C7"/>
    <w:rsid w:val="0027488E"/>
    <w:rsid w:val="00274AE5"/>
    <w:rsid w:val="00274B22"/>
    <w:rsid w:val="00274D39"/>
    <w:rsid w:val="00274D73"/>
    <w:rsid w:val="00274F06"/>
    <w:rsid w:val="00274F7C"/>
    <w:rsid w:val="00275152"/>
    <w:rsid w:val="00275169"/>
    <w:rsid w:val="0027534E"/>
    <w:rsid w:val="002755F8"/>
    <w:rsid w:val="00275618"/>
    <w:rsid w:val="0027581A"/>
    <w:rsid w:val="0027585D"/>
    <w:rsid w:val="0027593C"/>
    <w:rsid w:val="00275A35"/>
    <w:rsid w:val="00275A6D"/>
    <w:rsid w:val="00275B23"/>
    <w:rsid w:val="002760AB"/>
    <w:rsid w:val="0027615D"/>
    <w:rsid w:val="00276235"/>
    <w:rsid w:val="0027634B"/>
    <w:rsid w:val="0027639A"/>
    <w:rsid w:val="00276569"/>
    <w:rsid w:val="0027658F"/>
    <w:rsid w:val="00276645"/>
    <w:rsid w:val="0027685B"/>
    <w:rsid w:val="002769CC"/>
    <w:rsid w:val="00276A3E"/>
    <w:rsid w:val="00276C11"/>
    <w:rsid w:val="00276C7E"/>
    <w:rsid w:val="00276CF6"/>
    <w:rsid w:val="00276DE8"/>
    <w:rsid w:val="00276EF3"/>
    <w:rsid w:val="00276F21"/>
    <w:rsid w:val="002773A6"/>
    <w:rsid w:val="00277711"/>
    <w:rsid w:val="0027771C"/>
    <w:rsid w:val="00277772"/>
    <w:rsid w:val="002777DC"/>
    <w:rsid w:val="002779E9"/>
    <w:rsid w:val="00277AD3"/>
    <w:rsid w:val="00277DEC"/>
    <w:rsid w:val="00277E2A"/>
    <w:rsid w:val="00277E3F"/>
    <w:rsid w:val="0028002D"/>
    <w:rsid w:val="0028007A"/>
    <w:rsid w:val="002801DF"/>
    <w:rsid w:val="0028022F"/>
    <w:rsid w:val="002803A3"/>
    <w:rsid w:val="0028056D"/>
    <w:rsid w:val="0028066B"/>
    <w:rsid w:val="002806A9"/>
    <w:rsid w:val="00280709"/>
    <w:rsid w:val="00280748"/>
    <w:rsid w:val="0028085D"/>
    <w:rsid w:val="00280A82"/>
    <w:rsid w:val="00280D39"/>
    <w:rsid w:val="00280E7A"/>
    <w:rsid w:val="00280F61"/>
    <w:rsid w:val="00281084"/>
    <w:rsid w:val="0028108E"/>
    <w:rsid w:val="00281094"/>
    <w:rsid w:val="00281342"/>
    <w:rsid w:val="0028142B"/>
    <w:rsid w:val="00281469"/>
    <w:rsid w:val="0028146B"/>
    <w:rsid w:val="00281619"/>
    <w:rsid w:val="002816B1"/>
    <w:rsid w:val="002817AA"/>
    <w:rsid w:val="0028190B"/>
    <w:rsid w:val="00281910"/>
    <w:rsid w:val="00281A32"/>
    <w:rsid w:val="00281C82"/>
    <w:rsid w:val="00281E3D"/>
    <w:rsid w:val="00281F76"/>
    <w:rsid w:val="00281FBF"/>
    <w:rsid w:val="0028224F"/>
    <w:rsid w:val="002824E6"/>
    <w:rsid w:val="00282533"/>
    <w:rsid w:val="00282680"/>
    <w:rsid w:val="002826FE"/>
    <w:rsid w:val="0028272C"/>
    <w:rsid w:val="00282769"/>
    <w:rsid w:val="002827AF"/>
    <w:rsid w:val="002828E6"/>
    <w:rsid w:val="00282B7D"/>
    <w:rsid w:val="00282BD4"/>
    <w:rsid w:val="00282D6A"/>
    <w:rsid w:val="00282E09"/>
    <w:rsid w:val="00282EA5"/>
    <w:rsid w:val="00283080"/>
    <w:rsid w:val="002830AA"/>
    <w:rsid w:val="002830CF"/>
    <w:rsid w:val="00283125"/>
    <w:rsid w:val="00283148"/>
    <w:rsid w:val="00283227"/>
    <w:rsid w:val="002832AD"/>
    <w:rsid w:val="0028344C"/>
    <w:rsid w:val="0028345E"/>
    <w:rsid w:val="0028346C"/>
    <w:rsid w:val="00283569"/>
    <w:rsid w:val="00283734"/>
    <w:rsid w:val="00283767"/>
    <w:rsid w:val="002837E5"/>
    <w:rsid w:val="00283A13"/>
    <w:rsid w:val="00283AEC"/>
    <w:rsid w:val="00283B45"/>
    <w:rsid w:val="00283CDD"/>
    <w:rsid w:val="00283D61"/>
    <w:rsid w:val="00283DF0"/>
    <w:rsid w:val="00283E44"/>
    <w:rsid w:val="0028420E"/>
    <w:rsid w:val="002842D1"/>
    <w:rsid w:val="00284347"/>
    <w:rsid w:val="00284473"/>
    <w:rsid w:val="00284934"/>
    <w:rsid w:val="00284B29"/>
    <w:rsid w:val="00284B95"/>
    <w:rsid w:val="00284E2B"/>
    <w:rsid w:val="00284EE3"/>
    <w:rsid w:val="00284EEB"/>
    <w:rsid w:val="00284F3B"/>
    <w:rsid w:val="00285030"/>
    <w:rsid w:val="002850E6"/>
    <w:rsid w:val="0028513D"/>
    <w:rsid w:val="00285157"/>
    <w:rsid w:val="00285537"/>
    <w:rsid w:val="002856F8"/>
    <w:rsid w:val="00285A1F"/>
    <w:rsid w:val="00285AB2"/>
    <w:rsid w:val="00285E0A"/>
    <w:rsid w:val="00285E58"/>
    <w:rsid w:val="0028611E"/>
    <w:rsid w:val="00286161"/>
    <w:rsid w:val="00286276"/>
    <w:rsid w:val="0028635D"/>
    <w:rsid w:val="002866C0"/>
    <w:rsid w:val="002867A8"/>
    <w:rsid w:val="00286817"/>
    <w:rsid w:val="00286949"/>
    <w:rsid w:val="00286BF5"/>
    <w:rsid w:val="00286C1E"/>
    <w:rsid w:val="00286C21"/>
    <w:rsid w:val="00286C3E"/>
    <w:rsid w:val="00286C44"/>
    <w:rsid w:val="00286D6D"/>
    <w:rsid w:val="00287205"/>
    <w:rsid w:val="002872FF"/>
    <w:rsid w:val="00287367"/>
    <w:rsid w:val="00287471"/>
    <w:rsid w:val="0028748E"/>
    <w:rsid w:val="00287B6C"/>
    <w:rsid w:val="00287D29"/>
    <w:rsid w:val="00287D56"/>
    <w:rsid w:val="00287D83"/>
    <w:rsid w:val="00287DE1"/>
    <w:rsid w:val="00287E41"/>
    <w:rsid w:val="00290007"/>
    <w:rsid w:val="00290088"/>
    <w:rsid w:val="002905B9"/>
    <w:rsid w:val="00290647"/>
    <w:rsid w:val="00290960"/>
    <w:rsid w:val="002909EF"/>
    <w:rsid w:val="00290B41"/>
    <w:rsid w:val="00290B6C"/>
    <w:rsid w:val="00290D0F"/>
    <w:rsid w:val="00290F89"/>
    <w:rsid w:val="00290FA4"/>
    <w:rsid w:val="002910D2"/>
    <w:rsid w:val="0029154E"/>
    <w:rsid w:val="002916ED"/>
    <w:rsid w:val="002918AF"/>
    <w:rsid w:val="002918EF"/>
    <w:rsid w:val="0029197E"/>
    <w:rsid w:val="00291AAE"/>
    <w:rsid w:val="00291CC8"/>
    <w:rsid w:val="00291D51"/>
    <w:rsid w:val="00291E4C"/>
    <w:rsid w:val="00291F22"/>
    <w:rsid w:val="00291FF8"/>
    <w:rsid w:val="00292165"/>
    <w:rsid w:val="0029267E"/>
    <w:rsid w:val="002927E4"/>
    <w:rsid w:val="002928E4"/>
    <w:rsid w:val="00292A46"/>
    <w:rsid w:val="00292C27"/>
    <w:rsid w:val="00292C8C"/>
    <w:rsid w:val="00292CEE"/>
    <w:rsid w:val="0029307C"/>
    <w:rsid w:val="0029319B"/>
    <w:rsid w:val="002931B4"/>
    <w:rsid w:val="0029350C"/>
    <w:rsid w:val="002936A2"/>
    <w:rsid w:val="00293830"/>
    <w:rsid w:val="00293879"/>
    <w:rsid w:val="002938C8"/>
    <w:rsid w:val="00293949"/>
    <w:rsid w:val="00293A6C"/>
    <w:rsid w:val="00293D8E"/>
    <w:rsid w:val="00293D95"/>
    <w:rsid w:val="00293DC3"/>
    <w:rsid w:val="00294258"/>
    <w:rsid w:val="00294396"/>
    <w:rsid w:val="002943E9"/>
    <w:rsid w:val="00294427"/>
    <w:rsid w:val="002946B1"/>
    <w:rsid w:val="0029471F"/>
    <w:rsid w:val="00294948"/>
    <w:rsid w:val="00294A46"/>
    <w:rsid w:val="00294AAB"/>
    <w:rsid w:val="00294B08"/>
    <w:rsid w:val="00294C2D"/>
    <w:rsid w:val="00294DA0"/>
    <w:rsid w:val="00294F95"/>
    <w:rsid w:val="0029502A"/>
    <w:rsid w:val="0029517D"/>
    <w:rsid w:val="00295180"/>
    <w:rsid w:val="002951A3"/>
    <w:rsid w:val="002951E2"/>
    <w:rsid w:val="00295273"/>
    <w:rsid w:val="00295391"/>
    <w:rsid w:val="002953D9"/>
    <w:rsid w:val="00295538"/>
    <w:rsid w:val="002958E1"/>
    <w:rsid w:val="002959EF"/>
    <w:rsid w:val="00296014"/>
    <w:rsid w:val="0029607F"/>
    <w:rsid w:val="00296112"/>
    <w:rsid w:val="0029617E"/>
    <w:rsid w:val="00296248"/>
    <w:rsid w:val="00296315"/>
    <w:rsid w:val="0029648D"/>
    <w:rsid w:val="0029682A"/>
    <w:rsid w:val="002968A2"/>
    <w:rsid w:val="00296963"/>
    <w:rsid w:val="002969BA"/>
    <w:rsid w:val="002969D8"/>
    <w:rsid w:val="002969EE"/>
    <w:rsid w:val="00296B0D"/>
    <w:rsid w:val="00296BEA"/>
    <w:rsid w:val="00296C8D"/>
    <w:rsid w:val="00296E30"/>
    <w:rsid w:val="00296F1D"/>
    <w:rsid w:val="00296F53"/>
    <w:rsid w:val="0029716C"/>
    <w:rsid w:val="002971CD"/>
    <w:rsid w:val="002971E3"/>
    <w:rsid w:val="00297314"/>
    <w:rsid w:val="002973A0"/>
    <w:rsid w:val="0029750C"/>
    <w:rsid w:val="00297735"/>
    <w:rsid w:val="00297758"/>
    <w:rsid w:val="002977CB"/>
    <w:rsid w:val="00297A20"/>
    <w:rsid w:val="00297A4F"/>
    <w:rsid w:val="00297BE1"/>
    <w:rsid w:val="00297CDC"/>
    <w:rsid w:val="00297F23"/>
    <w:rsid w:val="00297F40"/>
    <w:rsid w:val="002A00BB"/>
    <w:rsid w:val="002A01AA"/>
    <w:rsid w:val="002A0363"/>
    <w:rsid w:val="002A0627"/>
    <w:rsid w:val="002A0803"/>
    <w:rsid w:val="002A0A9D"/>
    <w:rsid w:val="002A0AE2"/>
    <w:rsid w:val="002A0B75"/>
    <w:rsid w:val="002A0C3B"/>
    <w:rsid w:val="002A0C3D"/>
    <w:rsid w:val="002A1161"/>
    <w:rsid w:val="002A118D"/>
    <w:rsid w:val="002A1417"/>
    <w:rsid w:val="002A151A"/>
    <w:rsid w:val="002A15EE"/>
    <w:rsid w:val="002A1772"/>
    <w:rsid w:val="002A189E"/>
    <w:rsid w:val="002A19B6"/>
    <w:rsid w:val="002A1AF1"/>
    <w:rsid w:val="002A1AFE"/>
    <w:rsid w:val="002A1E12"/>
    <w:rsid w:val="002A1E34"/>
    <w:rsid w:val="002A1EE6"/>
    <w:rsid w:val="002A1FBC"/>
    <w:rsid w:val="002A1FFA"/>
    <w:rsid w:val="002A2063"/>
    <w:rsid w:val="002A20EF"/>
    <w:rsid w:val="002A22D1"/>
    <w:rsid w:val="002A2302"/>
    <w:rsid w:val="002A2387"/>
    <w:rsid w:val="002A2423"/>
    <w:rsid w:val="002A2446"/>
    <w:rsid w:val="002A245A"/>
    <w:rsid w:val="002A25E1"/>
    <w:rsid w:val="002A2659"/>
    <w:rsid w:val="002A26B5"/>
    <w:rsid w:val="002A28A1"/>
    <w:rsid w:val="002A28DB"/>
    <w:rsid w:val="002A2A3A"/>
    <w:rsid w:val="002A2A6F"/>
    <w:rsid w:val="002A2A80"/>
    <w:rsid w:val="002A2CE7"/>
    <w:rsid w:val="002A2DB2"/>
    <w:rsid w:val="002A2E91"/>
    <w:rsid w:val="002A3226"/>
    <w:rsid w:val="002A33EC"/>
    <w:rsid w:val="002A35D1"/>
    <w:rsid w:val="002A35DD"/>
    <w:rsid w:val="002A3658"/>
    <w:rsid w:val="002A366F"/>
    <w:rsid w:val="002A368B"/>
    <w:rsid w:val="002A3707"/>
    <w:rsid w:val="002A370B"/>
    <w:rsid w:val="002A3AC5"/>
    <w:rsid w:val="002A4280"/>
    <w:rsid w:val="002A4403"/>
    <w:rsid w:val="002A44B1"/>
    <w:rsid w:val="002A44CA"/>
    <w:rsid w:val="002A4585"/>
    <w:rsid w:val="002A46BD"/>
    <w:rsid w:val="002A477B"/>
    <w:rsid w:val="002A49B4"/>
    <w:rsid w:val="002A49D7"/>
    <w:rsid w:val="002A4B76"/>
    <w:rsid w:val="002A4C69"/>
    <w:rsid w:val="002A4EF4"/>
    <w:rsid w:val="002A4F7C"/>
    <w:rsid w:val="002A4FFF"/>
    <w:rsid w:val="002A5146"/>
    <w:rsid w:val="002A52B3"/>
    <w:rsid w:val="002A54D8"/>
    <w:rsid w:val="002A5531"/>
    <w:rsid w:val="002A55A4"/>
    <w:rsid w:val="002A5652"/>
    <w:rsid w:val="002A56A8"/>
    <w:rsid w:val="002A56DA"/>
    <w:rsid w:val="002A59AF"/>
    <w:rsid w:val="002A59BA"/>
    <w:rsid w:val="002A5D87"/>
    <w:rsid w:val="002A5DE5"/>
    <w:rsid w:val="002A5E5D"/>
    <w:rsid w:val="002A6023"/>
    <w:rsid w:val="002A607C"/>
    <w:rsid w:val="002A6094"/>
    <w:rsid w:val="002A613A"/>
    <w:rsid w:val="002A632B"/>
    <w:rsid w:val="002A6407"/>
    <w:rsid w:val="002A68BC"/>
    <w:rsid w:val="002A6993"/>
    <w:rsid w:val="002A6A96"/>
    <w:rsid w:val="002A6A98"/>
    <w:rsid w:val="002A6B0F"/>
    <w:rsid w:val="002A6C1A"/>
    <w:rsid w:val="002A6CE8"/>
    <w:rsid w:val="002A6D27"/>
    <w:rsid w:val="002A6D77"/>
    <w:rsid w:val="002A6E33"/>
    <w:rsid w:val="002A6F3C"/>
    <w:rsid w:val="002A706E"/>
    <w:rsid w:val="002A73F5"/>
    <w:rsid w:val="002A751E"/>
    <w:rsid w:val="002A772F"/>
    <w:rsid w:val="002A7769"/>
    <w:rsid w:val="002A78AA"/>
    <w:rsid w:val="002A79F2"/>
    <w:rsid w:val="002A7B40"/>
    <w:rsid w:val="002A7B6C"/>
    <w:rsid w:val="002A7F0D"/>
    <w:rsid w:val="002A7FED"/>
    <w:rsid w:val="002B01A1"/>
    <w:rsid w:val="002B01EE"/>
    <w:rsid w:val="002B0243"/>
    <w:rsid w:val="002B03CA"/>
    <w:rsid w:val="002B04C6"/>
    <w:rsid w:val="002B0514"/>
    <w:rsid w:val="002B0549"/>
    <w:rsid w:val="002B055A"/>
    <w:rsid w:val="002B0589"/>
    <w:rsid w:val="002B064D"/>
    <w:rsid w:val="002B06D8"/>
    <w:rsid w:val="002B075B"/>
    <w:rsid w:val="002B07BE"/>
    <w:rsid w:val="002B0999"/>
    <w:rsid w:val="002B0A1B"/>
    <w:rsid w:val="002B0B70"/>
    <w:rsid w:val="002B0DF1"/>
    <w:rsid w:val="002B10D5"/>
    <w:rsid w:val="002B1280"/>
    <w:rsid w:val="002B1374"/>
    <w:rsid w:val="002B1455"/>
    <w:rsid w:val="002B14AD"/>
    <w:rsid w:val="002B14EC"/>
    <w:rsid w:val="002B1601"/>
    <w:rsid w:val="002B1633"/>
    <w:rsid w:val="002B16C4"/>
    <w:rsid w:val="002B1A7D"/>
    <w:rsid w:val="002B1B40"/>
    <w:rsid w:val="002B1D3C"/>
    <w:rsid w:val="002B1D67"/>
    <w:rsid w:val="002B2001"/>
    <w:rsid w:val="002B21A5"/>
    <w:rsid w:val="002B21D8"/>
    <w:rsid w:val="002B22B2"/>
    <w:rsid w:val="002B23ED"/>
    <w:rsid w:val="002B2774"/>
    <w:rsid w:val="002B2808"/>
    <w:rsid w:val="002B2C6C"/>
    <w:rsid w:val="002B2E91"/>
    <w:rsid w:val="002B30E9"/>
    <w:rsid w:val="002B321C"/>
    <w:rsid w:val="002B3370"/>
    <w:rsid w:val="002B340B"/>
    <w:rsid w:val="002B35BC"/>
    <w:rsid w:val="002B3627"/>
    <w:rsid w:val="002B3706"/>
    <w:rsid w:val="002B3905"/>
    <w:rsid w:val="002B3920"/>
    <w:rsid w:val="002B39B9"/>
    <w:rsid w:val="002B39FC"/>
    <w:rsid w:val="002B3A80"/>
    <w:rsid w:val="002B3B8E"/>
    <w:rsid w:val="002B3E70"/>
    <w:rsid w:val="002B3FDF"/>
    <w:rsid w:val="002B40EC"/>
    <w:rsid w:val="002B433F"/>
    <w:rsid w:val="002B43C9"/>
    <w:rsid w:val="002B4431"/>
    <w:rsid w:val="002B450F"/>
    <w:rsid w:val="002B4797"/>
    <w:rsid w:val="002B4A9E"/>
    <w:rsid w:val="002B4B26"/>
    <w:rsid w:val="002B4E1E"/>
    <w:rsid w:val="002B4F31"/>
    <w:rsid w:val="002B4FDF"/>
    <w:rsid w:val="002B5044"/>
    <w:rsid w:val="002B5164"/>
    <w:rsid w:val="002B558B"/>
    <w:rsid w:val="002B5603"/>
    <w:rsid w:val="002B566D"/>
    <w:rsid w:val="002B56E2"/>
    <w:rsid w:val="002B56F0"/>
    <w:rsid w:val="002B57B4"/>
    <w:rsid w:val="002B58BD"/>
    <w:rsid w:val="002B594B"/>
    <w:rsid w:val="002B5995"/>
    <w:rsid w:val="002B5B0E"/>
    <w:rsid w:val="002B5BF7"/>
    <w:rsid w:val="002B5C2F"/>
    <w:rsid w:val="002B5ED1"/>
    <w:rsid w:val="002B60E4"/>
    <w:rsid w:val="002B6158"/>
    <w:rsid w:val="002B632C"/>
    <w:rsid w:val="002B644C"/>
    <w:rsid w:val="002B65BF"/>
    <w:rsid w:val="002B662F"/>
    <w:rsid w:val="002B6712"/>
    <w:rsid w:val="002B67B2"/>
    <w:rsid w:val="002B681A"/>
    <w:rsid w:val="002B6AEE"/>
    <w:rsid w:val="002B6D04"/>
    <w:rsid w:val="002B6D54"/>
    <w:rsid w:val="002B6D76"/>
    <w:rsid w:val="002B7353"/>
    <w:rsid w:val="002B740B"/>
    <w:rsid w:val="002B75DC"/>
    <w:rsid w:val="002B7746"/>
    <w:rsid w:val="002B780F"/>
    <w:rsid w:val="002B7CBB"/>
    <w:rsid w:val="002B7DFA"/>
    <w:rsid w:val="002B7E80"/>
    <w:rsid w:val="002B7F6C"/>
    <w:rsid w:val="002C00FC"/>
    <w:rsid w:val="002C02B0"/>
    <w:rsid w:val="002C02E4"/>
    <w:rsid w:val="002C0642"/>
    <w:rsid w:val="002C077A"/>
    <w:rsid w:val="002C07FD"/>
    <w:rsid w:val="002C0B4A"/>
    <w:rsid w:val="002C0C16"/>
    <w:rsid w:val="002C0C98"/>
    <w:rsid w:val="002C0F1E"/>
    <w:rsid w:val="002C109F"/>
    <w:rsid w:val="002C12D6"/>
    <w:rsid w:val="002C1495"/>
    <w:rsid w:val="002C14FF"/>
    <w:rsid w:val="002C15B7"/>
    <w:rsid w:val="002C1A9D"/>
    <w:rsid w:val="002C1B90"/>
    <w:rsid w:val="002C1CA0"/>
    <w:rsid w:val="002C1D99"/>
    <w:rsid w:val="002C1E6A"/>
    <w:rsid w:val="002C2381"/>
    <w:rsid w:val="002C238C"/>
    <w:rsid w:val="002C2568"/>
    <w:rsid w:val="002C2583"/>
    <w:rsid w:val="002C26DF"/>
    <w:rsid w:val="002C29B1"/>
    <w:rsid w:val="002C2A4C"/>
    <w:rsid w:val="002C2D0C"/>
    <w:rsid w:val="002C2D2F"/>
    <w:rsid w:val="002C2E29"/>
    <w:rsid w:val="002C2FE3"/>
    <w:rsid w:val="002C3130"/>
    <w:rsid w:val="002C32F1"/>
    <w:rsid w:val="002C334F"/>
    <w:rsid w:val="002C342F"/>
    <w:rsid w:val="002C3506"/>
    <w:rsid w:val="002C355E"/>
    <w:rsid w:val="002C36ED"/>
    <w:rsid w:val="002C3793"/>
    <w:rsid w:val="002C37E8"/>
    <w:rsid w:val="002C38DF"/>
    <w:rsid w:val="002C3987"/>
    <w:rsid w:val="002C39B4"/>
    <w:rsid w:val="002C3A23"/>
    <w:rsid w:val="002C3B31"/>
    <w:rsid w:val="002C3B3F"/>
    <w:rsid w:val="002C3CE8"/>
    <w:rsid w:val="002C3E02"/>
    <w:rsid w:val="002C410A"/>
    <w:rsid w:val="002C42BB"/>
    <w:rsid w:val="002C42BD"/>
    <w:rsid w:val="002C43DB"/>
    <w:rsid w:val="002C4451"/>
    <w:rsid w:val="002C44AE"/>
    <w:rsid w:val="002C452E"/>
    <w:rsid w:val="002C493F"/>
    <w:rsid w:val="002C4A5F"/>
    <w:rsid w:val="002C4D4E"/>
    <w:rsid w:val="002C4D5B"/>
    <w:rsid w:val="002C4D74"/>
    <w:rsid w:val="002C4EB5"/>
    <w:rsid w:val="002C4FA4"/>
    <w:rsid w:val="002C4FB3"/>
    <w:rsid w:val="002C4FDE"/>
    <w:rsid w:val="002C5054"/>
    <w:rsid w:val="002C5085"/>
    <w:rsid w:val="002C50AA"/>
    <w:rsid w:val="002C536B"/>
    <w:rsid w:val="002C53D1"/>
    <w:rsid w:val="002C546B"/>
    <w:rsid w:val="002C54AE"/>
    <w:rsid w:val="002C54D7"/>
    <w:rsid w:val="002C56C0"/>
    <w:rsid w:val="002C56CD"/>
    <w:rsid w:val="002C56E9"/>
    <w:rsid w:val="002C5868"/>
    <w:rsid w:val="002C5898"/>
    <w:rsid w:val="002C5D1C"/>
    <w:rsid w:val="002C5E81"/>
    <w:rsid w:val="002C5F27"/>
    <w:rsid w:val="002C621C"/>
    <w:rsid w:val="002C621D"/>
    <w:rsid w:val="002C6252"/>
    <w:rsid w:val="002C626B"/>
    <w:rsid w:val="002C627A"/>
    <w:rsid w:val="002C62CE"/>
    <w:rsid w:val="002C643C"/>
    <w:rsid w:val="002C656D"/>
    <w:rsid w:val="002C6839"/>
    <w:rsid w:val="002C6A95"/>
    <w:rsid w:val="002C6AC7"/>
    <w:rsid w:val="002C704F"/>
    <w:rsid w:val="002C71F0"/>
    <w:rsid w:val="002C7344"/>
    <w:rsid w:val="002C7393"/>
    <w:rsid w:val="002C75AD"/>
    <w:rsid w:val="002C76C1"/>
    <w:rsid w:val="002C780A"/>
    <w:rsid w:val="002C7A53"/>
    <w:rsid w:val="002C7AE2"/>
    <w:rsid w:val="002C7AFE"/>
    <w:rsid w:val="002C7B15"/>
    <w:rsid w:val="002C7B7D"/>
    <w:rsid w:val="002C7C5F"/>
    <w:rsid w:val="002C7CB1"/>
    <w:rsid w:val="002C7DC3"/>
    <w:rsid w:val="002C7DF7"/>
    <w:rsid w:val="002C7E5A"/>
    <w:rsid w:val="002C7ECC"/>
    <w:rsid w:val="002C7F0C"/>
    <w:rsid w:val="002D0031"/>
    <w:rsid w:val="002D0475"/>
    <w:rsid w:val="002D04E9"/>
    <w:rsid w:val="002D0751"/>
    <w:rsid w:val="002D0769"/>
    <w:rsid w:val="002D0819"/>
    <w:rsid w:val="002D08CD"/>
    <w:rsid w:val="002D0950"/>
    <w:rsid w:val="002D0A31"/>
    <w:rsid w:val="002D0ABD"/>
    <w:rsid w:val="002D0ADB"/>
    <w:rsid w:val="002D0E33"/>
    <w:rsid w:val="002D0EB1"/>
    <w:rsid w:val="002D0FFF"/>
    <w:rsid w:val="002D1157"/>
    <w:rsid w:val="002D11D4"/>
    <w:rsid w:val="002D13A0"/>
    <w:rsid w:val="002D151F"/>
    <w:rsid w:val="002D1752"/>
    <w:rsid w:val="002D1A44"/>
    <w:rsid w:val="002D1AF6"/>
    <w:rsid w:val="002D1CBA"/>
    <w:rsid w:val="002D1EFB"/>
    <w:rsid w:val="002D1F25"/>
    <w:rsid w:val="002D1F83"/>
    <w:rsid w:val="002D2202"/>
    <w:rsid w:val="002D2356"/>
    <w:rsid w:val="002D250F"/>
    <w:rsid w:val="002D2583"/>
    <w:rsid w:val="002D2604"/>
    <w:rsid w:val="002D263D"/>
    <w:rsid w:val="002D268F"/>
    <w:rsid w:val="002D26C6"/>
    <w:rsid w:val="002D27B4"/>
    <w:rsid w:val="002D2AA8"/>
    <w:rsid w:val="002D2BDC"/>
    <w:rsid w:val="002D2D5F"/>
    <w:rsid w:val="002D2E98"/>
    <w:rsid w:val="002D3149"/>
    <w:rsid w:val="002D335F"/>
    <w:rsid w:val="002D33E1"/>
    <w:rsid w:val="002D33F8"/>
    <w:rsid w:val="002D3425"/>
    <w:rsid w:val="002D34BF"/>
    <w:rsid w:val="002D362A"/>
    <w:rsid w:val="002D3842"/>
    <w:rsid w:val="002D38EB"/>
    <w:rsid w:val="002D3AD3"/>
    <w:rsid w:val="002D3ADB"/>
    <w:rsid w:val="002D3B3D"/>
    <w:rsid w:val="002D3BEF"/>
    <w:rsid w:val="002D3BF6"/>
    <w:rsid w:val="002D3C6F"/>
    <w:rsid w:val="002D3FF7"/>
    <w:rsid w:val="002D4026"/>
    <w:rsid w:val="002D403F"/>
    <w:rsid w:val="002D404E"/>
    <w:rsid w:val="002D4469"/>
    <w:rsid w:val="002D448E"/>
    <w:rsid w:val="002D44CF"/>
    <w:rsid w:val="002D46D7"/>
    <w:rsid w:val="002D4A67"/>
    <w:rsid w:val="002D4A6C"/>
    <w:rsid w:val="002D4CE5"/>
    <w:rsid w:val="002D5063"/>
    <w:rsid w:val="002D513F"/>
    <w:rsid w:val="002D51E7"/>
    <w:rsid w:val="002D5231"/>
    <w:rsid w:val="002D52B2"/>
    <w:rsid w:val="002D54CD"/>
    <w:rsid w:val="002D554B"/>
    <w:rsid w:val="002D5594"/>
    <w:rsid w:val="002D566B"/>
    <w:rsid w:val="002D57B7"/>
    <w:rsid w:val="002D5906"/>
    <w:rsid w:val="002D5BCD"/>
    <w:rsid w:val="002D5C1A"/>
    <w:rsid w:val="002D5C95"/>
    <w:rsid w:val="002D60F6"/>
    <w:rsid w:val="002D641B"/>
    <w:rsid w:val="002D695A"/>
    <w:rsid w:val="002D6DFC"/>
    <w:rsid w:val="002D6DFF"/>
    <w:rsid w:val="002D6E1F"/>
    <w:rsid w:val="002D70AD"/>
    <w:rsid w:val="002D70E8"/>
    <w:rsid w:val="002D70F8"/>
    <w:rsid w:val="002D7136"/>
    <w:rsid w:val="002D72A4"/>
    <w:rsid w:val="002D72C3"/>
    <w:rsid w:val="002D7365"/>
    <w:rsid w:val="002D751E"/>
    <w:rsid w:val="002D764A"/>
    <w:rsid w:val="002D7774"/>
    <w:rsid w:val="002D7815"/>
    <w:rsid w:val="002D7E5C"/>
    <w:rsid w:val="002D7F68"/>
    <w:rsid w:val="002E013D"/>
    <w:rsid w:val="002E0199"/>
    <w:rsid w:val="002E02D0"/>
    <w:rsid w:val="002E0EC7"/>
    <w:rsid w:val="002E0F63"/>
    <w:rsid w:val="002E0F71"/>
    <w:rsid w:val="002E1257"/>
    <w:rsid w:val="002E12C8"/>
    <w:rsid w:val="002E15F1"/>
    <w:rsid w:val="002E186F"/>
    <w:rsid w:val="002E199E"/>
    <w:rsid w:val="002E1A44"/>
    <w:rsid w:val="002E1DE2"/>
    <w:rsid w:val="002E1F23"/>
    <w:rsid w:val="002E2083"/>
    <w:rsid w:val="002E217C"/>
    <w:rsid w:val="002E2204"/>
    <w:rsid w:val="002E2823"/>
    <w:rsid w:val="002E2909"/>
    <w:rsid w:val="002E29AF"/>
    <w:rsid w:val="002E2D68"/>
    <w:rsid w:val="002E2E7B"/>
    <w:rsid w:val="002E2EA6"/>
    <w:rsid w:val="002E30C2"/>
    <w:rsid w:val="002E33AB"/>
    <w:rsid w:val="002E33F7"/>
    <w:rsid w:val="002E3437"/>
    <w:rsid w:val="002E3536"/>
    <w:rsid w:val="002E3571"/>
    <w:rsid w:val="002E3657"/>
    <w:rsid w:val="002E3687"/>
    <w:rsid w:val="002E3727"/>
    <w:rsid w:val="002E386D"/>
    <w:rsid w:val="002E3880"/>
    <w:rsid w:val="002E396E"/>
    <w:rsid w:val="002E399C"/>
    <w:rsid w:val="002E3AC5"/>
    <w:rsid w:val="002E3B73"/>
    <w:rsid w:val="002E3C77"/>
    <w:rsid w:val="002E3D13"/>
    <w:rsid w:val="002E3F02"/>
    <w:rsid w:val="002E3FAE"/>
    <w:rsid w:val="002E3FB9"/>
    <w:rsid w:val="002E4309"/>
    <w:rsid w:val="002E43EF"/>
    <w:rsid w:val="002E4501"/>
    <w:rsid w:val="002E4836"/>
    <w:rsid w:val="002E496F"/>
    <w:rsid w:val="002E4A14"/>
    <w:rsid w:val="002E4A69"/>
    <w:rsid w:val="002E4BD1"/>
    <w:rsid w:val="002E4D22"/>
    <w:rsid w:val="002E4E2B"/>
    <w:rsid w:val="002E5089"/>
    <w:rsid w:val="002E50F5"/>
    <w:rsid w:val="002E5121"/>
    <w:rsid w:val="002E5170"/>
    <w:rsid w:val="002E52D0"/>
    <w:rsid w:val="002E52EE"/>
    <w:rsid w:val="002E52FA"/>
    <w:rsid w:val="002E54C8"/>
    <w:rsid w:val="002E57E4"/>
    <w:rsid w:val="002E5A1B"/>
    <w:rsid w:val="002E5B12"/>
    <w:rsid w:val="002E5BAF"/>
    <w:rsid w:val="002E5BEF"/>
    <w:rsid w:val="002E5E9B"/>
    <w:rsid w:val="002E5EDC"/>
    <w:rsid w:val="002E5F15"/>
    <w:rsid w:val="002E5F19"/>
    <w:rsid w:val="002E61E2"/>
    <w:rsid w:val="002E61FA"/>
    <w:rsid w:val="002E6597"/>
    <w:rsid w:val="002E67F1"/>
    <w:rsid w:val="002E6840"/>
    <w:rsid w:val="002E696E"/>
    <w:rsid w:val="002E6B04"/>
    <w:rsid w:val="002E6C0A"/>
    <w:rsid w:val="002E6C7A"/>
    <w:rsid w:val="002E6D24"/>
    <w:rsid w:val="002E712F"/>
    <w:rsid w:val="002E7154"/>
    <w:rsid w:val="002E71B8"/>
    <w:rsid w:val="002E7230"/>
    <w:rsid w:val="002E73BF"/>
    <w:rsid w:val="002E747D"/>
    <w:rsid w:val="002E74FC"/>
    <w:rsid w:val="002E7556"/>
    <w:rsid w:val="002E758B"/>
    <w:rsid w:val="002F01D6"/>
    <w:rsid w:val="002F03BF"/>
    <w:rsid w:val="002F03C5"/>
    <w:rsid w:val="002F04BD"/>
    <w:rsid w:val="002F0800"/>
    <w:rsid w:val="002F0A7F"/>
    <w:rsid w:val="002F0B94"/>
    <w:rsid w:val="002F0BB3"/>
    <w:rsid w:val="002F0C58"/>
    <w:rsid w:val="002F0C79"/>
    <w:rsid w:val="002F0CE7"/>
    <w:rsid w:val="002F0D63"/>
    <w:rsid w:val="002F0F4A"/>
    <w:rsid w:val="002F100B"/>
    <w:rsid w:val="002F1034"/>
    <w:rsid w:val="002F11B5"/>
    <w:rsid w:val="002F142D"/>
    <w:rsid w:val="002F1673"/>
    <w:rsid w:val="002F1711"/>
    <w:rsid w:val="002F18AC"/>
    <w:rsid w:val="002F192D"/>
    <w:rsid w:val="002F19B6"/>
    <w:rsid w:val="002F1B9E"/>
    <w:rsid w:val="002F1CC2"/>
    <w:rsid w:val="002F1D1D"/>
    <w:rsid w:val="002F200C"/>
    <w:rsid w:val="002F2154"/>
    <w:rsid w:val="002F2344"/>
    <w:rsid w:val="002F2365"/>
    <w:rsid w:val="002F23AC"/>
    <w:rsid w:val="002F23CF"/>
    <w:rsid w:val="002F23D2"/>
    <w:rsid w:val="002F244E"/>
    <w:rsid w:val="002F24D1"/>
    <w:rsid w:val="002F2569"/>
    <w:rsid w:val="002F25BC"/>
    <w:rsid w:val="002F25C9"/>
    <w:rsid w:val="002F25FF"/>
    <w:rsid w:val="002F2A42"/>
    <w:rsid w:val="002F2AC1"/>
    <w:rsid w:val="002F2B8E"/>
    <w:rsid w:val="002F3006"/>
    <w:rsid w:val="002F30F2"/>
    <w:rsid w:val="002F3348"/>
    <w:rsid w:val="002F34E7"/>
    <w:rsid w:val="002F350C"/>
    <w:rsid w:val="002F3517"/>
    <w:rsid w:val="002F374B"/>
    <w:rsid w:val="002F3771"/>
    <w:rsid w:val="002F37C3"/>
    <w:rsid w:val="002F3973"/>
    <w:rsid w:val="002F3A70"/>
    <w:rsid w:val="002F3CDD"/>
    <w:rsid w:val="002F3D0E"/>
    <w:rsid w:val="002F3D2A"/>
    <w:rsid w:val="002F3DCF"/>
    <w:rsid w:val="002F3E49"/>
    <w:rsid w:val="002F44DA"/>
    <w:rsid w:val="002F452F"/>
    <w:rsid w:val="002F45F0"/>
    <w:rsid w:val="002F4F66"/>
    <w:rsid w:val="002F5104"/>
    <w:rsid w:val="002F51AB"/>
    <w:rsid w:val="002F5273"/>
    <w:rsid w:val="002F52F6"/>
    <w:rsid w:val="002F53C9"/>
    <w:rsid w:val="002F5626"/>
    <w:rsid w:val="002F565D"/>
    <w:rsid w:val="002F5736"/>
    <w:rsid w:val="002F5772"/>
    <w:rsid w:val="002F5896"/>
    <w:rsid w:val="002F5923"/>
    <w:rsid w:val="002F5AB3"/>
    <w:rsid w:val="002F5AFC"/>
    <w:rsid w:val="002F5B43"/>
    <w:rsid w:val="002F5DAF"/>
    <w:rsid w:val="002F5E0B"/>
    <w:rsid w:val="002F5F05"/>
    <w:rsid w:val="002F6071"/>
    <w:rsid w:val="002F612B"/>
    <w:rsid w:val="002F6157"/>
    <w:rsid w:val="002F615A"/>
    <w:rsid w:val="002F6A2E"/>
    <w:rsid w:val="002F6BCD"/>
    <w:rsid w:val="002F6CF0"/>
    <w:rsid w:val="002F6EB7"/>
    <w:rsid w:val="002F72CE"/>
    <w:rsid w:val="002F7406"/>
    <w:rsid w:val="002F762B"/>
    <w:rsid w:val="002F76AF"/>
    <w:rsid w:val="002F7748"/>
    <w:rsid w:val="002F787B"/>
    <w:rsid w:val="002F78BE"/>
    <w:rsid w:val="002F7CA5"/>
    <w:rsid w:val="002F7CC3"/>
    <w:rsid w:val="003001A4"/>
    <w:rsid w:val="003002A2"/>
    <w:rsid w:val="003002A5"/>
    <w:rsid w:val="00300352"/>
    <w:rsid w:val="0030040B"/>
    <w:rsid w:val="003004CF"/>
    <w:rsid w:val="003007D8"/>
    <w:rsid w:val="0030088D"/>
    <w:rsid w:val="003008E6"/>
    <w:rsid w:val="0030097A"/>
    <w:rsid w:val="0030097F"/>
    <w:rsid w:val="003009D5"/>
    <w:rsid w:val="003009F9"/>
    <w:rsid w:val="00300A9D"/>
    <w:rsid w:val="00300B09"/>
    <w:rsid w:val="00300E9D"/>
    <w:rsid w:val="00300FBA"/>
    <w:rsid w:val="003010F6"/>
    <w:rsid w:val="00301124"/>
    <w:rsid w:val="0030124A"/>
    <w:rsid w:val="00301425"/>
    <w:rsid w:val="0030142D"/>
    <w:rsid w:val="00301465"/>
    <w:rsid w:val="003014AE"/>
    <w:rsid w:val="003015ED"/>
    <w:rsid w:val="003016F4"/>
    <w:rsid w:val="003016FD"/>
    <w:rsid w:val="003016FE"/>
    <w:rsid w:val="003017E2"/>
    <w:rsid w:val="00301A99"/>
    <w:rsid w:val="00301B4C"/>
    <w:rsid w:val="00301BB8"/>
    <w:rsid w:val="00301BBA"/>
    <w:rsid w:val="00301C56"/>
    <w:rsid w:val="00301D41"/>
    <w:rsid w:val="00301D51"/>
    <w:rsid w:val="00301D94"/>
    <w:rsid w:val="00301DA6"/>
    <w:rsid w:val="00301F1E"/>
    <w:rsid w:val="003020A9"/>
    <w:rsid w:val="0030222E"/>
    <w:rsid w:val="003022D3"/>
    <w:rsid w:val="003022ED"/>
    <w:rsid w:val="003022F6"/>
    <w:rsid w:val="003025C8"/>
    <w:rsid w:val="00302623"/>
    <w:rsid w:val="003026AD"/>
    <w:rsid w:val="003028E1"/>
    <w:rsid w:val="003029BE"/>
    <w:rsid w:val="00302A13"/>
    <w:rsid w:val="00302A67"/>
    <w:rsid w:val="00302C05"/>
    <w:rsid w:val="003030C7"/>
    <w:rsid w:val="0030317B"/>
    <w:rsid w:val="00303208"/>
    <w:rsid w:val="003034BA"/>
    <w:rsid w:val="003035EC"/>
    <w:rsid w:val="003036CB"/>
    <w:rsid w:val="003037E0"/>
    <w:rsid w:val="0030389F"/>
    <w:rsid w:val="003039FE"/>
    <w:rsid w:val="00303A07"/>
    <w:rsid w:val="00303A6D"/>
    <w:rsid w:val="00303A90"/>
    <w:rsid w:val="00303E81"/>
    <w:rsid w:val="00303F7F"/>
    <w:rsid w:val="00304062"/>
    <w:rsid w:val="003043AD"/>
    <w:rsid w:val="003049E3"/>
    <w:rsid w:val="00304A8F"/>
    <w:rsid w:val="00304AF2"/>
    <w:rsid w:val="00304C57"/>
    <w:rsid w:val="00304DDA"/>
    <w:rsid w:val="00304E13"/>
    <w:rsid w:val="00304E26"/>
    <w:rsid w:val="00304ED3"/>
    <w:rsid w:val="0030504E"/>
    <w:rsid w:val="00305193"/>
    <w:rsid w:val="003051B6"/>
    <w:rsid w:val="0030528D"/>
    <w:rsid w:val="0030550F"/>
    <w:rsid w:val="003056F4"/>
    <w:rsid w:val="00305869"/>
    <w:rsid w:val="00305877"/>
    <w:rsid w:val="003058E7"/>
    <w:rsid w:val="00305A11"/>
    <w:rsid w:val="00305A9C"/>
    <w:rsid w:val="00305E5D"/>
    <w:rsid w:val="00305EEF"/>
    <w:rsid w:val="0030604B"/>
    <w:rsid w:val="00306222"/>
    <w:rsid w:val="00306305"/>
    <w:rsid w:val="003063A1"/>
    <w:rsid w:val="003065B7"/>
    <w:rsid w:val="0030675C"/>
    <w:rsid w:val="00306831"/>
    <w:rsid w:val="003068A5"/>
    <w:rsid w:val="003068C4"/>
    <w:rsid w:val="0030690A"/>
    <w:rsid w:val="00306910"/>
    <w:rsid w:val="003069F2"/>
    <w:rsid w:val="00306B31"/>
    <w:rsid w:val="00306EEF"/>
    <w:rsid w:val="00306F88"/>
    <w:rsid w:val="00307043"/>
    <w:rsid w:val="003070D0"/>
    <w:rsid w:val="0030724C"/>
    <w:rsid w:val="00307318"/>
    <w:rsid w:val="00307644"/>
    <w:rsid w:val="00307770"/>
    <w:rsid w:val="0030785D"/>
    <w:rsid w:val="003078C2"/>
    <w:rsid w:val="003078FE"/>
    <w:rsid w:val="0030799C"/>
    <w:rsid w:val="00307BE6"/>
    <w:rsid w:val="00307C25"/>
    <w:rsid w:val="00307E73"/>
    <w:rsid w:val="00307EC3"/>
    <w:rsid w:val="003100EB"/>
    <w:rsid w:val="00310349"/>
    <w:rsid w:val="00310815"/>
    <w:rsid w:val="00310912"/>
    <w:rsid w:val="0031093C"/>
    <w:rsid w:val="003109B5"/>
    <w:rsid w:val="00310A34"/>
    <w:rsid w:val="00310ADF"/>
    <w:rsid w:val="003113C9"/>
    <w:rsid w:val="003114C6"/>
    <w:rsid w:val="00311582"/>
    <w:rsid w:val="003115F1"/>
    <w:rsid w:val="00311716"/>
    <w:rsid w:val="00311993"/>
    <w:rsid w:val="00311A50"/>
    <w:rsid w:val="00311AF1"/>
    <w:rsid w:val="00311E73"/>
    <w:rsid w:val="00311F71"/>
    <w:rsid w:val="00312158"/>
    <w:rsid w:val="0031230A"/>
    <w:rsid w:val="003125AE"/>
    <w:rsid w:val="0031262F"/>
    <w:rsid w:val="00312699"/>
    <w:rsid w:val="003129E1"/>
    <w:rsid w:val="00312CCE"/>
    <w:rsid w:val="00312D20"/>
    <w:rsid w:val="00312D68"/>
    <w:rsid w:val="00312E2E"/>
    <w:rsid w:val="00312FA5"/>
    <w:rsid w:val="00312FD7"/>
    <w:rsid w:val="00312FE8"/>
    <w:rsid w:val="00313097"/>
    <w:rsid w:val="0031319A"/>
    <w:rsid w:val="0031324C"/>
    <w:rsid w:val="0031330F"/>
    <w:rsid w:val="00313338"/>
    <w:rsid w:val="003133CC"/>
    <w:rsid w:val="003136D9"/>
    <w:rsid w:val="00313729"/>
    <w:rsid w:val="003137FB"/>
    <w:rsid w:val="003138FC"/>
    <w:rsid w:val="00313AD2"/>
    <w:rsid w:val="00313CD8"/>
    <w:rsid w:val="00313F02"/>
    <w:rsid w:val="00313FD4"/>
    <w:rsid w:val="003140A2"/>
    <w:rsid w:val="0031411F"/>
    <w:rsid w:val="003142F9"/>
    <w:rsid w:val="003144B3"/>
    <w:rsid w:val="003145C0"/>
    <w:rsid w:val="0031477C"/>
    <w:rsid w:val="003147B2"/>
    <w:rsid w:val="003147D4"/>
    <w:rsid w:val="00314800"/>
    <w:rsid w:val="003148D7"/>
    <w:rsid w:val="00314AEF"/>
    <w:rsid w:val="00314C77"/>
    <w:rsid w:val="00314E57"/>
    <w:rsid w:val="00314E70"/>
    <w:rsid w:val="00315099"/>
    <w:rsid w:val="003150D6"/>
    <w:rsid w:val="0031513A"/>
    <w:rsid w:val="0031526F"/>
    <w:rsid w:val="003152CE"/>
    <w:rsid w:val="00315401"/>
    <w:rsid w:val="00315496"/>
    <w:rsid w:val="003154CD"/>
    <w:rsid w:val="003154E9"/>
    <w:rsid w:val="00315585"/>
    <w:rsid w:val="003158AA"/>
    <w:rsid w:val="00315D22"/>
    <w:rsid w:val="00315DC9"/>
    <w:rsid w:val="00315DD3"/>
    <w:rsid w:val="00315EB3"/>
    <w:rsid w:val="00315F53"/>
    <w:rsid w:val="00316172"/>
    <w:rsid w:val="003163BA"/>
    <w:rsid w:val="003164AD"/>
    <w:rsid w:val="003164CC"/>
    <w:rsid w:val="0031661D"/>
    <w:rsid w:val="00316693"/>
    <w:rsid w:val="003166E4"/>
    <w:rsid w:val="00316756"/>
    <w:rsid w:val="003167A0"/>
    <w:rsid w:val="003168A7"/>
    <w:rsid w:val="0031697D"/>
    <w:rsid w:val="00316BD5"/>
    <w:rsid w:val="00316C03"/>
    <w:rsid w:val="00316C0E"/>
    <w:rsid w:val="00316EF3"/>
    <w:rsid w:val="00316F83"/>
    <w:rsid w:val="003170DC"/>
    <w:rsid w:val="00317115"/>
    <w:rsid w:val="003171FF"/>
    <w:rsid w:val="003172FE"/>
    <w:rsid w:val="00317415"/>
    <w:rsid w:val="0031745D"/>
    <w:rsid w:val="00317699"/>
    <w:rsid w:val="00317740"/>
    <w:rsid w:val="00317805"/>
    <w:rsid w:val="00317857"/>
    <w:rsid w:val="003178E0"/>
    <w:rsid w:val="00317D63"/>
    <w:rsid w:val="00317DF0"/>
    <w:rsid w:val="00317DF7"/>
    <w:rsid w:val="00317E78"/>
    <w:rsid w:val="00317F6A"/>
    <w:rsid w:val="00320095"/>
    <w:rsid w:val="003200CE"/>
    <w:rsid w:val="003202C7"/>
    <w:rsid w:val="00320455"/>
    <w:rsid w:val="003204B5"/>
    <w:rsid w:val="003207E8"/>
    <w:rsid w:val="00320822"/>
    <w:rsid w:val="00320933"/>
    <w:rsid w:val="003209E4"/>
    <w:rsid w:val="00320AB1"/>
    <w:rsid w:val="00320BFE"/>
    <w:rsid w:val="00320D65"/>
    <w:rsid w:val="00320E28"/>
    <w:rsid w:val="00320F62"/>
    <w:rsid w:val="003210E1"/>
    <w:rsid w:val="003210E2"/>
    <w:rsid w:val="00321232"/>
    <w:rsid w:val="00321258"/>
    <w:rsid w:val="0032142A"/>
    <w:rsid w:val="00321479"/>
    <w:rsid w:val="00321591"/>
    <w:rsid w:val="00321640"/>
    <w:rsid w:val="003216EF"/>
    <w:rsid w:val="00321856"/>
    <w:rsid w:val="00321A5A"/>
    <w:rsid w:val="00321B48"/>
    <w:rsid w:val="00321BCF"/>
    <w:rsid w:val="00321BE0"/>
    <w:rsid w:val="00321F2C"/>
    <w:rsid w:val="00322059"/>
    <w:rsid w:val="00322069"/>
    <w:rsid w:val="003220CB"/>
    <w:rsid w:val="0032219B"/>
    <w:rsid w:val="003221B9"/>
    <w:rsid w:val="003223DD"/>
    <w:rsid w:val="003224FC"/>
    <w:rsid w:val="00322529"/>
    <w:rsid w:val="0032284C"/>
    <w:rsid w:val="00322914"/>
    <w:rsid w:val="00322A4A"/>
    <w:rsid w:val="00322D23"/>
    <w:rsid w:val="00322E35"/>
    <w:rsid w:val="00322E62"/>
    <w:rsid w:val="00322EBD"/>
    <w:rsid w:val="00322F53"/>
    <w:rsid w:val="00323056"/>
    <w:rsid w:val="00323066"/>
    <w:rsid w:val="00323234"/>
    <w:rsid w:val="003232A0"/>
    <w:rsid w:val="0032361F"/>
    <w:rsid w:val="00323AF9"/>
    <w:rsid w:val="00323B35"/>
    <w:rsid w:val="00323CE7"/>
    <w:rsid w:val="00323CF8"/>
    <w:rsid w:val="00323E2E"/>
    <w:rsid w:val="00323E72"/>
    <w:rsid w:val="00323EB0"/>
    <w:rsid w:val="00324102"/>
    <w:rsid w:val="003242F9"/>
    <w:rsid w:val="0032435E"/>
    <w:rsid w:val="003244FE"/>
    <w:rsid w:val="0032473C"/>
    <w:rsid w:val="0032477A"/>
    <w:rsid w:val="00324A23"/>
    <w:rsid w:val="00324B80"/>
    <w:rsid w:val="00324B8F"/>
    <w:rsid w:val="00324C3F"/>
    <w:rsid w:val="00324CCC"/>
    <w:rsid w:val="00324CCE"/>
    <w:rsid w:val="00324D6F"/>
    <w:rsid w:val="00324D71"/>
    <w:rsid w:val="00324F57"/>
    <w:rsid w:val="00324FCE"/>
    <w:rsid w:val="003251A1"/>
    <w:rsid w:val="0032537E"/>
    <w:rsid w:val="0032544D"/>
    <w:rsid w:val="00325483"/>
    <w:rsid w:val="0032558D"/>
    <w:rsid w:val="00325685"/>
    <w:rsid w:val="003256BA"/>
    <w:rsid w:val="00325717"/>
    <w:rsid w:val="003258CE"/>
    <w:rsid w:val="00325A4F"/>
    <w:rsid w:val="00325B1D"/>
    <w:rsid w:val="00325B44"/>
    <w:rsid w:val="00325BCA"/>
    <w:rsid w:val="00325C4B"/>
    <w:rsid w:val="00325C93"/>
    <w:rsid w:val="00325CF1"/>
    <w:rsid w:val="00325DA0"/>
    <w:rsid w:val="00326089"/>
    <w:rsid w:val="003262F4"/>
    <w:rsid w:val="00326301"/>
    <w:rsid w:val="003265E1"/>
    <w:rsid w:val="003266E2"/>
    <w:rsid w:val="00326790"/>
    <w:rsid w:val="003268DB"/>
    <w:rsid w:val="003269CB"/>
    <w:rsid w:val="003269DB"/>
    <w:rsid w:val="003269EC"/>
    <w:rsid w:val="003269F1"/>
    <w:rsid w:val="00326BC2"/>
    <w:rsid w:val="00326C7C"/>
    <w:rsid w:val="00327152"/>
    <w:rsid w:val="0032719C"/>
    <w:rsid w:val="003271FB"/>
    <w:rsid w:val="0032724F"/>
    <w:rsid w:val="003272D3"/>
    <w:rsid w:val="003273CF"/>
    <w:rsid w:val="0032741E"/>
    <w:rsid w:val="0032745A"/>
    <w:rsid w:val="00327537"/>
    <w:rsid w:val="003275A1"/>
    <w:rsid w:val="00327699"/>
    <w:rsid w:val="003278A0"/>
    <w:rsid w:val="00327E0E"/>
    <w:rsid w:val="00327F43"/>
    <w:rsid w:val="00327F97"/>
    <w:rsid w:val="00330552"/>
    <w:rsid w:val="003305F3"/>
    <w:rsid w:val="00330679"/>
    <w:rsid w:val="00330735"/>
    <w:rsid w:val="00330750"/>
    <w:rsid w:val="00330A55"/>
    <w:rsid w:val="00330A5D"/>
    <w:rsid w:val="00330B80"/>
    <w:rsid w:val="00330E85"/>
    <w:rsid w:val="00330F10"/>
    <w:rsid w:val="00331032"/>
    <w:rsid w:val="003310F3"/>
    <w:rsid w:val="0033129C"/>
    <w:rsid w:val="00331420"/>
    <w:rsid w:val="0033162A"/>
    <w:rsid w:val="003317B9"/>
    <w:rsid w:val="00331889"/>
    <w:rsid w:val="0033198C"/>
    <w:rsid w:val="003319B7"/>
    <w:rsid w:val="00331E84"/>
    <w:rsid w:val="00332000"/>
    <w:rsid w:val="0033233A"/>
    <w:rsid w:val="003324E7"/>
    <w:rsid w:val="003324FC"/>
    <w:rsid w:val="00332614"/>
    <w:rsid w:val="0033282C"/>
    <w:rsid w:val="00332925"/>
    <w:rsid w:val="0033292C"/>
    <w:rsid w:val="00332973"/>
    <w:rsid w:val="00332B5B"/>
    <w:rsid w:val="00332B8B"/>
    <w:rsid w:val="00332B9D"/>
    <w:rsid w:val="00332E51"/>
    <w:rsid w:val="00332EED"/>
    <w:rsid w:val="00332F66"/>
    <w:rsid w:val="00332F9B"/>
    <w:rsid w:val="0033307A"/>
    <w:rsid w:val="00333094"/>
    <w:rsid w:val="00333287"/>
    <w:rsid w:val="003332B2"/>
    <w:rsid w:val="00333309"/>
    <w:rsid w:val="00333368"/>
    <w:rsid w:val="0033338D"/>
    <w:rsid w:val="00333417"/>
    <w:rsid w:val="00333613"/>
    <w:rsid w:val="00333639"/>
    <w:rsid w:val="00333770"/>
    <w:rsid w:val="003337BF"/>
    <w:rsid w:val="00333852"/>
    <w:rsid w:val="003338DF"/>
    <w:rsid w:val="00333D4A"/>
    <w:rsid w:val="00333EB1"/>
    <w:rsid w:val="00333F84"/>
    <w:rsid w:val="003342F5"/>
    <w:rsid w:val="0033439B"/>
    <w:rsid w:val="003345C1"/>
    <w:rsid w:val="00334639"/>
    <w:rsid w:val="003347F2"/>
    <w:rsid w:val="00334A3D"/>
    <w:rsid w:val="00334B60"/>
    <w:rsid w:val="00334C95"/>
    <w:rsid w:val="00334E35"/>
    <w:rsid w:val="00334E5C"/>
    <w:rsid w:val="00334ED4"/>
    <w:rsid w:val="00334F6F"/>
    <w:rsid w:val="0033534B"/>
    <w:rsid w:val="003353E0"/>
    <w:rsid w:val="00335410"/>
    <w:rsid w:val="0033555D"/>
    <w:rsid w:val="0033571C"/>
    <w:rsid w:val="003357C1"/>
    <w:rsid w:val="00335850"/>
    <w:rsid w:val="003358D7"/>
    <w:rsid w:val="00335ECD"/>
    <w:rsid w:val="00336095"/>
    <w:rsid w:val="003360FE"/>
    <w:rsid w:val="00336134"/>
    <w:rsid w:val="0033666D"/>
    <w:rsid w:val="0033667D"/>
    <w:rsid w:val="003367B0"/>
    <w:rsid w:val="00336881"/>
    <w:rsid w:val="00336AFA"/>
    <w:rsid w:val="00336E17"/>
    <w:rsid w:val="00336EED"/>
    <w:rsid w:val="00336F20"/>
    <w:rsid w:val="0033713F"/>
    <w:rsid w:val="00337152"/>
    <w:rsid w:val="003373C7"/>
    <w:rsid w:val="00337454"/>
    <w:rsid w:val="00337529"/>
    <w:rsid w:val="0033754A"/>
    <w:rsid w:val="00337550"/>
    <w:rsid w:val="0033759A"/>
    <w:rsid w:val="0033760A"/>
    <w:rsid w:val="00337621"/>
    <w:rsid w:val="003379DF"/>
    <w:rsid w:val="00337A04"/>
    <w:rsid w:val="00337A2C"/>
    <w:rsid w:val="00337A40"/>
    <w:rsid w:val="00337B06"/>
    <w:rsid w:val="00337B74"/>
    <w:rsid w:val="00337C34"/>
    <w:rsid w:val="00337F2F"/>
    <w:rsid w:val="00337FA7"/>
    <w:rsid w:val="00340085"/>
    <w:rsid w:val="003400E4"/>
    <w:rsid w:val="003401CD"/>
    <w:rsid w:val="0034026E"/>
    <w:rsid w:val="003402D1"/>
    <w:rsid w:val="0034034E"/>
    <w:rsid w:val="00340361"/>
    <w:rsid w:val="003405B7"/>
    <w:rsid w:val="003407A6"/>
    <w:rsid w:val="00340849"/>
    <w:rsid w:val="00340868"/>
    <w:rsid w:val="003408D8"/>
    <w:rsid w:val="00340969"/>
    <w:rsid w:val="00340A55"/>
    <w:rsid w:val="00340B1C"/>
    <w:rsid w:val="00340BED"/>
    <w:rsid w:val="00340E3E"/>
    <w:rsid w:val="00340F20"/>
    <w:rsid w:val="00340F62"/>
    <w:rsid w:val="0034111E"/>
    <w:rsid w:val="003411B0"/>
    <w:rsid w:val="0034124B"/>
    <w:rsid w:val="003412B7"/>
    <w:rsid w:val="003412E7"/>
    <w:rsid w:val="00341766"/>
    <w:rsid w:val="00341832"/>
    <w:rsid w:val="0034195E"/>
    <w:rsid w:val="003419A1"/>
    <w:rsid w:val="00341A81"/>
    <w:rsid w:val="00341AFE"/>
    <w:rsid w:val="00341C46"/>
    <w:rsid w:val="00341D27"/>
    <w:rsid w:val="00341DA6"/>
    <w:rsid w:val="00341DCD"/>
    <w:rsid w:val="00341DEF"/>
    <w:rsid w:val="0034207C"/>
    <w:rsid w:val="0034208F"/>
    <w:rsid w:val="003420CD"/>
    <w:rsid w:val="0034223C"/>
    <w:rsid w:val="0034226B"/>
    <w:rsid w:val="00342749"/>
    <w:rsid w:val="00342780"/>
    <w:rsid w:val="00342826"/>
    <w:rsid w:val="0034291C"/>
    <w:rsid w:val="00342A59"/>
    <w:rsid w:val="00342B0E"/>
    <w:rsid w:val="00342B87"/>
    <w:rsid w:val="00342F85"/>
    <w:rsid w:val="00343071"/>
    <w:rsid w:val="003430C1"/>
    <w:rsid w:val="003432D5"/>
    <w:rsid w:val="00343741"/>
    <w:rsid w:val="003438B0"/>
    <w:rsid w:val="00343941"/>
    <w:rsid w:val="00343AE8"/>
    <w:rsid w:val="00343E5A"/>
    <w:rsid w:val="00343FC6"/>
    <w:rsid w:val="003440E5"/>
    <w:rsid w:val="00344348"/>
    <w:rsid w:val="0034439C"/>
    <w:rsid w:val="0034457D"/>
    <w:rsid w:val="0034479B"/>
    <w:rsid w:val="003448B9"/>
    <w:rsid w:val="00344926"/>
    <w:rsid w:val="00344930"/>
    <w:rsid w:val="00344ACF"/>
    <w:rsid w:val="00344B40"/>
    <w:rsid w:val="00344E2C"/>
    <w:rsid w:val="00344F3A"/>
    <w:rsid w:val="00344FA7"/>
    <w:rsid w:val="00344FFA"/>
    <w:rsid w:val="00345148"/>
    <w:rsid w:val="0034538D"/>
    <w:rsid w:val="00345397"/>
    <w:rsid w:val="00345428"/>
    <w:rsid w:val="003455F8"/>
    <w:rsid w:val="00345624"/>
    <w:rsid w:val="0034568C"/>
    <w:rsid w:val="003456EE"/>
    <w:rsid w:val="003459DF"/>
    <w:rsid w:val="00345C7B"/>
    <w:rsid w:val="0034629A"/>
    <w:rsid w:val="003462B9"/>
    <w:rsid w:val="003463F8"/>
    <w:rsid w:val="003464EA"/>
    <w:rsid w:val="003465B0"/>
    <w:rsid w:val="0034667A"/>
    <w:rsid w:val="00346781"/>
    <w:rsid w:val="003469A1"/>
    <w:rsid w:val="00346B41"/>
    <w:rsid w:val="00346B49"/>
    <w:rsid w:val="00346B5D"/>
    <w:rsid w:val="00346C4A"/>
    <w:rsid w:val="00346C79"/>
    <w:rsid w:val="00346E90"/>
    <w:rsid w:val="00346EBC"/>
    <w:rsid w:val="00346F6B"/>
    <w:rsid w:val="0034703E"/>
    <w:rsid w:val="003472AB"/>
    <w:rsid w:val="00347307"/>
    <w:rsid w:val="00347595"/>
    <w:rsid w:val="003475FD"/>
    <w:rsid w:val="00347A5E"/>
    <w:rsid w:val="00347B7D"/>
    <w:rsid w:val="00347C06"/>
    <w:rsid w:val="00347CC1"/>
    <w:rsid w:val="00350108"/>
    <w:rsid w:val="00350293"/>
    <w:rsid w:val="003504F3"/>
    <w:rsid w:val="00350517"/>
    <w:rsid w:val="003505FE"/>
    <w:rsid w:val="0035063C"/>
    <w:rsid w:val="00350835"/>
    <w:rsid w:val="00350907"/>
    <w:rsid w:val="00350988"/>
    <w:rsid w:val="003509F3"/>
    <w:rsid w:val="00350BB2"/>
    <w:rsid w:val="00350BF0"/>
    <w:rsid w:val="00350F5F"/>
    <w:rsid w:val="00351536"/>
    <w:rsid w:val="003517F6"/>
    <w:rsid w:val="00351B25"/>
    <w:rsid w:val="00351B33"/>
    <w:rsid w:val="00351E78"/>
    <w:rsid w:val="00351E84"/>
    <w:rsid w:val="00352058"/>
    <w:rsid w:val="003521BD"/>
    <w:rsid w:val="00352390"/>
    <w:rsid w:val="003523BB"/>
    <w:rsid w:val="00352465"/>
    <w:rsid w:val="00352466"/>
    <w:rsid w:val="00352622"/>
    <w:rsid w:val="00352883"/>
    <w:rsid w:val="0035290F"/>
    <w:rsid w:val="00352A40"/>
    <w:rsid w:val="00352BE6"/>
    <w:rsid w:val="00352C50"/>
    <w:rsid w:val="00352CB6"/>
    <w:rsid w:val="00352D5E"/>
    <w:rsid w:val="003531B2"/>
    <w:rsid w:val="00353291"/>
    <w:rsid w:val="003534EC"/>
    <w:rsid w:val="0035361C"/>
    <w:rsid w:val="00353724"/>
    <w:rsid w:val="003537A4"/>
    <w:rsid w:val="00353800"/>
    <w:rsid w:val="003538F0"/>
    <w:rsid w:val="0035398F"/>
    <w:rsid w:val="00353B0B"/>
    <w:rsid w:val="00353D13"/>
    <w:rsid w:val="00353D50"/>
    <w:rsid w:val="00353D53"/>
    <w:rsid w:val="00353E90"/>
    <w:rsid w:val="00354479"/>
    <w:rsid w:val="00354943"/>
    <w:rsid w:val="00354AE4"/>
    <w:rsid w:val="00354BC5"/>
    <w:rsid w:val="00354C5A"/>
    <w:rsid w:val="00354D07"/>
    <w:rsid w:val="00354E38"/>
    <w:rsid w:val="00354F3E"/>
    <w:rsid w:val="00355252"/>
    <w:rsid w:val="00355344"/>
    <w:rsid w:val="00355367"/>
    <w:rsid w:val="0035542F"/>
    <w:rsid w:val="0035544B"/>
    <w:rsid w:val="0035578B"/>
    <w:rsid w:val="003559A7"/>
    <w:rsid w:val="00355A0C"/>
    <w:rsid w:val="00355A30"/>
    <w:rsid w:val="00355B0C"/>
    <w:rsid w:val="00355C05"/>
    <w:rsid w:val="00355CDB"/>
    <w:rsid w:val="00355E5A"/>
    <w:rsid w:val="00355E7D"/>
    <w:rsid w:val="00355F14"/>
    <w:rsid w:val="00356241"/>
    <w:rsid w:val="003563A3"/>
    <w:rsid w:val="003564EC"/>
    <w:rsid w:val="003565A8"/>
    <w:rsid w:val="003565FE"/>
    <w:rsid w:val="00356911"/>
    <w:rsid w:val="003569D4"/>
    <w:rsid w:val="00356A84"/>
    <w:rsid w:val="00356C01"/>
    <w:rsid w:val="00356C50"/>
    <w:rsid w:val="00356D6C"/>
    <w:rsid w:val="00356DFE"/>
    <w:rsid w:val="00356EBB"/>
    <w:rsid w:val="003572CD"/>
    <w:rsid w:val="003576D8"/>
    <w:rsid w:val="003576DA"/>
    <w:rsid w:val="0035794D"/>
    <w:rsid w:val="00357D53"/>
    <w:rsid w:val="00357F27"/>
    <w:rsid w:val="00357F85"/>
    <w:rsid w:val="00360053"/>
    <w:rsid w:val="003602B6"/>
    <w:rsid w:val="003602CA"/>
    <w:rsid w:val="0036030E"/>
    <w:rsid w:val="00360375"/>
    <w:rsid w:val="003603CC"/>
    <w:rsid w:val="003606B3"/>
    <w:rsid w:val="00360749"/>
    <w:rsid w:val="003608F8"/>
    <w:rsid w:val="00360A70"/>
    <w:rsid w:val="00360AD2"/>
    <w:rsid w:val="00360ADF"/>
    <w:rsid w:val="00360C69"/>
    <w:rsid w:val="0036101B"/>
    <w:rsid w:val="003610BA"/>
    <w:rsid w:val="00361299"/>
    <w:rsid w:val="00361365"/>
    <w:rsid w:val="00361386"/>
    <w:rsid w:val="0036155F"/>
    <w:rsid w:val="00361581"/>
    <w:rsid w:val="003615E7"/>
    <w:rsid w:val="00361601"/>
    <w:rsid w:val="003619DD"/>
    <w:rsid w:val="00361AE4"/>
    <w:rsid w:val="00361B30"/>
    <w:rsid w:val="00361B82"/>
    <w:rsid w:val="00361DEA"/>
    <w:rsid w:val="00362027"/>
    <w:rsid w:val="0036239C"/>
    <w:rsid w:val="00362648"/>
    <w:rsid w:val="00362715"/>
    <w:rsid w:val="00362795"/>
    <w:rsid w:val="0036287C"/>
    <w:rsid w:val="003628F9"/>
    <w:rsid w:val="003629E3"/>
    <w:rsid w:val="00362E37"/>
    <w:rsid w:val="0036301F"/>
    <w:rsid w:val="0036312A"/>
    <w:rsid w:val="00363293"/>
    <w:rsid w:val="0036338F"/>
    <w:rsid w:val="00363573"/>
    <w:rsid w:val="003635EB"/>
    <w:rsid w:val="00363781"/>
    <w:rsid w:val="00363802"/>
    <w:rsid w:val="0036381E"/>
    <w:rsid w:val="003639C3"/>
    <w:rsid w:val="00363D16"/>
    <w:rsid w:val="00363D7A"/>
    <w:rsid w:val="00363E5F"/>
    <w:rsid w:val="00363ECB"/>
    <w:rsid w:val="00363F4C"/>
    <w:rsid w:val="00363FCB"/>
    <w:rsid w:val="00364098"/>
    <w:rsid w:val="00364107"/>
    <w:rsid w:val="00364304"/>
    <w:rsid w:val="00364316"/>
    <w:rsid w:val="003643D8"/>
    <w:rsid w:val="0036472C"/>
    <w:rsid w:val="003647BB"/>
    <w:rsid w:val="00364CCA"/>
    <w:rsid w:val="00364DB0"/>
    <w:rsid w:val="00364E2F"/>
    <w:rsid w:val="00365147"/>
    <w:rsid w:val="0036537C"/>
    <w:rsid w:val="003655D8"/>
    <w:rsid w:val="003659E7"/>
    <w:rsid w:val="00365EC7"/>
    <w:rsid w:val="003660F2"/>
    <w:rsid w:val="00366124"/>
    <w:rsid w:val="00366193"/>
    <w:rsid w:val="00366251"/>
    <w:rsid w:val="00366340"/>
    <w:rsid w:val="00366492"/>
    <w:rsid w:val="003665A4"/>
    <w:rsid w:val="003665FB"/>
    <w:rsid w:val="00366722"/>
    <w:rsid w:val="0036688E"/>
    <w:rsid w:val="00366985"/>
    <w:rsid w:val="003669CD"/>
    <w:rsid w:val="00366A59"/>
    <w:rsid w:val="00366A8E"/>
    <w:rsid w:val="00366C1A"/>
    <w:rsid w:val="00366C23"/>
    <w:rsid w:val="00366C81"/>
    <w:rsid w:val="00366E5B"/>
    <w:rsid w:val="00367288"/>
    <w:rsid w:val="003674A8"/>
    <w:rsid w:val="003675B5"/>
    <w:rsid w:val="00367774"/>
    <w:rsid w:val="0036790D"/>
    <w:rsid w:val="00367AFA"/>
    <w:rsid w:val="00367CD2"/>
    <w:rsid w:val="00367CDE"/>
    <w:rsid w:val="00367DC8"/>
    <w:rsid w:val="00367EBF"/>
    <w:rsid w:val="00370350"/>
    <w:rsid w:val="00370804"/>
    <w:rsid w:val="003708E0"/>
    <w:rsid w:val="0037097A"/>
    <w:rsid w:val="003709EB"/>
    <w:rsid w:val="00370A3C"/>
    <w:rsid w:val="00370A56"/>
    <w:rsid w:val="00370AD2"/>
    <w:rsid w:val="00370BB2"/>
    <w:rsid w:val="00370C78"/>
    <w:rsid w:val="00370D86"/>
    <w:rsid w:val="00370D9D"/>
    <w:rsid w:val="00370E18"/>
    <w:rsid w:val="00370FA9"/>
    <w:rsid w:val="00370FFA"/>
    <w:rsid w:val="0037101C"/>
    <w:rsid w:val="0037107F"/>
    <w:rsid w:val="00371089"/>
    <w:rsid w:val="0037110E"/>
    <w:rsid w:val="00371177"/>
    <w:rsid w:val="003713C8"/>
    <w:rsid w:val="003713F2"/>
    <w:rsid w:val="003713F8"/>
    <w:rsid w:val="00371464"/>
    <w:rsid w:val="003714A8"/>
    <w:rsid w:val="003714A9"/>
    <w:rsid w:val="0037161A"/>
    <w:rsid w:val="00371831"/>
    <w:rsid w:val="003718BF"/>
    <w:rsid w:val="003719C5"/>
    <w:rsid w:val="00371A6C"/>
    <w:rsid w:val="00371AFE"/>
    <w:rsid w:val="00371CB2"/>
    <w:rsid w:val="00372300"/>
    <w:rsid w:val="00372360"/>
    <w:rsid w:val="003723B2"/>
    <w:rsid w:val="0037240A"/>
    <w:rsid w:val="0037249C"/>
    <w:rsid w:val="003724D2"/>
    <w:rsid w:val="0037252D"/>
    <w:rsid w:val="00372585"/>
    <w:rsid w:val="003725E8"/>
    <w:rsid w:val="003725EB"/>
    <w:rsid w:val="003726BC"/>
    <w:rsid w:val="003726E3"/>
    <w:rsid w:val="00372835"/>
    <w:rsid w:val="0037295D"/>
    <w:rsid w:val="00372ACF"/>
    <w:rsid w:val="00372BD0"/>
    <w:rsid w:val="00372EF4"/>
    <w:rsid w:val="00372F07"/>
    <w:rsid w:val="00372FA4"/>
    <w:rsid w:val="00372FF4"/>
    <w:rsid w:val="0037320C"/>
    <w:rsid w:val="00373260"/>
    <w:rsid w:val="003732E1"/>
    <w:rsid w:val="003738D5"/>
    <w:rsid w:val="00373909"/>
    <w:rsid w:val="00373BE5"/>
    <w:rsid w:val="00373BF6"/>
    <w:rsid w:val="00373C1F"/>
    <w:rsid w:val="00373C22"/>
    <w:rsid w:val="00373D4B"/>
    <w:rsid w:val="00373D91"/>
    <w:rsid w:val="00373EAB"/>
    <w:rsid w:val="003740BE"/>
    <w:rsid w:val="0037440E"/>
    <w:rsid w:val="00374578"/>
    <w:rsid w:val="0037470D"/>
    <w:rsid w:val="003748D9"/>
    <w:rsid w:val="00374985"/>
    <w:rsid w:val="003749A1"/>
    <w:rsid w:val="003749F0"/>
    <w:rsid w:val="00374BB4"/>
    <w:rsid w:val="00374CEB"/>
    <w:rsid w:val="00375031"/>
    <w:rsid w:val="0037508E"/>
    <w:rsid w:val="003751EB"/>
    <w:rsid w:val="003752F9"/>
    <w:rsid w:val="00375359"/>
    <w:rsid w:val="003753FD"/>
    <w:rsid w:val="003756BA"/>
    <w:rsid w:val="003759BA"/>
    <w:rsid w:val="00375DF3"/>
    <w:rsid w:val="00376013"/>
    <w:rsid w:val="0037604E"/>
    <w:rsid w:val="00376170"/>
    <w:rsid w:val="003763F9"/>
    <w:rsid w:val="00376400"/>
    <w:rsid w:val="0037656F"/>
    <w:rsid w:val="0037657C"/>
    <w:rsid w:val="003765F9"/>
    <w:rsid w:val="00376613"/>
    <w:rsid w:val="00376619"/>
    <w:rsid w:val="003769B8"/>
    <w:rsid w:val="00376A80"/>
    <w:rsid w:val="00376B72"/>
    <w:rsid w:val="00376BCF"/>
    <w:rsid w:val="00376BF9"/>
    <w:rsid w:val="00376D62"/>
    <w:rsid w:val="00376E8C"/>
    <w:rsid w:val="003770E7"/>
    <w:rsid w:val="003771B8"/>
    <w:rsid w:val="0037724A"/>
    <w:rsid w:val="0037725B"/>
    <w:rsid w:val="00377341"/>
    <w:rsid w:val="0037741C"/>
    <w:rsid w:val="0037743C"/>
    <w:rsid w:val="00377590"/>
    <w:rsid w:val="0037765E"/>
    <w:rsid w:val="00377693"/>
    <w:rsid w:val="003778D9"/>
    <w:rsid w:val="00377983"/>
    <w:rsid w:val="00377A1F"/>
    <w:rsid w:val="00377B17"/>
    <w:rsid w:val="00377CEE"/>
    <w:rsid w:val="00377D34"/>
    <w:rsid w:val="00377EC4"/>
    <w:rsid w:val="0038009C"/>
    <w:rsid w:val="003800AB"/>
    <w:rsid w:val="00380198"/>
    <w:rsid w:val="00380222"/>
    <w:rsid w:val="0038033C"/>
    <w:rsid w:val="003803BC"/>
    <w:rsid w:val="003804A4"/>
    <w:rsid w:val="0038056C"/>
    <w:rsid w:val="0038058B"/>
    <w:rsid w:val="003805A9"/>
    <w:rsid w:val="00380628"/>
    <w:rsid w:val="00380874"/>
    <w:rsid w:val="003808C0"/>
    <w:rsid w:val="003808FF"/>
    <w:rsid w:val="00380A8C"/>
    <w:rsid w:val="00380C12"/>
    <w:rsid w:val="00380D46"/>
    <w:rsid w:val="00380DAA"/>
    <w:rsid w:val="00380E34"/>
    <w:rsid w:val="00380E85"/>
    <w:rsid w:val="00380FD3"/>
    <w:rsid w:val="00381090"/>
    <w:rsid w:val="003810A8"/>
    <w:rsid w:val="003814CE"/>
    <w:rsid w:val="00381521"/>
    <w:rsid w:val="0038169C"/>
    <w:rsid w:val="003818F4"/>
    <w:rsid w:val="003819A4"/>
    <w:rsid w:val="003819CA"/>
    <w:rsid w:val="00381B30"/>
    <w:rsid w:val="00381C75"/>
    <w:rsid w:val="00381CBE"/>
    <w:rsid w:val="00381CD6"/>
    <w:rsid w:val="00381EA8"/>
    <w:rsid w:val="00381F7B"/>
    <w:rsid w:val="00381FBF"/>
    <w:rsid w:val="0038215E"/>
    <w:rsid w:val="003822E2"/>
    <w:rsid w:val="003823B0"/>
    <w:rsid w:val="00382419"/>
    <w:rsid w:val="003825E4"/>
    <w:rsid w:val="00382610"/>
    <w:rsid w:val="00382717"/>
    <w:rsid w:val="00382782"/>
    <w:rsid w:val="0038278D"/>
    <w:rsid w:val="003827F3"/>
    <w:rsid w:val="003828AD"/>
    <w:rsid w:val="0038291E"/>
    <w:rsid w:val="00382978"/>
    <w:rsid w:val="00382B88"/>
    <w:rsid w:val="00382C06"/>
    <w:rsid w:val="00382E45"/>
    <w:rsid w:val="00382FF4"/>
    <w:rsid w:val="00383016"/>
    <w:rsid w:val="00383079"/>
    <w:rsid w:val="003830D1"/>
    <w:rsid w:val="0038317A"/>
    <w:rsid w:val="003831B6"/>
    <w:rsid w:val="00383264"/>
    <w:rsid w:val="0038328E"/>
    <w:rsid w:val="0038339E"/>
    <w:rsid w:val="00383593"/>
    <w:rsid w:val="0038376B"/>
    <w:rsid w:val="00383861"/>
    <w:rsid w:val="003839B2"/>
    <w:rsid w:val="00383A43"/>
    <w:rsid w:val="00383A5D"/>
    <w:rsid w:val="00383AC2"/>
    <w:rsid w:val="00383D74"/>
    <w:rsid w:val="00383D89"/>
    <w:rsid w:val="00383DE1"/>
    <w:rsid w:val="00383F07"/>
    <w:rsid w:val="003840CA"/>
    <w:rsid w:val="003841D7"/>
    <w:rsid w:val="00384273"/>
    <w:rsid w:val="00384283"/>
    <w:rsid w:val="003843E2"/>
    <w:rsid w:val="00384405"/>
    <w:rsid w:val="00384A9F"/>
    <w:rsid w:val="00384BCF"/>
    <w:rsid w:val="00384D98"/>
    <w:rsid w:val="00384F72"/>
    <w:rsid w:val="00384F85"/>
    <w:rsid w:val="00384FC2"/>
    <w:rsid w:val="00384FFC"/>
    <w:rsid w:val="00385207"/>
    <w:rsid w:val="00385252"/>
    <w:rsid w:val="0038534E"/>
    <w:rsid w:val="00385407"/>
    <w:rsid w:val="00385447"/>
    <w:rsid w:val="003854B9"/>
    <w:rsid w:val="003854D5"/>
    <w:rsid w:val="003855A0"/>
    <w:rsid w:val="00385858"/>
    <w:rsid w:val="00385884"/>
    <w:rsid w:val="003858F8"/>
    <w:rsid w:val="00385A91"/>
    <w:rsid w:val="00385B6E"/>
    <w:rsid w:val="00385E5A"/>
    <w:rsid w:val="0038615D"/>
    <w:rsid w:val="00386266"/>
    <w:rsid w:val="00386284"/>
    <w:rsid w:val="003865C0"/>
    <w:rsid w:val="00386801"/>
    <w:rsid w:val="0038690C"/>
    <w:rsid w:val="00386AA1"/>
    <w:rsid w:val="00386C5D"/>
    <w:rsid w:val="00386E1C"/>
    <w:rsid w:val="00386F3C"/>
    <w:rsid w:val="00386F90"/>
    <w:rsid w:val="00387029"/>
    <w:rsid w:val="00387104"/>
    <w:rsid w:val="0038715B"/>
    <w:rsid w:val="00387315"/>
    <w:rsid w:val="00387370"/>
    <w:rsid w:val="003873E2"/>
    <w:rsid w:val="003874D9"/>
    <w:rsid w:val="0038777D"/>
    <w:rsid w:val="00387921"/>
    <w:rsid w:val="00387985"/>
    <w:rsid w:val="003879FA"/>
    <w:rsid w:val="00387C81"/>
    <w:rsid w:val="00387D8A"/>
    <w:rsid w:val="00387ED5"/>
    <w:rsid w:val="0039033A"/>
    <w:rsid w:val="0039034C"/>
    <w:rsid w:val="0039039F"/>
    <w:rsid w:val="003903DD"/>
    <w:rsid w:val="0039041C"/>
    <w:rsid w:val="00390533"/>
    <w:rsid w:val="00390538"/>
    <w:rsid w:val="00390571"/>
    <w:rsid w:val="00390662"/>
    <w:rsid w:val="00390A5E"/>
    <w:rsid w:val="00390A9E"/>
    <w:rsid w:val="00390B25"/>
    <w:rsid w:val="00390B58"/>
    <w:rsid w:val="00390B86"/>
    <w:rsid w:val="00390BF2"/>
    <w:rsid w:val="00390F61"/>
    <w:rsid w:val="00390FCE"/>
    <w:rsid w:val="00391163"/>
    <w:rsid w:val="003911A8"/>
    <w:rsid w:val="003911DE"/>
    <w:rsid w:val="00391232"/>
    <w:rsid w:val="0039128B"/>
    <w:rsid w:val="003912F1"/>
    <w:rsid w:val="003913C4"/>
    <w:rsid w:val="00391523"/>
    <w:rsid w:val="0039176C"/>
    <w:rsid w:val="00391788"/>
    <w:rsid w:val="003918AB"/>
    <w:rsid w:val="00391B75"/>
    <w:rsid w:val="00391BD7"/>
    <w:rsid w:val="00391E06"/>
    <w:rsid w:val="003921FD"/>
    <w:rsid w:val="0039220C"/>
    <w:rsid w:val="003922A5"/>
    <w:rsid w:val="003923B0"/>
    <w:rsid w:val="00392409"/>
    <w:rsid w:val="0039246C"/>
    <w:rsid w:val="00392606"/>
    <w:rsid w:val="0039265A"/>
    <w:rsid w:val="003926A6"/>
    <w:rsid w:val="003926E2"/>
    <w:rsid w:val="003927C3"/>
    <w:rsid w:val="0039287C"/>
    <w:rsid w:val="003928EC"/>
    <w:rsid w:val="003929B4"/>
    <w:rsid w:val="00392B5F"/>
    <w:rsid w:val="00392B84"/>
    <w:rsid w:val="00392F93"/>
    <w:rsid w:val="00393094"/>
    <w:rsid w:val="003931D9"/>
    <w:rsid w:val="0039324C"/>
    <w:rsid w:val="003932B1"/>
    <w:rsid w:val="00393307"/>
    <w:rsid w:val="003933F8"/>
    <w:rsid w:val="00393424"/>
    <w:rsid w:val="003934B4"/>
    <w:rsid w:val="003935C9"/>
    <w:rsid w:val="003937A4"/>
    <w:rsid w:val="003939B2"/>
    <w:rsid w:val="00393B92"/>
    <w:rsid w:val="00393BDB"/>
    <w:rsid w:val="00393BFA"/>
    <w:rsid w:val="003940A8"/>
    <w:rsid w:val="00394214"/>
    <w:rsid w:val="003943D7"/>
    <w:rsid w:val="00394449"/>
    <w:rsid w:val="003945C2"/>
    <w:rsid w:val="00394933"/>
    <w:rsid w:val="003949AD"/>
    <w:rsid w:val="003949FC"/>
    <w:rsid w:val="00394A33"/>
    <w:rsid w:val="00394A58"/>
    <w:rsid w:val="00394A92"/>
    <w:rsid w:val="00394B6E"/>
    <w:rsid w:val="00394BC3"/>
    <w:rsid w:val="00394D85"/>
    <w:rsid w:val="00394F89"/>
    <w:rsid w:val="0039534D"/>
    <w:rsid w:val="003953A3"/>
    <w:rsid w:val="00395566"/>
    <w:rsid w:val="003955FA"/>
    <w:rsid w:val="00395747"/>
    <w:rsid w:val="003958CF"/>
    <w:rsid w:val="0039594F"/>
    <w:rsid w:val="00395A02"/>
    <w:rsid w:val="00395D91"/>
    <w:rsid w:val="00395D94"/>
    <w:rsid w:val="00395F08"/>
    <w:rsid w:val="00395FFA"/>
    <w:rsid w:val="00396162"/>
    <w:rsid w:val="003961AD"/>
    <w:rsid w:val="0039621F"/>
    <w:rsid w:val="003962F1"/>
    <w:rsid w:val="0039651A"/>
    <w:rsid w:val="00396581"/>
    <w:rsid w:val="00396612"/>
    <w:rsid w:val="0039688E"/>
    <w:rsid w:val="003968B9"/>
    <w:rsid w:val="00396A07"/>
    <w:rsid w:val="00396D3F"/>
    <w:rsid w:val="00396D69"/>
    <w:rsid w:val="00396E51"/>
    <w:rsid w:val="00397100"/>
    <w:rsid w:val="0039721A"/>
    <w:rsid w:val="003973E9"/>
    <w:rsid w:val="00397401"/>
    <w:rsid w:val="003974D5"/>
    <w:rsid w:val="003974E1"/>
    <w:rsid w:val="00397D2F"/>
    <w:rsid w:val="00397DDE"/>
    <w:rsid w:val="003A0004"/>
    <w:rsid w:val="003A0053"/>
    <w:rsid w:val="003A006B"/>
    <w:rsid w:val="003A04B3"/>
    <w:rsid w:val="003A07DA"/>
    <w:rsid w:val="003A0833"/>
    <w:rsid w:val="003A0855"/>
    <w:rsid w:val="003A091A"/>
    <w:rsid w:val="003A0AD0"/>
    <w:rsid w:val="003A0B1A"/>
    <w:rsid w:val="003A0CCA"/>
    <w:rsid w:val="003A106A"/>
    <w:rsid w:val="003A1099"/>
    <w:rsid w:val="003A10F2"/>
    <w:rsid w:val="003A1174"/>
    <w:rsid w:val="003A12EE"/>
    <w:rsid w:val="003A1326"/>
    <w:rsid w:val="003A1464"/>
    <w:rsid w:val="003A1490"/>
    <w:rsid w:val="003A1780"/>
    <w:rsid w:val="003A1899"/>
    <w:rsid w:val="003A192E"/>
    <w:rsid w:val="003A1AC8"/>
    <w:rsid w:val="003A1B09"/>
    <w:rsid w:val="003A1B4D"/>
    <w:rsid w:val="003A1B9C"/>
    <w:rsid w:val="003A1BCF"/>
    <w:rsid w:val="003A1BE1"/>
    <w:rsid w:val="003A1E25"/>
    <w:rsid w:val="003A1E64"/>
    <w:rsid w:val="003A1EA7"/>
    <w:rsid w:val="003A1EC0"/>
    <w:rsid w:val="003A2203"/>
    <w:rsid w:val="003A222E"/>
    <w:rsid w:val="003A2308"/>
    <w:rsid w:val="003A2362"/>
    <w:rsid w:val="003A23B4"/>
    <w:rsid w:val="003A2718"/>
    <w:rsid w:val="003A2939"/>
    <w:rsid w:val="003A2A0A"/>
    <w:rsid w:val="003A2CAE"/>
    <w:rsid w:val="003A2DF9"/>
    <w:rsid w:val="003A2FA7"/>
    <w:rsid w:val="003A3098"/>
    <w:rsid w:val="003A3240"/>
    <w:rsid w:val="003A3693"/>
    <w:rsid w:val="003A36E7"/>
    <w:rsid w:val="003A378E"/>
    <w:rsid w:val="003A379A"/>
    <w:rsid w:val="003A3AF6"/>
    <w:rsid w:val="003A3BFE"/>
    <w:rsid w:val="003A3C84"/>
    <w:rsid w:val="003A3CD4"/>
    <w:rsid w:val="003A3D34"/>
    <w:rsid w:val="003A3E85"/>
    <w:rsid w:val="003A3EF9"/>
    <w:rsid w:val="003A40D1"/>
    <w:rsid w:val="003A4183"/>
    <w:rsid w:val="003A4240"/>
    <w:rsid w:val="003A448E"/>
    <w:rsid w:val="003A44A4"/>
    <w:rsid w:val="003A44B6"/>
    <w:rsid w:val="003A45A1"/>
    <w:rsid w:val="003A46A7"/>
    <w:rsid w:val="003A4704"/>
    <w:rsid w:val="003A4792"/>
    <w:rsid w:val="003A48DD"/>
    <w:rsid w:val="003A493C"/>
    <w:rsid w:val="003A4944"/>
    <w:rsid w:val="003A4A0F"/>
    <w:rsid w:val="003A4A40"/>
    <w:rsid w:val="003A4B1D"/>
    <w:rsid w:val="003A4BF5"/>
    <w:rsid w:val="003A4C23"/>
    <w:rsid w:val="003A4F8A"/>
    <w:rsid w:val="003A4FB7"/>
    <w:rsid w:val="003A5139"/>
    <w:rsid w:val="003A514C"/>
    <w:rsid w:val="003A5276"/>
    <w:rsid w:val="003A54D5"/>
    <w:rsid w:val="003A55F6"/>
    <w:rsid w:val="003A5724"/>
    <w:rsid w:val="003A5761"/>
    <w:rsid w:val="003A5806"/>
    <w:rsid w:val="003A588A"/>
    <w:rsid w:val="003A5971"/>
    <w:rsid w:val="003A5977"/>
    <w:rsid w:val="003A5A46"/>
    <w:rsid w:val="003A5B43"/>
    <w:rsid w:val="003A5BD1"/>
    <w:rsid w:val="003A5C7B"/>
    <w:rsid w:val="003A5CE5"/>
    <w:rsid w:val="003A5D70"/>
    <w:rsid w:val="003A5DF0"/>
    <w:rsid w:val="003A60BE"/>
    <w:rsid w:val="003A6106"/>
    <w:rsid w:val="003A6222"/>
    <w:rsid w:val="003A6364"/>
    <w:rsid w:val="003A6676"/>
    <w:rsid w:val="003A67A5"/>
    <w:rsid w:val="003A697C"/>
    <w:rsid w:val="003A6E19"/>
    <w:rsid w:val="003A6F63"/>
    <w:rsid w:val="003A6F81"/>
    <w:rsid w:val="003A70FD"/>
    <w:rsid w:val="003A716A"/>
    <w:rsid w:val="003A7245"/>
    <w:rsid w:val="003A72F9"/>
    <w:rsid w:val="003A7470"/>
    <w:rsid w:val="003A7809"/>
    <w:rsid w:val="003A789E"/>
    <w:rsid w:val="003A78BB"/>
    <w:rsid w:val="003A796E"/>
    <w:rsid w:val="003A7985"/>
    <w:rsid w:val="003A7AE4"/>
    <w:rsid w:val="003A7AEF"/>
    <w:rsid w:val="003A7CF6"/>
    <w:rsid w:val="003A7D23"/>
    <w:rsid w:val="003A7F1E"/>
    <w:rsid w:val="003A7F77"/>
    <w:rsid w:val="003A7F9F"/>
    <w:rsid w:val="003B0051"/>
    <w:rsid w:val="003B027F"/>
    <w:rsid w:val="003B03EF"/>
    <w:rsid w:val="003B0816"/>
    <w:rsid w:val="003B09EF"/>
    <w:rsid w:val="003B0C6A"/>
    <w:rsid w:val="003B0D9B"/>
    <w:rsid w:val="003B0DE8"/>
    <w:rsid w:val="003B0EBA"/>
    <w:rsid w:val="003B0ED0"/>
    <w:rsid w:val="003B0F53"/>
    <w:rsid w:val="003B1046"/>
    <w:rsid w:val="003B107E"/>
    <w:rsid w:val="003B1116"/>
    <w:rsid w:val="003B111B"/>
    <w:rsid w:val="003B12F3"/>
    <w:rsid w:val="003B14C5"/>
    <w:rsid w:val="003B1558"/>
    <w:rsid w:val="003B17F4"/>
    <w:rsid w:val="003B1C33"/>
    <w:rsid w:val="003B1E2D"/>
    <w:rsid w:val="003B20E0"/>
    <w:rsid w:val="003B2198"/>
    <w:rsid w:val="003B2231"/>
    <w:rsid w:val="003B2527"/>
    <w:rsid w:val="003B253E"/>
    <w:rsid w:val="003B27E2"/>
    <w:rsid w:val="003B292A"/>
    <w:rsid w:val="003B2A25"/>
    <w:rsid w:val="003B2C7D"/>
    <w:rsid w:val="003B2CC1"/>
    <w:rsid w:val="003B2CD9"/>
    <w:rsid w:val="003B2DE1"/>
    <w:rsid w:val="003B2E22"/>
    <w:rsid w:val="003B2F1E"/>
    <w:rsid w:val="003B3052"/>
    <w:rsid w:val="003B3185"/>
    <w:rsid w:val="003B337A"/>
    <w:rsid w:val="003B371A"/>
    <w:rsid w:val="003B37CB"/>
    <w:rsid w:val="003B3887"/>
    <w:rsid w:val="003B393F"/>
    <w:rsid w:val="003B395E"/>
    <w:rsid w:val="003B3ADA"/>
    <w:rsid w:val="003B3B79"/>
    <w:rsid w:val="003B3B9D"/>
    <w:rsid w:val="003B3DDD"/>
    <w:rsid w:val="003B3DE1"/>
    <w:rsid w:val="003B4019"/>
    <w:rsid w:val="003B4187"/>
    <w:rsid w:val="003B4356"/>
    <w:rsid w:val="003B45D0"/>
    <w:rsid w:val="003B45F0"/>
    <w:rsid w:val="003B4771"/>
    <w:rsid w:val="003B48F8"/>
    <w:rsid w:val="003B4AB5"/>
    <w:rsid w:val="003B4AEB"/>
    <w:rsid w:val="003B4BB3"/>
    <w:rsid w:val="003B4F13"/>
    <w:rsid w:val="003B507F"/>
    <w:rsid w:val="003B508F"/>
    <w:rsid w:val="003B5146"/>
    <w:rsid w:val="003B517F"/>
    <w:rsid w:val="003B51CC"/>
    <w:rsid w:val="003B5435"/>
    <w:rsid w:val="003B5591"/>
    <w:rsid w:val="003B5642"/>
    <w:rsid w:val="003B5681"/>
    <w:rsid w:val="003B5751"/>
    <w:rsid w:val="003B57ED"/>
    <w:rsid w:val="003B5A4C"/>
    <w:rsid w:val="003B5BAF"/>
    <w:rsid w:val="003B5CA4"/>
    <w:rsid w:val="003B61D9"/>
    <w:rsid w:val="003B66A9"/>
    <w:rsid w:val="003B6C95"/>
    <w:rsid w:val="003B6CF2"/>
    <w:rsid w:val="003B71A5"/>
    <w:rsid w:val="003B7237"/>
    <w:rsid w:val="003B73BC"/>
    <w:rsid w:val="003B74D0"/>
    <w:rsid w:val="003B7651"/>
    <w:rsid w:val="003B7834"/>
    <w:rsid w:val="003B7A17"/>
    <w:rsid w:val="003B7B0D"/>
    <w:rsid w:val="003B7BC3"/>
    <w:rsid w:val="003B7CF4"/>
    <w:rsid w:val="003B7E08"/>
    <w:rsid w:val="003B7E4C"/>
    <w:rsid w:val="003C005E"/>
    <w:rsid w:val="003C0228"/>
    <w:rsid w:val="003C03EE"/>
    <w:rsid w:val="003C05F2"/>
    <w:rsid w:val="003C06E3"/>
    <w:rsid w:val="003C0712"/>
    <w:rsid w:val="003C079C"/>
    <w:rsid w:val="003C0803"/>
    <w:rsid w:val="003C0852"/>
    <w:rsid w:val="003C096C"/>
    <w:rsid w:val="003C0AE5"/>
    <w:rsid w:val="003C0B4C"/>
    <w:rsid w:val="003C0B80"/>
    <w:rsid w:val="003C0DB2"/>
    <w:rsid w:val="003C0E79"/>
    <w:rsid w:val="003C0E8C"/>
    <w:rsid w:val="003C0EE6"/>
    <w:rsid w:val="003C0EF4"/>
    <w:rsid w:val="003C0FFE"/>
    <w:rsid w:val="003C1013"/>
    <w:rsid w:val="003C1035"/>
    <w:rsid w:val="003C110F"/>
    <w:rsid w:val="003C112C"/>
    <w:rsid w:val="003C133C"/>
    <w:rsid w:val="003C1352"/>
    <w:rsid w:val="003C1356"/>
    <w:rsid w:val="003C1367"/>
    <w:rsid w:val="003C13B5"/>
    <w:rsid w:val="003C13E5"/>
    <w:rsid w:val="003C1437"/>
    <w:rsid w:val="003C1527"/>
    <w:rsid w:val="003C157D"/>
    <w:rsid w:val="003C158A"/>
    <w:rsid w:val="003C182A"/>
    <w:rsid w:val="003C1834"/>
    <w:rsid w:val="003C187C"/>
    <w:rsid w:val="003C18F4"/>
    <w:rsid w:val="003C1911"/>
    <w:rsid w:val="003C1967"/>
    <w:rsid w:val="003C19D9"/>
    <w:rsid w:val="003C1A1A"/>
    <w:rsid w:val="003C1AE6"/>
    <w:rsid w:val="003C1B7F"/>
    <w:rsid w:val="003C1B8A"/>
    <w:rsid w:val="003C1D5E"/>
    <w:rsid w:val="003C1D63"/>
    <w:rsid w:val="003C1F68"/>
    <w:rsid w:val="003C1FDB"/>
    <w:rsid w:val="003C20F5"/>
    <w:rsid w:val="003C21D6"/>
    <w:rsid w:val="003C2294"/>
    <w:rsid w:val="003C22B4"/>
    <w:rsid w:val="003C23C1"/>
    <w:rsid w:val="003C2499"/>
    <w:rsid w:val="003C27D2"/>
    <w:rsid w:val="003C27FF"/>
    <w:rsid w:val="003C2929"/>
    <w:rsid w:val="003C29D8"/>
    <w:rsid w:val="003C2B52"/>
    <w:rsid w:val="003C2BC6"/>
    <w:rsid w:val="003C2C37"/>
    <w:rsid w:val="003C2CA1"/>
    <w:rsid w:val="003C2CE4"/>
    <w:rsid w:val="003C2DA2"/>
    <w:rsid w:val="003C2DFD"/>
    <w:rsid w:val="003C30AF"/>
    <w:rsid w:val="003C335A"/>
    <w:rsid w:val="003C3382"/>
    <w:rsid w:val="003C33A0"/>
    <w:rsid w:val="003C34E7"/>
    <w:rsid w:val="003C3540"/>
    <w:rsid w:val="003C3708"/>
    <w:rsid w:val="003C3789"/>
    <w:rsid w:val="003C37A4"/>
    <w:rsid w:val="003C3800"/>
    <w:rsid w:val="003C3B4A"/>
    <w:rsid w:val="003C3C06"/>
    <w:rsid w:val="003C3D97"/>
    <w:rsid w:val="003C3E7A"/>
    <w:rsid w:val="003C4037"/>
    <w:rsid w:val="003C414B"/>
    <w:rsid w:val="003C4197"/>
    <w:rsid w:val="003C440A"/>
    <w:rsid w:val="003C499A"/>
    <w:rsid w:val="003C4ABE"/>
    <w:rsid w:val="003C4BF0"/>
    <w:rsid w:val="003C4C5E"/>
    <w:rsid w:val="003C4C61"/>
    <w:rsid w:val="003C4E55"/>
    <w:rsid w:val="003C4E97"/>
    <w:rsid w:val="003C5032"/>
    <w:rsid w:val="003C50C0"/>
    <w:rsid w:val="003C5166"/>
    <w:rsid w:val="003C5403"/>
    <w:rsid w:val="003C54E2"/>
    <w:rsid w:val="003C551F"/>
    <w:rsid w:val="003C5693"/>
    <w:rsid w:val="003C57AB"/>
    <w:rsid w:val="003C57AE"/>
    <w:rsid w:val="003C5952"/>
    <w:rsid w:val="003C5A00"/>
    <w:rsid w:val="003C5B02"/>
    <w:rsid w:val="003C5C1B"/>
    <w:rsid w:val="003C61DD"/>
    <w:rsid w:val="003C620B"/>
    <w:rsid w:val="003C6351"/>
    <w:rsid w:val="003C6396"/>
    <w:rsid w:val="003C6661"/>
    <w:rsid w:val="003C6894"/>
    <w:rsid w:val="003C6AFF"/>
    <w:rsid w:val="003C6FDE"/>
    <w:rsid w:val="003C7027"/>
    <w:rsid w:val="003C7175"/>
    <w:rsid w:val="003C71DC"/>
    <w:rsid w:val="003C720B"/>
    <w:rsid w:val="003C7224"/>
    <w:rsid w:val="003C7299"/>
    <w:rsid w:val="003C732F"/>
    <w:rsid w:val="003C73A4"/>
    <w:rsid w:val="003C73C6"/>
    <w:rsid w:val="003C7452"/>
    <w:rsid w:val="003C762A"/>
    <w:rsid w:val="003C764F"/>
    <w:rsid w:val="003C7694"/>
    <w:rsid w:val="003C769D"/>
    <w:rsid w:val="003C77F6"/>
    <w:rsid w:val="003C784A"/>
    <w:rsid w:val="003C790C"/>
    <w:rsid w:val="003C7929"/>
    <w:rsid w:val="003C7A37"/>
    <w:rsid w:val="003C7AAF"/>
    <w:rsid w:val="003C7E05"/>
    <w:rsid w:val="003C7FA5"/>
    <w:rsid w:val="003C7FC2"/>
    <w:rsid w:val="003C7FD7"/>
    <w:rsid w:val="003D0129"/>
    <w:rsid w:val="003D0219"/>
    <w:rsid w:val="003D03CF"/>
    <w:rsid w:val="003D0642"/>
    <w:rsid w:val="003D0793"/>
    <w:rsid w:val="003D07E0"/>
    <w:rsid w:val="003D08C6"/>
    <w:rsid w:val="003D0905"/>
    <w:rsid w:val="003D09FB"/>
    <w:rsid w:val="003D0ADB"/>
    <w:rsid w:val="003D0B34"/>
    <w:rsid w:val="003D0D91"/>
    <w:rsid w:val="003D0F77"/>
    <w:rsid w:val="003D115D"/>
    <w:rsid w:val="003D11C5"/>
    <w:rsid w:val="003D11DF"/>
    <w:rsid w:val="003D12BA"/>
    <w:rsid w:val="003D1563"/>
    <w:rsid w:val="003D16AA"/>
    <w:rsid w:val="003D16B3"/>
    <w:rsid w:val="003D1A2C"/>
    <w:rsid w:val="003D1D8E"/>
    <w:rsid w:val="003D1E3F"/>
    <w:rsid w:val="003D1E49"/>
    <w:rsid w:val="003D1F63"/>
    <w:rsid w:val="003D225D"/>
    <w:rsid w:val="003D2276"/>
    <w:rsid w:val="003D22B0"/>
    <w:rsid w:val="003D22CB"/>
    <w:rsid w:val="003D23F9"/>
    <w:rsid w:val="003D2405"/>
    <w:rsid w:val="003D2686"/>
    <w:rsid w:val="003D2705"/>
    <w:rsid w:val="003D2780"/>
    <w:rsid w:val="003D2926"/>
    <w:rsid w:val="003D2BBE"/>
    <w:rsid w:val="003D2BFB"/>
    <w:rsid w:val="003D2CF6"/>
    <w:rsid w:val="003D2D29"/>
    <w:rsid w:val="003D2E0D"/>
    <w:rsid w:val="003D2EFF"/>
    <w:rsid w:val="003D2FE6"/>
    <w:rsid w:val="003D31C3"/>
    <w:rsid w:val="003D3540"/>
    <w:rsid w:val="003D35F2"/>
    <w:rsid w:val="003D3788"/>
    <w:rsid w:val="003D3796"/>
    <w:rsid w:val="003D37C5"/>
    <w:rsid w:val="003D397F"/>
    <w:rsid w:val="003D3DA9"/>
    <w:rsid w:val="003D3E25"/>
    <w:rsid w:val="003D3EC2"/>
    <w:rsid w:val="003D3F4E"/>
    <w:rsid w:val="003D40A6"/>
    <w:rsid w:val="003D40CB"/>
    <w:rsid w:val="003D40F9"/>
    <w:rsid w:val="003D4375"/>
    <w:rsid w:val="003D444E"/>
    <w:rsid w:val="003D4549"/>
    <w:rsid w:val="003D45A1"/>
    <w:rsid w:val="003D4748"/>
    <w:rsid w:val="003D48BD"/>
    <w:rsid w:val="003D4952"/>
    <w:rsid w:val="003D4BDE"/>
    <w:rsid w:val="003D4D33"/>
    <w:rsid w:val="003D4DDB"/>
    <w:rsid w:val="003D4E91"/>
    <w:rsid w:val="003D4E94"/>
    <w:rsid w:val="003D4EA1"/>
    <w:rsid w:val="003D4EC6"/>
    <w:rsid w:val="003D4ED9"/>
    <w:rsid w:val="003D5031"/>
    <w:rsid w:val="003D5231"/>
    <w:rsid w:val="003D56D6"/>
    <w:rsid w:val="003D58E3"/>
    <w:rsid w:val="003D5A32"/>
    <w:rsid w:val="003D5A92"/>
    <w:rsid w:val="003D5BC6"/>
    <w:rsid w:val="003D5C29"/>
    <w:rsid w:val="003D5CA3"/>
    <w:rsid w:val="003D5CF2"/>
    <w:rsid w:val="003D5CFB"/>
    <w:rsid w:val="003D5D53"/>
    <w:rsid w:val="003D5EF3"/>
    <w:rsid w:val="003D5F61"/>
    <w:rsid w:val="003D5FA4"/>
    <w:rsid w:val="003D5FB6"/>
    <w:rsid w:val="003D60ED"/>
    <w:rsid w:val="003D63FD"/>
    <w:rsid w:val="003D6632"/>
    <w:rsid w:val="003D6693"/>
    <w:rsid w:val="003D66C1"/>
    <w:rsid w:val="003D6A8D"/>
    <w:rsid w:val="003D6B8B"/>
    <w:rsid w:val="003D6D66"/>
    <w:rsid w:val="003D6FCC"/>
    <w:rsid w:val="003D7095"/>
    <w:rsid w:val="003D70A6"/>
    <w:rsid w:val="003D713F"/>
    <w:rsid w:val="003D716A"/>
    <w:rsid w:val="003D721D"/>
    <w:rsid w:val="003D73D2"/>
    <w:rsid w:val="003D7409"/>
    <w:rsid w:val="003D75AC"/>
    <w:rsid w:val="003D7730"/>
    <w:rsid w:val="003D776C"/>
    <w:rsid w:val="003D784C"/>
    <w:rsid w:val="003D78A0"/>
    <w:rsid w:val="003D796D"/>
    <w:rsid w:val="003D79FB"/>
    <w:rsid w:val="003D7BCA"/>
    <w:rsid w:val="003D7D39"/>
    <w:rsid w:val="003D7D5C"/>
    <w:rsid w:val="003D7E2A"/>
    <w:rsid w:val="003D7F39"/>
    <w:rsid w:val="003E022C"/>
    <w:rsid w:val="003E03B9"/>
    <w:rsid w:val="003E05D7"/>
    <w:rsid w:val="003E083D"/>
    <w:rsid w:val="003E0905"/>
    <w:rsid w:val="003E092C"/>
    <w:rsid w:val="003E09AC"/>
    <w:rsid w:val="003E0AEE"/>
    <w:rsid w:val="003E0B0A"/>
    <w:rsid w:val="003E0B3D"/>
    <w:rsid w:val="003E0B52"/>
    <w:rsid w:val="003E0BA2"/>
    <w:rsid w:val="003E0BA3"/>
    <w:rsid w:val="003E0BE8"/>
    <w:rsid w:val="003E1035"/>
    <w:rsid w:val="003E1140"/>
    <w:rsid w:val="003E1167"/>
    <w:rsid w:val="003E1168"/>
    <w:rsid w:val="003E146F"/>
    <w:rsid w:val="003E14DC"/>
    <w:rsid w:val="003E14DF"/>
    <w:rsid w:val="003E17B2"/>
    <w:rsid w:val="003E18BC"/>
    <w:rsid w:val="003E19CF"/>
    <w:rsid w:val="003E19E4"/>
    <w:rsid w:val="003E1BA5"/>
    <w:rsid w:val="003E1BA9"/>
    <w:rsid w:val="003E1BAC"/>
    <w:rsid w:val="003E1DB5"/>
    <w:rsid w:val="003E1DC4"/>
    <w:rsid w:val="003E1E08"/>
    <w:rsid w:val="003E1FEF"/>
    <w:rsid w:val="003E20D8"/>
    <w:rsid w:val="003E2219"/>
    <w:rsid w:val="003E22CC"/>
    <w:rsid w:val="003E2769"/>
    <w:rsid w:val="003E2AB0"/>
    <w:rsid w:val="003E2C7D"/>
    <w:rsid w:val="003E2D53"/>
    <w:rsid w:val="003E2D7E"/>
    <w:rsid w:val="003E2E56"/>
    <w:rsid w:val="003E2FB9"/>
    <w:rsid w:val="003E3117"/>
    <w:rsid w:val="003E31CB"/>
    <w:rsid w:val="003E34C5"/>
    <w:rsid w:val="003E3802"/>
    <w:rsid w:val="003E391B"/>
    <w:rsid w:val="003E3961"/>
    <w:rsid w:val="003E3A21"/>
    <w:rsid w:val="003E3B32"/>
    <w:rsid w:val="003E3B6E"/>
    <w:rsid w:val="003E3EAD"/>
    <w:rsid w:val="003E3EBE"/>
    <w:rsid w:val="003E3F0A"/>
    <w:rsid w:val="003E405B"/>
    <w:rsid w:val="003E42B2"/>
    <w:rsid w:val="003E4321"/>
    <w:rsid w:val="003E4385"/>
    <w:rsid w:val="003E43A0"/>
    <w:rsid w:val="003E43A1"/>
    <w:rsid w:val="003E44EF"/>
    <w:rsid w:val="003E450C"/>
    <w:rsid w:val="003E455F"/>
    <w:rsid w:val="003E4594"/>
    <w:rsid w:val="003E46D7"/>
    <w:rsid w:val="003E4A6F"/>
    <w:rsid w:val="003E4A8B"/>
    <w:rsid w:val="003E4B41"/>
    <w:rsid w:val="003E4D4E"/>
    <w:rsid w:val="003E4D6F"/>
    <w:rsid w:val="003E4DDC"/>
    <w:rsid w:val="003E4F70"/>
    <w:rsid w:val="003E4FFE"/>
    <w:rsid w:val="003E50E8"/>
    <w:rsid w:val="003E50F0"/>
    <w:rsid w:val="003E520E"/>
    <w:rsid w:val="003E5371"/>
    <w:rsid w:val="003E569F"/>
    <w:rsid w:val="003E579F"/>
    <w:rsid w:val="003E5866"/>
    <w:rsid w:val="003E592E"/>
    <w:rsid w:val="003E5A02"/>
    <w:rsid w:val="003E5A14"/>
    <w:rsid w:val="003E5B0E"/>
    <w:rsid w:val="003E5E3A"/>
    <w:rsid w:val="003E5FC6"/>
    <w:rsid w:val="003E5FC7"/>
    <w:rsid w:val="003E62AB"/>
    <w:rsid w:val="003E62BE"/>
    <w:rsid w:val="003E62DF"/>
    <w:rsid w:val="003E631A"/>
    <w:rsid w:val="003E63A7"/>
    <w:rsid w:val="003E65FD"/>
    <w:rsid w:val="003E6605"/>
    <w:rsid w:val="003E69F1"/>
    <w:rsid w:val="003E6C29"/>
    <w:rsid w:val="003E6D5C"/>
    <w:rsid w:val="003E6E3E"/>
    <w:rsid w:val="003E6FC1"/>
    <w:rsid w:val="003E70C1"/>
    <w:rsid w:val="003E7213"/>
    <w:rsid w:val="003E7724"/>
    <w:rsid w:val="003E7767"/>
    <w:rsid w:val="003E78F5"/>
    <w:rsid w:val="003E7963"/>
    <w:rsid w:val="003E7ADE"/>
    <w:rsid w:val="003E7AF1"/>
    <w:rsid w:val="003F014B"/>
    <w:rsid w:val="003F0189"/>
    <w:rsid w:val="003F043B"/>
    <w:rsid w:val="003F0710"/>
    <w:rsid w:val="003F0A62"/>
    <w:rsid w:val="003F0AFF"/>
    <w:rsid w:val="003F0D5D"/>
    <w:rsid w:val="003F10A2"/>
    <w:rsid w:val="003F1160"/>
    <w:rsid w:val="003F124B"/>
    <w:rsid w:val="003F12EF"/>
    <w:rsid w:val="003F14AD"/>
    <w:rsid w:val="003F14E1"/>
    <w:rsid w:val="003F1538"/>
    <w:rsid w:val="003F1763"/>
    <w:rsid w:val="003F1764"/>
    <w:rsid w:val="003F17EB"/>
    <w:rsid w:val="003F187C"/>
    <w:rsid w:val="003F189F"/>
    <w:rsid w:val="003F1B08"/>
    <w:rsid w:val="003F1B11"/>
    <w:rsid w:val="003F1DBA"/>
    <w:rsid w:val="003F1E37"/>
    <w:rsid w:val="003F1EE6"/>
    <w:rsid w:val="003F1FFD"/>
    <w:rsid w:val="003F202C"/>
    <w:rsid w:val="003F21B5"/>
    <w:rsid w:val="003F2402"/>
    <w:rsid w:val="003F2428"/>
    <w:rsid w:val="003F252B"/>
    <w:rsid w:val="003F25DA"/>
    <w:rsid w:val="003F285C"/>
    <w:rsid w:val="003F2BCB"/>
    <w:rsid w:val="003F2D0A"/>
    <w:rsid w:val="003F311A"/>
    <w:rsid w:val="003F32AF"/>
    <w:rsid w:val="003F3327"/>
    <w:rsid w:val="003F35C8"/>
    <w:rsid w:val="003F363E"/>
    <w:rsid w:val="003F3752"/>
    <w:rsid w:val="003F3783"/>
    <w:rsid w:val="003F39C8"/>
    <w:rsid w:val="003F3A74"/>
    <w:rsid w:val="003F3CE4"/>
    <w:rsid w:val="003F3D14"/>
    <w:rsid w:val="003F3D5B"/>
    <w:rsid w:val="003F3FA3"/>
    <w:rsid w:val="003F403A"/>
    <w:rsid w:val="003F408E"/>
    <w:rsid w:val="003F4104"/>
    <w:rsid w:val="003F4198"/>
    <w:rsid w:val="003F41A6"/>
    <w:rsid w:val="003F43AD"/>
    <w:rsid w:val="003F4439"/>
    <w:rsid w:val="003F445A"/>
    <w:rsid w:val="003F463A"/>
    <w:rsid w:val="003F4776"/>
    <w:rsid w:val="003F47A1"/>
    <w:rsid w:val="003F4962"/>
    <w:rsid w:val="003F4976"/>
    <w:rsid w:val="003F49A0"/>
    <w:rsid w:val="003F4A46"/>
    <w:rsid w:val="003F4C12"/>
    <w:rsid w:val="003F4D5A"/>
    <w:rsid w:val="003F4DE7"/>
    <w:rsid w:val="003F4E9E"/>
    <w:rsid w:val="003F4F54"/>
    <w:rsid w:val="003F4F80"/>
    <w:rsid w:val="003F50DF"/>
    <w:rsid w:val="003F548A"/>
    <w:rsid w:val="003F5497"/>
    <w:rsid w:val="003F55D1"/>
    <w:rsid w:val="003F5876"/>
    <w:rsid w:val="003F5A19"/>
    <w:rsid w:val="003F5AEA"/>
    <w:rsid w:val="003F5B4D"/>
    <w:rsid w:val="003F5CC1"/>
    <w:rsid w:val="003F5E03"/>
    <w:rsid w:val="003F5E06"/>
    <w:rsid w:val="003F60A7"/>
    <w:rsid w:val="003F61FD"/>
    <w:rsid w:val="003F644B"/>
    <w:rsid w:val="003F66F9"/>
    <w:rsid w:val="003F67DD"/>
    <w:rsid w:val="003F68BA"/>
    <w:rsid w:val="003F6B67"/>
    <w:rsid w:val="003F6D88"/>
    <w:rsid w:val="003F6E76"/>
    <w:rsid w:val="003F6F27"/>
    <w:rsid w:val="003F702A"/>
    <w:rsid w:val="003F7225"/>
    <w:rsid w:val="003F748A"/>
    <w:rsid w:val="003F74AE"/>
    <w:rsid w:val="003F7674"/>
    <w:rsid w:val="003F7767"/>
    <w:rsid w:val="003F77A9"/>
    <w:rsid w:val="003F77D3"/>
    <w:rsid w:val="003F7A58"/>
    <w:rsid w:val="003F7A5D"/>
    <w:rsid w:val="003F7BBB"/>
    <w:rsid w:val="003F7D2E"/>
    <w:rsid w:val="003F7D4A"/>
    <w:rsid w:val="004001F9"/>
    <w:rsid w:val="00400279"/>
    <w:rsid w:val="004002D4"/>
    <w:rsid w:val="004003E6"/>
    <w:rsid w:val="0040069F"/>
    <w:rsid w:val="00400734"/>
    <w:rsid w:val="00400777"/>
    <w:rsid w:val="004007C0"/>
    <w:rsid w:val="00400A79"/>
    <w:rsid w:val="00400AB0"/>
    <w:rsid w:val="00400CAE"/>
    <w:rsid w:val="00400D97"/>
    <w:rsid w:val="00400E49"/>
    <w:rsid w:val="00400F1B"/>
    <w:rsid w:val="00401077"/>
    <w:rsid w:val="00401324"/>
    <w:rsid w:val="00401394"/>
    <w:rsid w:val="004013A3"/>
    <w:rsid w:val="0040150B"/>
    <w:rsid w:val="004015D8"/>
    <w:rsid w:val="00401746"/>
    <w:rsid w:val="004017F1"/>
    <w:rsid w:val="00401B0C"/>
    <w:rsid w:val="00401BE7"/>
    <w:rsid w:val="00401D1C"/>
    <w:rsid w:val="00401D1E"/>
    <w:rsid w:val="00401EFB"/>
    <w:rsid w:val="00402183"/>
    <w:rsid w:val="0040218E"/>
    <w:rsid w:val="004023BC"/>
    <w:rsid w:val="004023E6"/>
    <w:rsid w:val="0040248E"/>
    <w:rsid w:val="00402511"/>
    <w:rsid w:val="00402696"/>
    <w:rsid w:val="00402BF9"/>
    <w:rsid w:val="00402C0D"/>
    <w:rsid w:val="00402C72"/>
    <w:rsid w:val="00402D22"/>
    <w:rsid w:val="004030C7"/>
    <w:rsid w:val="00403106"/>
    <w:rsid w:val="004031B3"/>
    <w:rsid w:val="004031CF"/>
    <w:rsid w:val="00403200"/>
    <w:rsid w:val="00403333"/>
    <w:rsid w:val="00403419"/>
    <w:rsid w:val="0040341C"/>
    <w:rsid w:val="00403517"/>
    <w:rsid w:val="00403625"/>
    <w:rsid w:val="00403627"/>
    <w:rsid w:val="004036B5"/>
    <w:rsid w:val="004036C1"/>
    <w:rsid w:val="004037D1"/>
    <w:rsid w:val="004039FD"/>
    <w:rsid w:val="00403A27"/>
    <w:rsid w:val="00403B8E"/>
    <w:rsid w:val="00403B8F"/>
    <w:rsid w:val="00403F37"/>
    <w:rsid w:val="004041D1"/>
    <w:rsid w:val="00404218"/>
    <w:rsid w:val="0040422F"/>
    <w:rsid w:val="00404243"/>
    <w:rsid w:val="004042D3"/>
    <w:rsid w:val="00404512"/>
    <w:rsid w:val="0040468B"/>
    <w:rsid w:val="00404734"/>
    <w:rsid w:val="004047E3"/>
    <w:rsid w:val="00404917"/>
    <w:rsid w:val="004049A7"/>
    <w:rsid w:val="004049E5"/>
    <w:rsid w:val="00404AB2"/>
    <w:rsid w:val="00404D1A"/>
    <w:rsid w:val="00404D34"/>
    <w:rsid w:val="00404D58"/>
    <w:rsid w:val="00404EAA"/>
    <w:rsid w:val="00404FCD"/>
    <w:rsid w:val="00405017"/>
    <w:rsid w:val="00405071"/>
    <w:rsid w:val="00405273"/>
    <w:rsid w:val="00405333"/>
    <w:rsid w:val="00405342"/>
    <w:rsid w:val="004054C1"/>
    <w:rsid w:val="00405515"/>
    <w:rsid w:val="00405618"/>
    <w:rsid w:val="0040569F"/>
    <w:rsid w:val="004056E0"/>
    <w:rsid w:val="00405885"/>
    <w:rsid w:val="004058BD"/>
    <w:rsid w:val="00405927"/>
    <w:rsid w:val="0040597C"/>
    <w:rsid w:val="00405AB6"/>
    <w:rsid w:val="00405B4E"/>
    <w:rsid w:val="00405BD2"/>
    <w:rsid w:val="00405D0B"/>
    <w:rsid w:val="00405E39"/>
    <w:rsid w:val="00405E87"/>
    <w:rsid w:val="00405FAF"/>
    <w:rsid w:val="004064D1"/>
    <w:rsid w:val="004065F3"/>
    <w:rsid w:val="00406769"/>
    <w:rsid w:val="004067D6"/>
    <w:rsid w:val="0040682C"/>
    <w:rsid w:val="00406CCF"/>
    <w:rsid w:val="00406E41"/>
    <w:rsid w:val="004070BF"/>
    <w:rsid w:val="004070C6"/>
    <w:rsid w:val="004070C7"/>
    <w:rsid w:val="0040714D"/>
    <w:rsid w:val="00407282"/>
    <w:rsid w:val="0040745F"/>
    <w:rsid w:val="00407493"/>
    <w:rsid w:val="0040760A"/>
    <w:rsid w:val="004077A8"/>
    <w:rsid w:val="00407C1B"/>
    <w:rsid w:val="00407DFC"/>
    <w:rsid w:val="00407EE7"/>
    <w:rsid w:val="004101F1"/>
    <w:rsid w:val="00410379"/>
    <w:rsid w:val="0041063C"/>
    <w:rsid w:val="00410742"/>
    <w:rsid w:val="00410B3F"/>
    <w:rsid w:val="00410D75"/>
    <w:rsid w:val="004111C2"/>
    <w:rsid w:val="004111F8"/>
    <w:rsid w:val="00411293"/>
    <w:rsid w:val="004112BB"/>
    <w:rsid w:val="004113DD"/>
    <w:rsid w:val="00411567"/>
    <w:rsid w:val="004116C8"/>
    <w:rsid w:val="004118C1"/>
    <w:rsid w:val="00411939"/>
    <w:rsid w:val="00411A1B"/>
    <w:rsid w:val="00411AD4"/>
    <w:rsid w:val="00411C17"/>
    <w:rsid w:val="00411D2A"/>
    <w:rsid w:val="00411D4C"/>
    <w:rsid w:val="00411D87"/>
    <w:rsid w:val="00411F5E"/>
    <w:rsid w:val="00411F92"/>
    <w:rsid w:val="0041206D"/>
    <w:rsid w:val="004121CA"/>
    <w:rsid w:val="0041233C"/>
    <w:rsid w:val="00412575"/>
    <w:rsid w:val="004127E3"/>
    <w:rsid w:val="0041286D"/>
    <w:rsid w:val="00412953"/>
    <w:rsid w:val="0041295C"/>
    <w:rsid w:val="00412C94"/>
    <w:rsid w:val="00412D26"/>
    <w:rsid w:val="00412DC0"/>
    <w:rsid w:val="00412E4F"/>
    <w:rsid w:val="00412F28"/>
    <w:rsid w:val="00412F49"/>
    <w:rsid w:val="0041315C"/>
    <w:rsid w:val="004131FA"/>
    <w:rsid w:val="00413434"/>
    <w:rsid w:val="004135CB"/>
    <w:rsid w:val="004138C8"/>
    <w:rsid w:val="004138FC"/>
    <w:rsid w:val="00413A83"/>
    <w:rsid w:val="00413B32"/>
    <w:rsid w:val="00413D43"/>
    <w:rsid w:val="00413E7C"/>
    <w:rsid w:val="0041421C"/>
    <w:rsid w:val="004143A9"/>
    <w:rsid w:val="004143FF"/>
    <w:rsid w:val="004144A5"/>
    <w:rsid w:val="00414871"/>
    <w:rsid w:val="00414947"/>
    <w:rsid w:val="00414963"/>
    <w:rsid w:val="0041498D"/>
    <w:rsid w:val="00414A90"/>
    <w:rsid w:val="00414AF6"/>
    <w:rsid w:val="00414B9E"/>
    <w:rsid w:val="00414BE6"/>
    <w:rsid w:val="00414C80"/>
    <w:rsid w:val="00414CD9"/>
    <w:rsid w:val="00414E83"/>
    <w:rsid w:val="00414ED8"/>
    <w:rsid w:val="00414EFB"/>
    <w:rsid w:val="0041501C"/>
    <w:rsid w:val="0041525E"/>
    <w:rsid w:val="0041529D"/>
    <w:rsid w:val="004153A6"/>
    <w:rsid w:val="004153A8"/>
    <w:rsid w:val="004153AA"/>
    <w:rsid w:val="00415493"/>
    <w:rsid w:val="004154A7"/>
    <w:rsid w:val="00415598"/>
    <w:rsid w:val="00415B1B"/>
    <w:rsid w:val="00415D87"/>
    <w:rsid w:val="00415F41"/>
    <w:rsid w:val="004162BE"/>
    <w:rsid w:val="00416309"/>
    <w:rsid w:val="0041641B"/>
    <w:rsid w:val="004164A1"/>
    <w:rsid w:val="0041656F"/>
    <w:rsid w:val="004167CD"/>
    <w:rsid w:val="00416B45"/>
    <w:rsid w:val="00416C69"/>
    <w:rsid w:val="00416F04"/>
    <w:rsid w:val="00416FCC"/>
    <w:rsid w:val="004171A1"/>
    <w:rsid w:val="004171D3"/>
    <w:rsid w:val="0041729A"/>
    <w:rsid w:val="004174B3"/>
    <w:rsid w:val="004174E5"/>
    <w:rsid w:val="004176CE"/>
    <w:rsid w:val="00417791"/>
    <w:rsid w:val="00417871"/>
    <w:rsid w:val="004178CC"/>
    <w:rsid w:val="00417944"/>
    <w:rsid w:val="004179C3"/>
    <w:rsid w:val="004179F6"/>
    <w:rsid w:val="00417AD1"/>
    <w:rsid w:val="00417AE8"/>
    <w:rsid w:val="00417B10"/>
    <w:rsid w:val="00417F9C"/>
    <w:rsid w:val="00417FD3"/>
    <w:rsid w:val="0042010D"/>
    <w:rsid w:val="00420286"/>
    <w:rsid w:val="00420298"/>
    <w:rsid w:val="004202AC"/>
    <w:rsid w:val="0042048A"/>
    <w:rsid w:val="00420AA1"/>
    <w:rsid w:val="00420AEC"/>
    <w:rsid w:val="00420E02"/>
    <w:rsid w:val="00420E1C"/>
    <w:rsid w:val="004210CA"/>
    <w:rsid w:val="0042110D"/>
    <w:rsid w:val="0042130C"/>
    <w:rsid w:val="0042135E"/>
    <w:rsid w:val="0042141B"/>
    <w:rsid w:val="0042161A"/>
    <w:rsid w:val="004216F7"/>
    <w:rsid w:val="004216F8"/>
    <w:rsid w:val="00421766"/>
    <w:rsid w:val="0042178D"/>
    <w:rsid w:val="0042183E"/>
    <w:rsid w:val="0042194F"/>
    <w:rsid w:val="004219D3"/>
    <w:rsid w:val="00421A89"/>
    <w:rsid w:val="00421C21"/>
    <w:rsid w:val="00421CB6"/>
    <w:rsid w:val="00421FD6"/>
    <w:rsid w:val="0042206B"/>
    <w:rsid w:val="00422580"/>
    <w:rsid w:val="0042269D"/>
    <w:rsid w:val="0042275B"/>
    <w:rsid w:val="00422891"/>
    <w:rsid w:val="00422949"/>
    <w:rsid w:val="00422B9B"/>
    <w:rsid w:val="00422C13"/>
    <w:rsid w:val="00422D9D"/>
    <w:rsid w:val="00423298"/>
    <w:rsid w:val="004234E0"/>
    <w:rsid w:val="004236F7"/>
    <w:rsid w:val="0042375A"/>
    <w:rsid w:val="00423850"/>
    <w:rsid w:val="00423CC5"/>
    <w:rsid w:val="00423EC8"/>
    <w:rsid w:val="004241A5"/>
    <w:rsid w:val="004243BB"/>
    <w:rsid w:val="0042451B"/>
    <w:rsid w:val="00424782"/>
    <w:rsid w:val="004247CA"/>
    <w:rsid w:val="00424963"/>
    <w:rsid w:val="00424C62"/>
    <w:rsid w:val="00424F1C"/>
    <w:rsid w:val="00424FD3"/>
    <w:rsid w:val="004250BE"/>
    <w:rsid w:val="00425201"/>
    <w:rsid w:val="00425324"/>
    <w:rsid w:val="00425374"/>
    <w:rsid w:val="0042539C"/>
    <w:rsid w:val="004253AD"/>
    <w:rsid w:val="0042545A"/>
    <w:rsid w:val="004254E3"/>
    <w:rsid w:val="004254E6"/>
    <w:rsid w:val="00425504"/>
    <w:rsid w:val="0042554C"/>
    <w:rsid w:val="00425799"/>
    <w:rsid w:val="00425A94"/>
    <w:rsid w:val="00425AD4"/>
    <w:rsid w:val="00425B91"/>
    <w:rsid w:val="00425C6B"/>
    <w:rsid w:val="00425E62"/>
    <w:rsid w:val="00426276"/>
    <w:rsid w:val="004262AD"/>
    <w:rsid w:val="0042646E"/>
    <w:rsid w:val="0042651B"/>
    <w:rsid w:val="0042656D"/>
    <w:rsid w:val="00426638"/>
    <w:rsid w:val="0042677C"/>
    <w:rsid w:val="00426884"/>
    <w:rsid w:val="00426982"/>
    <w:rsid w:val="004269C3"/>
    <w:rsid w:val="00426BBA"/>
    <w:rsid w:val="00426CCC"/>
    <w:rsid w:val="00426DA5"/>
    <w:rsid w:val="00426F30"/>
    <w:rsid w:val="00426FC7"/>
    <w:rsid w:val="004270A9"/>
    <w:rsid w:val="004271C5"/>
    <w:rsid w:val="00427351"/>
    <w:rsid w:val="0042735C"/>
    <w:rsid w:val="004274F2"/>
    <w:rsid w:val="004277F6"/>
    <w:rsid w:val="00427808"/>
    <w:rsid w:val="00427945"/>
    <w:rsid w:val="00427B18"/>
    <w:rsid w:val="00427B46"/>
    <w:rsid w:val="00427C52"/>
    <w:rsid w:val="00427CA6"/>
    <w:rsid w:val="00427DB8"/>
    <w:rsid w:val="00427EAC"/>
    <w:rsid w:val="00430593"/>
    <w:rsid w:val="00430599"/>
    <w:rsid w:val="004307B7"/>
    <w:rsid w:val="004308A7"/>
    <w:rsid w:val="004308D6"/>
    <w:rsid w:val="00430B77"/>
    <w:rsid w:val="00430FD5"/>
    <w:rsid w:val="0043101E"/>
    <w:rsid w:val="00431150"/>
    <w:rsid w:val="00431317"/>
    <w:rsid w:val="004313D5"/>
    <w:rsid w:val="0043151B"/>
    <w:rsid w:val="004315B9"/>
    <w:rsid w:val="004317F3"/>
    <w:rsid w:val="0043184A"/>
    <w:rsid w:val="004319C0"/>
    <w:rsid w:val="004319E6"/>
    <w:rsid w:val="00431B17"/>
    <w:rsid w:val="00431BBB"/>
    <w:rsid w:val="00431D9D"/>
    <w:rsid w:val="00431DA5"/>
    <w:rsid w:val="00431E8E"/>
    <w:rsid w:val="00431FD5"/>
    <w:rsid w:val="0043208B"/>
    <w:rsid w:val="004320DF"/>
    <w:rsid w:val="00432310"/>
    <w:rsid w:val="004323C0"/>
    <w:rsid w:val="00432423"/>
    <w:rsid w:val="00432590"/>
    <w:rsid w:val="0043263D"/>
    <w:rsid w:val="00432651"/>
    <w:rsid w:val="004326CE"/>
    <w:rsid w:val="00432798"/>
    <w:rsid w:val="00432B01"/>
    <w:rsid w:val="00432BE8"/>
    <w:rsid w:val="00432D47"/>
    <w:rsid w:val="00432E32"/>
    <w:rsid w:val="004330A9"/>
    <w:rsid w:val="00433130"/>
    <w:rsid w:val="004331D4"/>
    <w:rsid w:val="0043334E"/>
    <w:rsid w:val="0043335B"/>
    <w:rsid w:val="004333F9"/>
    <w:rsid w:val="0043356B"/>
    <w:rsid w:val="00433741"/>
    <w:rsid w:val="00433767"/>
    <w:rsid w:val="00433B8E"/>
    <w:rsid w:val="00433BB8"/>
    <w:rsid w:val="00433CFA"/>
    <w:rsid w:val="00433DAD"/>
    <w:rsid w:val="0043401B"/>
    <w:rsid w:val="00434242"/>
    <w:rsid w:val="00434541"/>
    <w:rsid w:val="00434548"/>
    <w:rsid w:val="004345E0"/>
    <w:rsid w:val="00434612"/>
    <w:rsid w:val="00434932"/>
    <w:rsid w:val="00434CF1"/>
    <w:rsid w:val="00434DF6"/>
    <w:rsid w:val="00434EBF"/>
    <w:rsid w:val="00434F16"/>
    <w:rsid w:val="00434F46"/>
    <w:rsid w:val="00435238"/>
    <w:rsid w:val="0043524F"/>
    <w:rsid w:val="004352CD"/>
    <w:rsid w:val="004352ED"/>
    <w:rsid w:val="0043533B"/>
    <w:rsid w:val="004354E5"/>
    <w:rsid w:val="004356CE"/>
    <w:rsid w:val="00435709"/>
    <w:rsid w:val="0043590C"/>
    <w:rsid w:val="00435B2D"/>
    <w:rsid w:val="00435FF8"/>
    <w:rsid w:val="004360F7"/>
    <w:rsid w:val="00436152"/>
    <w:rsid w:val="00436193"/>
    <w:rsid w:val="004361A3"/>
    <w:rsid w:val="00436216"/>
    <w:rsid w:val="0043626A"/>
    <w:rsid w:val="004363BB"/>
    <w:rsid w:val="004364D9"/>
    <w:rsid w:val="004368AE"/>
    <w:rsid w:val="004368BF"/>
    <w:rsid w:val="004369B7"/>
    <w:rsid w:val="00436A71"/>
    <w:rsid w:val="00436B9C"/>
    <w:rsid w:val="00436D55"/>
    <w:rsid w:val="00436DFD"/>
    <w:rsid w:val="00436F73"/>
    <w:rsid w:val="00437039"/>
    <w:rsid w:val="00437090"/>
    <w:rsid w:val="00437212"/>
    <w:rsid w:val="00437597"/>
    <w:rsid w:val="00437688"/>
    <w:rsid w:val="00437A8F"/>
    <w:rsid w:val="00437CE5"/>
    <w:rsid w:val="00437D98"/>
    <w:rsid w:val="00437E1E"/>
    <w:rsid w:val="00437F86"/>
    <w:rsid w:val="00437F8C"/>
    <w:rsid w:val="00440091"/>
    <w:rsid w:val="0044014F"/>
    <w:rsid w:val="004401E7"/>
    <w:rsid w:val="004404BE"/>
    <w:rsid w:val="0044054F"/>
    <w:rsid w:val="004406A7"/>
    <w:rsid w:val="00440858"/>
    <w:rsid w:val="00440C0C"/>
    <w:rsid w:val="00440CBD"/>
    <w:rsid w:val="00440D91"/>
    <w:rsid w:val="00440EA4"/>
    <w:rsid w:val="00440ED3"/>
    <w:rsid w:val="0044115E"/>
    <w:rsid w:val="004411BF"/>
    <w:rsid w:val="00441470"/>
    <w:rsid w:val="004414C4"/>
    <w:rsid w:val="00441758"/>
    <w:rsid w:val="0044177C"/>
    <w:rsid w:val="004417E7"/>
    <w:rsid w:val="00441A0D"/>
    <w:rsid w:val="00441B13"/>
    <w:rsid w:val="00441BA5"/>
    <w:rsid w:val="00441C09"/>
    <w:rsid w:val="00441C7B"/>
    <w:rsid w:val="00441D51"/>
    <w:rsid w:val="00441E2A"/>
    <w:rsid w:val="00441F92"/>
    <w:rsid w:val="004423FD"/>
    <w:rsid w:val="004425B2"/>
    <w:rsid w:val="00442636"/>
    <w:rsid w:val="004426FF"/>
    <w:rsid w:val="0044274A"/>
    <w:rsid w:val="004427F4"/>
    <w:rsid w:val="00442938"/>
    <w:rsid w:val="00442D43"/>
    <w:rsid w:val="00442FAA"/>
    <w:rsid w:val="004430C1"/>
    <w:rsid w:val="004430E6"/>
    <w:rsid w:val="004430FF"/>
    <w:rsid w:val="00443151"/>
    <w:rsid w:val="004431FE"/>
    <w:rsid w:val="004432B5"/>
    <w:rsid w:val="004432D7"/>
    <w:rsid w:val="0044340F"/>
    <w:rsid w:val="0044371F"/>
    <w:rsid w:val="0044379D"/>
    <w:rsid w:val="00443803"/>
    <w:rsid w:val="004438E7"/>
    <w:rsid w:val="004439B0"/>
    <w:rsid w:val="004439DD"/>
    <w:rsid w:val="00443B86"/>
    <w:rsid w:val="00443BA2"/>
    <w:rsid w:val="00443BB0"/>
    <w:rsid w:val="00443D56"/>
    <w:rsid w:val="004440D0"/>
    <w:rsid w:val="0044414B"/>
    <w:rsid w:val="004441AF"/>
    <w:rsid w:val="00444328"/>
    <w:rsid w:val="004443A6"/>
    <w:rsid w:val="0044440F"/>
    <w:rsid w:val="0044447A"/>
    <w:rsid w:val="0044458C"/>
    <w:rsid w:val="004445E2"/>
    <w:rsid w:val="00444647"/>
    <w:rsid w:val="00444AF0"/>
    <w:rsid w:val="00444C96"/>
    <w:rsid w:val="00444CCB"/>
    <w:rsid w:val="00444D3C"/>
    <w:rsid w:val="00444FCC"/>
    <w:rsid w:val="00445197"/>
    <w:rsid w:val="004452F7"/>
    <w:rsid w:val="00445356"/>
    <w:rsid w:val="00445449"/>
    <w:rsid w:val="004455FD"/>
    <w:rsid w:val="004456DE"/>
    <w:rsid w:val="0044577D"/>
    <w:rsid w:val="004457EA"/>
    <w:rsid w:val="00445A46"/>
    <w:rsid w:val="00445A4A"/>
    <w:rsid w:val="00445B36"/>
    <w:rsid w:val="00445CCF"/>
    <w:rsid w:val="00445F3C"/>
    <w:rsid w:val="00445F89"/>
    <w:rsid w:val="00445F94"/>
    <w:rsid w:val="0044601C"/>
    <w:rsid w:val="004460F8"/>
    <w:rsid w:val="0044622B"/>
    <w:rsid w:val="004463D4"/>
    <w:rsid w:val="0044659D"/>
    <w:rsid w:val="00446712"/>
    <w:rsid w:val="00446819"/>
    <w:rsid w:val="00446968"/>
    <w:rsid w:val="00446973"/>
    <w:rsid w:val="00446B81"/>
    <w:rsid w:val="00446C83"/>
    <w:rsid w:val="00446CF6"/>
    <w:rsid w:val="00446D5A"/>
    <w:rsid w:val="00446D98"/>
    <w:rsid w:val="00446DFC"/>
    <w:rsid w:val="00446EB3"/>
    <w:rsid w:val="004470A7"/>
    <w:rsid w:val="004470C4"/>
    <w:rsid w:val="0044713C"/>
    <w:rsid w:val="0044717E"/>
    <w:rsid w:val="004473F8"/>
    <w:rsid w:val="004474DF"/>
    <w:rsid w:val="00447512"/>
    <w:rsid w:val="00447520"/>
    <w:rsid w:val="004475F6"/>
    <w:rsid w:val="00447633"/>
    <w:rsid w:val="004476B6"/>
    <w:rsid w:val="004476B8"/>
    <w:rsid w:val="0044770C"/>
    <w:rsid w:val="00447C7F"/>
    <w:rsid w:val="00447D5F"/>
    <w:rsid w:val="00447DB0"/>
    <w:rsid w:val="00447DCB"/>
    <w:rsid w:val="00447F82"/>
    <w:rsid w:val="00450036"/>
    <w:rsid w:val="00450096"/>
    <w:rsid w:val="00450314"/>
    <w:rsid w:val="0045071F"/>
    <w:rsid w:val="00450E31"/>
    <w:rsid w:val="00450EE2"/>
    <w:rsid w:val="00450FC3"/>
    <w:rsid w:val="0045115C"/>
    <w:rsid w:val="004511DD"/>
    <w:rsid w:val="0045136B"/>
    <w:rsid w:val="004513B3"/>
    <w:rsid w:val="00451452"/>
    <w:rsid w:val="004514BC"/>
    <w:rsid w:val="004516D5"/>
    <w:rsid w:val="00451889"/>
    <w:rsid w:val="00451C11"/>
    <w:rsid w:val="00451EAE"/>
    <w:rsid w:val="00451F1C"/>
    <w:rsid w:val="00451F6D"/>
    <w:rsid w:val="00451F73"/>
    <w:rsid w:val="00451FC9"/>
    <w:rsid w:val="00452074"/>
    <w:rsid w:val="00452075"/>
    <w:rsid w:val="00452107"/>
    <w:rsid w:val="00452139"/>
    <w:rsid w:val="00452165"/>
    <w:rsid w:val="0045217A"/>
    <w:rsid w:val="00452253"/>
    <w:rsid w:val="004522BD"/>
    <w:rsid w:val="004522D2"/>
    <w:rsid w:val="00452384"/>
    <w:rsid w:val="004523D6"/>
    <w:rsid w:val="00452527"/>
    <w:rsid w:val="0045261A"/>
    <w:rsid w:val="00452859"/>
    <w:rsid w:val="00452864"/>
    <w:rsid w:val="004528D9"/>
    <w:rsid w:val="00452949"/>
    <w:rsid w:val="00452D0D"/>
    <w:rsid w:val="00452D9A"/>
    <w:rsid w:val="00452E10"/>
    <w:rsid w:val="00452EB7"/>
    <w:rsid w:val="00452EF6"/>
    <w:rsid w:val="00453224"/>
    <w:rsid w:val="00453464"/>
    <w:rsid w:val="004537F4"/>
    <w:rsid w:val="00453913"/>
    <w:rsid w:val="004539E3"/>
    <w:rsid w:val="00453A40"/>
    <w:rsid w:val="00453B2D"/>
    <w:rsid w:val="00453B6B"/>
    <w:rsid w:val="00453D59"/>
    <w:rsid w:val="00453E95"/>
    <w:rsid w:val="00453FC2"/>
    <w:rsid w:val="0045439F"/>
    <w:rsid w:val="00454439"/>
    <w:rsid w:val="004545CD"/>
    <w:rsid w:val="00454AE5"/>
    <w:rsid w:val="00454BF4"/>
    <w:rsid w:val="00454DA6"/>
    <w:rsid w:val="00454EF7"/>
    <w:rsid w:val="00455011"/>
    <w:rsid w:val="0045503A"/>
    <w:rsid w:val="00455481"/>
    <w:rsid w:val="00455632"/>
    <w:rsid w:val="00455733"/>
    <w:rsid w:val="00455734"/>
    <w:rsid w:val="00455ABB"/>
    <w:rsid w:val="00455DB8"/>
    <w:rsid w:val="00455FEE"/>
    <w:rsid w:val="004560C8"/>
    <w:rsid w:val="0045622F"/>
    <w:rsid w:val="0045645D"/>
    <w:rsid w:val="004564A6"/>
    <w:rsid w:val="00456678"/>
    <w:rsid w:val="0045669B"/>
    <w:rsid w:val="004566C7"/>
    <w:rsid w:val="0045673C"/>
    <w:rsid w:val="0045697B"/>
    <w:rsid w:val="004569CA"/>
    <w:rsid w:val="00456A32"/>
    <w:rsid w:val="00456D38"/>
    <w:rsid w:val="00456F0F"/>
    <w:rsid w:val="00457071"/>
    <w:rsid w:val="004570D6"/>
    <w:rsid w:val="00457505"/>
    <w:rsid w:val="004575FF"/>
    <w:rsid w:val="004579A4"/>
    <w:rsid w:val="00457A5B"/>
    <w:rsid w:val="00457C95"/>
    <w:rsid w:val="00457EAA"/>
    <w:rsid w:val="00457F5A"/>
    <w:rsid w:val="004601E1"/>
    <w:rsid w:val="00460201"/>
    <w:rsid w:val="00460323"/>
    <w:rsid w:val="0046036F"/>
    <w:rsid w:val="004604BC"/>
    <w:rsid w:val="00460725"/>
    <w:rsid w:val="00460A65"/>
    <w:rsid w:val="00460BD5"/>
    <w:rsid w:val="00460DCA"/>
    <w:rsid w:val="00461000"/>
    <w:rsid w:val="0046104E"/>
    <w:rsid w:val="004612F2"/>
    <w:rsid w:val="00461405"/>
    <w:rsid w:val="00461485"/>
    <w:rsid w:val="004614BD"/>
    <w:rsid w:val="004614E9"/>
    <w:rsid w:val="00461716"/>
    <w:rsid w:val="00461A62"/>
    <w:rsid w:val="00461A91"/>
    <w:rsid w:val="00461C4D"/>
    <w:rsid w:val="00461DA1"/>
    <w:rsid w:val="004620A1"/>
    <w:rsid w:val="00462388"/>
    <w:rsid w:val="004626A6"/>
    <w:rsid w:val="00462704"/>
    <w:rsid w:val="004627DA"/>
    <w:rsid w:val="00462807"/>
    <w:rsid w:val="0046296A"/>
    <w:rsid w:val="00462C73"/>
    <w:rsid w:val="00462C9B"/>
    <w:rsid w:val="00462CF5"/>
    <w:rsid w:val="004630B0"/>
    <w:rsid w:val="0046323E"/>
    <w:rsid w:val="00463450"/>
    <w:rsid w:val="0046353E"/>
    <w:rsid w:val="00463599"/>
    <w:rsid w:val="00463679"/>
    <w:rsid w:val="0046377B"/>
    <w:rsid w:val="004637F9"/>
    <w:rsid w:val="004637FF"/>
    <w:rsid w:val="0046381A"/>
    <w:rsid w:val="00463B56"/>
    <w:rsid w:val="00463CB4"/>
    <w:rsid w:val="00463D05"/>
    <w:rsid w:val="00463FAE"/>
    <w:rsid w:val="00464096"/>
    <w:rsid w:val="004642BB"/>
    <w:rsid w:val="00464317"/>
    <w:rsid w:val="00464378"/>
    <w:rsid w:val="004644F9"/>
    <w:rsid w:val="004644FA"/>
    <w:rsid w:val="004647D9"/>
    <w:rsid w:val="00464B0D"/>
    <w:rsid w:val="00464CF0"/>
    <w:rsid w:val="00464CFE"/>
    <w:rsid w:val="00464DBE"/>
    <w:rsid w:val="00465197"/>
    <w:rsid w:val="004651D6"/>
    <w:rsid w:val="004651FD"/>
    <w:rsid w:val="00465508"/>
    <w:rsid w:val="00465536"/>
    <w:rsid w:val="00465884"/>
    <w:rsid w:val="00465A11"/>
    <w:rsid w:val="00465AB7"/>
    <w:rsid w:val="00465B30"/>
    <w:rsid w:val="00465C13"/>
    <w:rsid w:val="00465D2C"/>
    <w:rsid w:val="00465D7E"/>
    <w:rsid w:val="00465E85"/>
    <w:rsid w:val="0046608C"/>
    <w:rsid w:val="00466459"/>
    <w:rsid w:val="004666B5"/>
    <w:rsid w:val="00466729"/>
    <w:rsid w:val="00466731"/>
    <w:rsid w:val="004667A4"/>
    <w:rsid w:val="00466897"/>
    <w:rsid w:val="00466970"/>
    <w:rsid w:val="00466A92"/>
    <w:rsid w:val="00466DDC"/>
    <w:rsid w:val="00467072"/>
    <w:rsid w:val="00467091"/>
    <w:rsid w:val="004672F0"/>
    <w:rsid w:val="00467363"/>
    <w:rsid w:val="004673D3"/>
    <w:rsid w:val="004673E8"/>
    <w:rsid w:val="00467613"/>
    <w:rsid w:val="004677CD"/>
    <w:rsid w:val="00467AD2"/>
    <w:rsid w:val="00467B0D"/>
    <w:rsid w:val="00467CD7"/>
    <w:rsid w:val="00467E4E"/>
    <w:rsid w:val="0047029A"/>
    <w:rsid w:val="004706EF"/>
    <w:rsid w:val="004706F3"/>
    <w:rsid w:val="00470792"/>
    <w:rsid w:val="004708A6"/>
    <w:rsid w:val="00470A13"/>
    <w:rsid w:val="00470A79"/>
    <w:rsid w:val="00470B9E"/>
    <w:rsid w:val="00470CB7"/>
    <w:rsid w:val="00470CBC"/>
    <w:rsid w:val="00470CE4"/>
    <w:rsid w:val="00470CE9"/>
    <w:rsid w:val="0047101B"/>
    <w:rsid w:val="00471107"/>
    <w:rsid w:val="00471239"/>
    <w:rsid w:val="0047123A"/>
    <w:rsid w:val="0047124D"/>
    <w:rsid w:val="00471410"/>
    <w:rsid w:val="004717E1"/>
    <w:rsid w:val="004718F3"/>
    <w:rsid w:val="00471A3F"/>
    <w:rsid w:val="00471AAA"/>
    <w:rsid w:val="00471B0D"/>
    <w:rsid w:val="00471CCF"/>
    <w:rsid w:val="00471EED"/>
    <w:rsid w:val="00472264"/>
    <w:rsid w:val="004724DA"/>
    <w:rsid w:val="00472954"/>
    <w:rsid w:val="00472A98"/>
    <w:rsid w:val="00472CBB"/>
    <w:rsid w:val="00472CF0"/>
    <w:rsid w:val="00472DBF"/>
    <w:rsid w:val="00472DF8"/>
    <w:rsid w:val="00472E96"/>
    <w:rsid w:val="00472FF9"/>
    <w:rsid w:val="0047302C"/>
    <w:rsid w:val="0047347F"/>
    <w:rsid w:val="004738D7"/>
    <w:rsid w:val="0047392A"/>
    <w:rsid w:val="00473971"/>
    <w:rsid w:val="0047398E"/>
    <w:rsid w:val="00473B53"/>
    <w:rsid w:val="00473B97"/>
    <w:rsid w:val="00473C3B"/>
    <w:rsid w:val="00473E44"/>
    <w:rsid w:val="00473F0C"/>
    <w:rsid w:val="00473FFB"/>
    <w:rsid w:val="004744DB"/>
    <w:rsid w:val="0047457C"/>
    <w:rsid w:val="004745BD"/>
    <w:rsid w:val="00474860"/>
    <w:rsid w:val="0047491B"/>
    <w:rsid w:val="00474D17"/>
    <w:rsid w:val="00474DF1"/>
    <w:rsid w:val="00474EB9"/>
    <w:rsid w:val="0047507E"/>
    <w:rsid w:val="0047512E"/>
    <w:rsid w:val="00475320"/>
    <w:rsid w:val="00475326"/>
    <w:rsid w:val="004753AB"/>
    <w:rsid w:val="004754CC"/>
    <w:rsid w:val="004755A1"/>
    <w:rsid w:val="0047567A"/>
    <w:rsid w:val="004756C5"/>
    <w:rsid w:val="00475913"/>
    <w:rsid w:val="00475D56"/>
    <w:rsid w:val="00475F2F"/>
    <w:rsid w:val="004762C2"/>
    <w:rsid w:val="004762FC"/>
    <w:rsid w:val="004763A2"/>
    <w:rsid w:val="00476635"/>
    <w:rsid w:val="004767C8"/>
    <w:rsid w:val="00476847"/>
    <w:rsid w:val="004768BB"/>
    <w:rsid w:val="00476B02"/>
    <w:rsid w:val="00476E46"/>
    <w:rsid w:val="00476ED4"/>
    <w:rsid w:val="00476FE9"/>
    <w:rsid w:val="00477136"/>
    <w:rsid w:val="00477156"/>
    <w:rsid w:val="00477260"/>
    <w:rsid w:val="00477279"/>
    <w:rsid w:val="004772E5"/>
    <w:rsid w:val="00477800"/>
    <w:rsid w:val="00477829"/>
    <w:rsid w:val="00477911"/>
    <w:rsid w:val="0047792C"/>
    <w:rsid w:val="004779A1"/>
    <w:rsid w:val="00477A34"/>
    <w:rsid w:val="00477A4D"/>
    <w:rsid w:val="00477B96"/>
    <w:rsid w:val="00477BE7"/>
    <w:rsid w:val="00477C65"/>
    <w:rsid w:val="00477C83"/>
    <w:rsid w:val="00477F19"/>
    <w:rsid w:val="004800CE"/>
    <w:rsid w:val="00480283"/>
    <w:rsid w:val="0048030C"/>
    <w:rsid w:val="004803DB"/>
    <w:rsid w:val="004804AF"/>
    <w:rsid w:val="004809CF"/>
    <w:rsid w:val="00480AC1"/>
    <w:rsid w:val="00480B56"/>
    <w:rsid w:val="00480CC7"/>
    <w:rsid w:val="00480FDB"/>
    <w:rsid w:val="00481184"/>
    <w:rsid w:val="004811CF"/>
    <w:rsid w:val="00481223"/>
    <w:rsid w:val="00481249"/>
    <w:rsid w:val="00481365"/>
    <w:rsid w:val="0048155F"/>
    <w:rsid w:val="00481691"/>
    <w:rsid w:val="0048175C"/>
    <w:rsid w:val="00481840"/>
    <w:rsid w:val="00481977"/>
    <w:rsid w:val="00481BC9"/>
    <w:rsid w:val="00481EF2"/>
    <w:rsid w:val="00481FD5"/>
    <w:rsid w:val="00482040"/>
    <w:rsid w:val="004820D0"/>
    <w:rsid w:val="004821EC"/>
    <w:rsid w:val="004822F0"/>
    <w:rsid w:val="00482333"/>
    <w:rsid w:val="004823A4"/>
    <w:rsid w:val="0048258B"/>
    <w:rsid w:val="0048270A"/>
    <w:rsid w:val="00482710"/>
    <w:rsid w:val="00482888"/>
    <w:rsid w:val="004828D0"/>
    <w:rsid w:val="00482B6A"/>
    <w:rsid w:val="00482B76"/>
    <w:rsid w:val="00482D2E"/>
    <w:rsid w:val="00482D55"/>
    <w:rsid w:val="00482E52"/>
    <w:rsid w:val="00482F39"/>
    <w:rsid w:val="0048300E"/>
    <w:rsid w:val="00483061"/>
    <w:rsid w:val="004832F8"/>
    <w:rsid w:val="004834E8"/>
    <w:rsid w:val="00483550"/>
    <w:rsid w:val="00483553"/>
    <w:rsid w:val="00483594"/>
    <w:rsid w:val="0048362F"/>
    <w:rsid w:val="00483633"/>
    <w:rsid w:val="00483688"/>
    <w:rsid w:val="00483735"/>
    <w:rsid w:val="004838BA"/>
    <w:rsid w:val="00483906"/>
    <w:rsid w:val="00483A9F"/>
    <w:rsid w:val="00483EF6"/>
    <w:rsid w:val="00483F2A"/>
    <w:rsid w:val="0048408F"/>
    <w:rsid w:val="0048437C"/>
    <w:rsid w:val="004845C0"/>
    <w:rsid w:val="004846E1"/>
    <w:rsid w:val="0048475C"/>
    <w:rsid w:val="004847BE"/>
    <w:rsid w:val="004847FA"/>
    <w:rsid w:val="00484923"/>
    <w:rsid w:val="0048497B"/>
    <w:rsid w:val="00484BA0"/>
    <w:rsid w:val="00484C50"/>
    <w:rsid w:val="00484C82"/>
    <w:rsid w:val="00484F0E"/>
    <w:rsid w:val="004853B6"/>
    <w:rsid w:val="00485511"/>
    <w:rsid w:val="0048552D"/>
    <w:rsid w:val="00485558"/>
    <w:rsid w:val="00485623"/>
    <w:rsid w:val="0048587C"/>
    <w:rsid w:val="004858BC"/>
    <w:rsid w:val="00485AC4"/>
    <w:rsid w:val="00485AC8"/>
    <w:rsid w:val="00485E59"/>
    <w:rsid w:val="00485EBC"/>
    <w:rsid w:val="00485ECE"/>
    <w:rsid w:val="00485EFF"/>
    <w:rsid w:val="004860AE"/>
    <w:rsid w:val="00486261"/>
    <w:rsid w:val="00486274"/>
    <w:rsid w:val="00486291"/>
    <w:rsid w:val="004862F0"/>
    <w:rsid w:val="00486340"/>
    <w:rsid w:val="0048644C"/>
    <w:rsid w:val="0048654F"/>
    <w:rsid w:val="0048667B"/>
    <w:rsid w:val="004867AF"/>
    <w:rsid w:val="004867BB"/>
    <w:rsid w:val="0048693C"/>
    <w:rsid w:val="00486942"/>
    <w:rsid w:val="00486A5A"/>
    <w:rsid w:val="00486B1D"/>
    <w:rsid w:val="00486B3F"/>
    <w:rsid w:val="00486CD3"/>
    <w:rsid w:val="00486DDE"/>
    <w:rsid w:val="00486E58"/>
    <w:rsid w:val="00486F6B"/>
    <w:rsid w:val="00487084"/>
    <w:rsid w:val="00487114"/>
    <w:rsid w:val="00487133"/>
    <w:rsid w:val="0048726C"/>
    <w:rsid w:val="004872B2"/>
    <w:rsid w:val="00487575"/>
    <w:rsid w:val="00487596"/>
    <w:rsid w:val="0048764D"/>
    <w:rsid w:val="00487723"/>
    <w:rsid w:val="0048782D"/>
    <w:rsid w:val="0048797E"/>
    <w:rsid w:val="004879A7"/>
    <w:rsid w:val="004879DC"/>
    <w:rsid w:val="00487E85"/>
    <w:rsid w:val="00487F64"/>
    <w:rsid w:val="00490015"/>
    <w:rsid w:val="004901B3"/>
    <w:rsid w:val="004903ED"/>
    <w:rsid w:val="00490499"/>
    <w:rsid w:val="0049095D"/>
    <w:rsid w:val="0049097A"/>
    <w:rsid w:val="00490AD8"/>
    <w:rsid w:val="00490C8F"/>
    <w:rsid w:val="00490C9A"/>
    <w:rsid w:val="00490D76"/>
    <w:rsid w:val="00490DD8"/>
    <w:rsid w:val="00490DF6"/>
    <w:rsid w:val="00490FC9"/>
    <w:rsid w:val="00491037"/>
    <w:rsid w:val="00491195"/>
    <w:rsid w:val="00491213"/>
    <w:rsid w:val="00491730"/>
    <w:rsid w:val="004917EC"/>
    <w:rsid w:val="00491B90"/>
    <w:rsid w:val="00491BEF"/>
    <w:rsid w:val="00491C00"/>
    <w:rsid w:val="00491DAB"/>
    <w:rsid w:val="00491F4B"/>
    <w:rsid w:val="00491F53"/>
    <w:rsid w:val="00492178"/>
    <w:rsid w:val="004921F5"/>
    <w:rsid w:val="0049220D"/>
    <w:rsid w:val="0049222E"/>
    <w:rsid w:val="0049228E"/>
    <w:rsid w:val="004922C2"/>
    <w:rsid w:val="00492479"/>
    <w:rsid w:val="004924A7"/>
    <w:rsid w:val="004924D8"/>
    <w:rsid w:val="004924FE"/>
    <w:rsid w:val="0049260A"/>
    <w:rsid w:val="0049273B"/>
    <w:rsid w:val="00492742"/>
    <w:rsid w:val="00492797"/>
    <w:rsid w:val="00492976"/>
    <w:rsid w:val="00492B7C"/>
    <w:rsid w:val="00492BCA"/>
    <w:rsid w:val="00492D3E"/>
    <w:rsid w:val="00492D6B"/>
    <w:rsid w:val="0049300C"/>
    <w:rsid w:val="0049311F"/>
    <w:rsid w:val="0049330E"/>
    <w:rsid w:val="00493600"/>
    <w:rsid w:val="004936EC"/>
    <w:rsid w:val="0049386D"/>
    <w:rsid w:val="004938FE"/>
    <w:rsid w:val="00493923"/>
    <w:rsid w:val="0049393F"/>
    <w:rsid w:val="00493A16"/>
    <w:rsid w:val="00493E99"/>
    <w:rsid w:val="00494411"/>
    <w:rsid w:val="00494461"/>
    <w:rsid w:val="00494590"/>
    <w:rsid w:val="00494BBC"/>
    <w:rsid w:val="00494D39"/>
    <w:rsid w:val="00494DF1"/>
    <w:rsid w:val="00494F65"/>
    <w:rsid w:val="00494FC6"/>
    <w:rsid w:val="00495576"/>
    <w:rsid w:val="00495721"/>
    <w:rsid w:val="00495970"/>
    <w:rsid w:val="00495ABB"/>
    <w:rsid w:val="00495E01"/>
    <w:rsid w:val="00495E04"/>
    <w:rsid w:val="00495E32"/>
    <w:rsid w:val="004960A5"/>
    <w:rsid w:val="004960F6"/>
    <w:rsid w:val="00496237"/>
    <w:rsid w:val="0049634E"/>
    <w:rsid w:val="00496736"/>
    <w:rsid w:val="00496787"/>
    <w:rsid w:val="00496A1C"/>
    <w:rsid w:val="00496AAB"/>
    <w:rsid w:val="00496B5A"/>
    <w:rsid w:val="00496C5D"/>
    <w:rsid w:val="004970FC"/>
    <w:rsid w:val="0049714E"/>
    <w:rsid w:val="00497340"/>
    <w:rsid w:val="004973BB"/>
    <w:rsid w:val="00497435"/>
    <w:rsid w:val="004974F6"/>
    <w:rsid w:val="004975A9"/>
    <w:rsid w:val="004975C8"/>
    <w:rsid w:val="0049761B"/>
    <w:rsid w:val="004976DD"/>
    <w:rsid w:val="004976FD"/>
    <w:rsid w:val="00497C4F"/>
    <w:rsid w:val="00497D80"/>
    <w:rsid w:val="00497E7A"/>
    <w:rsid w:val="00497F86"/>
    <w:rsid w:val="004A005C"/>
    <w:rsid w:val="004A01A5"/>
    <w:rsid w:val="004A02FC"/>
    <w:rsid w:val="004A0347"/>
    <w:rsid w:val="004A053A"/>
    <w:rsid w:val="004A0598"/>
    <w:rsid w:val="004A0699"/>
    <w:rsid w:val="004A06A0"/>
    <w:rsid w:val="004A07E8"/>
    <w:rsid w:val="004A0913"/>
    <w:rsid w:val="004A0946"/>
    <w:rsid w:val="004A0963"/>
    <w:rsid w:val="004A09AF"/>
    <w:rsid w:val="004A0A09"/>
    <w:rsid w:val="004A0D4C"/>
    <w:rsid w:val="004A0E42"/>
    <w:rsid w:val="004A0E83"/>
    <w:rsid w:val="004A0F2E"/>
    <w:rsid w:val="004A0F7A"/>
    <w:rsid w:val="004A1196"/>
    <w:rsid w:val="004A11C8"/>
    <w:rsid w:val="004A1295"/>
    <w:rsid w:val="004A13A6"/>
    <w:rsid w:val="004A13FD"/>
    <w:rsid w:val="004A1586"/>
    <w:rsid w:val="004A1659"/>
    <w:rsid w:val="004A165E"/>
    <w:rsid w:val="004A17A4"/>
    <w:rsid w:val="004A1845"/>
    <w:rsid w:val="004A1854"/>
    <w:rsid w:val="004A1C12"/>
    <w:rsid w:val="004A1C6B"/>
    <w:rsid w:val="004A1C7E"/>
    <w:rsid w:val="004A1E14"/>
    <w:rsid w:val="004A1EB3"/>
    <w:rsid w:val="004A1EE5"/>
    <w:rsid w:val="004A23C6"/>
    <w:rsid w:val="004A2443"/>
    <w:rsid w:val="004A2477"/>
    <w:rsid w:val="004A24B9"/>
    <w:rsid w:val="004A2519"/>
    <w:rsid w:val="004A271B"/>
    <w:rsid w:val="004A271D"/>
    <w:rsid w:val="004A28C6"/>
    <w:rsid w:val="004A2939"/>
    <w:rsid w:val="004A2A7A"/>
    <w:rsid w:val="004A2DB2"/>
    <w:rsid w:val="004A2E6E"/>
    <w:rsid w:val="004A2F5D"/>
    <w:rsid w:val="004A308F"/>
    <w:rsid w:val="004A327A"/>
    <w:rsid w:val="004A33A2"/>
    <w:rsid w:val="004A33E1"/>
    <w:rsid w:val="004A3446"/>
    <w:rsid w:val="004A3527"/>
    <w:rsid w:val="004A36A6"/>
    <w:rsid w:val="004A373C"/>
    <w:rsid w:val="004A3843"/>
    <w:rsid w:val="004A384B"/>
    <w:rsid w:val="004A395A"/>
    <w:rsid w:val="004A3BB8"/>
    <w:rsid w:val="004A3DC5"/>
    <w:rsid w:val="004A3DF8"/>
    <w:rsid w:val="004A41F4"/>
    <w:rsid w:val="004A44FB"/>
    <w:rsid w:val="004A484B"/>
    <w:rsid w:val="004A491E"/>
    <w:rsid w:val="004A4F03"/>
    <w:rsid w:val="004A4F28"/>
    <w:rsid w:val="004A5215"/>
    <w:rsid w:val="004A52E3"/>
    <w:rsid w:val="004A535B"/>
    <w:rsid w:val="004A5369"/>
    <w:rsid w:val="004A53DD"/>
    <w:rsid w:val="004A55C9"/>
    <w:rsid w:val="004A57DF"/>
    <w:rsid w:val="004A595E"/>
    <w:rsid w:val="004A596F"/>
    <w:rsid w:val="004A5AA8"/>
    <w:rsid w:val="004A5BD7"/>
    <w:rsid w:val="004A5CEC"/>
    <w:rsid w:val="004A5E6E"/>
    <w:rsid w:val="004A5F70"/>
    <w:rsid w:val="004A6083"/>
    <w:rsid w:val="004A627D"/>
    <w:rsid w:val="004A6291"/>
    <w:rsid w:val="004A630F"/>
    <w:rsid w:val="004A6366"/>
    <w:rsid w:val="004A6463"/>
    <w:rsid w:val="004A6518"/>
    <w:rsid w:val="004A65C7"/>
    <w:rsid w:val="004A677E"/>
    <w:rsid w:val="004A6858"/>
    <w:rsid w:val="004A6A66"/>
    <w:rsid w:val="004A6A90"/>
    <w:rsid w:val="004A6DBC"/>
    <w:rsid w:val="004A6E36"/>
    <w:rsid w:val="004A6F24"/>
    <w:rsid w:val="004A7065"/>
    <w:rsid w:val="004A743C"/>
    <w:rsid w:val="004A7544"/>
    <w:rsid w:val="004A7744"/>
    <w:rsid w:val="004A7924"/>
    <w:rsid w:val="004A7B35"/>
    <w:rsid w:val="004A7BDB"/>
    <w:rsid w:val="004A7DF7"/>
    <w:rsid w:val="004A7F69"/>
    <w:rsid w:val="004B0024"/>
    <w:rsid w:val="004B00CD"/>
    <w:rsid w:val="004B01D0"/>
    <w:rsid w:val="004B02CC"/>
    <w:rsid w:val="004B03C0"/>
    <w:rsid w:val="004B0733"/>
    <w:rsid w:val="004B099B"/>
    <w:rsid w:val="004B09D3"/>
    <w:rsid w:val="004B0B04"/>
    <w:rsid w:val="004B0B22"/>
    <w:rsid w:val="004B0B7F"/>
    <w:rsid w:val="004B0C1C"/>
    <w:rsid w:val="004B0D09"/>
    <w:rsid w:val="004B0EF2"/>
    <w:rsid w:val="004B0FEE"/>
    <w:rsid w:val="004B1006"/>
    <w:rsid w:val="004B1089"/>
    <w:rsid w:val="004B10CA"/>
    <w:rsid w:val="004B10DB"/>
    <w:rsid w:val="004B1265"/>
    <w:rsid w:val="004B12BF"/>
    <w:rsid w:val="004B134E"/>
    <w:rsid w:val="004B14D0"/>
    <w:rsid w:val="004B1641"/>
    <w:rsid w:val="004B1723"/>
    <w:rsid w:val="004B1830"/>
    <w:rsid w:val="004B1930"/>
    <w:rsid w:val="004B1A38"/>
    <w:rsid w:val="004B1B2A"/>
    <w:rsid w:val="004B1E29"/>
    <w:rsid w:val="004B1F0C"/>
    <w:rsid w:val="004B1FC4"/>
    <w:rsid w:val="004B2011"/>
    <w:rsid w:val="004B2119"/>
    <w:rsid w:val="004B21EA"/>
    <w:rsid w:val="004B2282"/>
    <w:rsid w:val="004B260C"/>
    <w:rsid w:val="004B27DD"/>
    <w:rsid w:val="004B289C"/>
    <w:rsid w:val="004B2B7B"/>
    <w:rsid w:val="004B2BA9"/>
    <w:rsid w:val="004B2C6F"/>
    <w:rsid w:val="004B2D65"/>
    <w:rsid w:val="004B2DD0"/>
    <w:rsid w:val="004B2E47"/>
    <w:rsid w:val="004B303B"/>
    <w:rsid w:val="004B309B"/>
    <w:rsid w:val="004B35B5"/>
    <w:rsid w:val="004B36CB"/>
    <w:rsid w:val="004B3833"/>
    <w:rsid w:val="004B3858"/>
    <w:rsid w:val="004B3959"/>
    <w:rsid w:val="004B3B67"/>
    <w:rsid w:val="004B3FAF"/>
    <w:rsid w:val="004B3FDB"/>
    <w:rsid w:val="004B3FEC"/>
    <w:rsid w:val="004B408E"/>
    <w:rsid w:val="004B4146"/>
    <w:rsid w:val="004B43C2"/>
    <w:rsid w:val="004B44AE"/>
    <w:rsid w:val="004B4509"/>
    <w:rsid w:val="004B4AF1"/>
    <w:rsid w:val="004B4D26"/>
    <w:rsid w:val="004B4FDF"/>
    <w:rsid w:val="004B5173"/>
    <w:rsid w:val="004B5270"/>
    <w:rsid w:val="004B568D"/>
    <w:rsid w:val="004B575F"/>
    <w:rsid w:val="004B59B9"/>
    <w:rsid w:val="004B5CEE"/>
    <w:rsid w:val="004B5DAC"/>
    <w:rsid w:val="004B5DBA"/>
    <w:rsid w:val="004B607B"/>
    <w:rsid w:val="004B60E0"/>
    <w:rsid w:val="004B65C3"/>
    <w:rsid w:val="004B65E6"/>
    <w:rsid w:val="004B6703"/>
    <w:rsid w:val="004B680B"/>
    <w:rsid w:val="004B6AA7"/>
    <w:rsid w:val="004B6D9D"/>
    <w:rsid w:val="004B6DCB"/>
    <w:rsid w:val="004B6FFF"/>
    <w:rsid w:val="004B70CB"/>
    <w:rsid w:val="004B7138"/>
    <w:rsid w:val="004B7212"/>
    <w:rsid w:val="004B726A"/>
    <w:rsid w:val="004B73DF"/>
    <w:rsid w:val="004B74AC"/>
    <w:rsid w:val="004B74BB"/>
    <w:rsid w:val="004B74D9"/>
    <w:rsid w:val="004B75E2"/>
    <w:rsid w:val="004B7614"/>
    <w:rsid w:val="004B7805"/>
    <w:rsid w:val="004B78BE"/>
    <w:rsid w:val="004B78BF"/>
    <w:rsid w:val="004B79D5"/>
    <w:rsid w:val="004B7C81"/>
    <w:rsid w:val="004B7C98"/>
    <w:rsid w:val="004B7CC2"/>
    <w:rsid w:val="004B7CCD"/>
    <w:rsid w:val="004B7DBE"/>
    <w:rsid w:val="004B7F80"/>
    <w:rsid w:val="004C0084"/>
    <w:rsid w:val="004C0452"/>
    <w:rsid w:val="004C064B"/>
    <w:rsid w:val="004C067F"/>
    <w:rsid w:val="004C0798"/>
    <w:rsid w:val="004C07A1"/>
    <w:rsid w:val="004C0B53"/>
    <w:rsid w:val="004C0B64"/>
    <w:rsid w:val="004C0D8E"/>
    <w:rsid w:val="004C0DA6"/>
    <w:rsid w:val="004C0E58"/>
    <w:rsid w:val="004C0EC2"/>
    <w:rsid w:val="004C0EFD"/>
    <w:rsid w:val="004C0F0A"/>
    <w:rsid w:val="004C0F88"/>
    <w:rsid w:val="004C0FA5"/>
    <w:rsid w:val="004C0FEF"/>
    <w:rsid w:val="004C13FC"/>
    <w:rsid w:val="004C14C4"/>
    <w:rsid w:val="004C14CC"/>
    <w:rsid w:val="004C16F9"/>
    <w:rsid w:val="004C19AB"/>
    <w:rsid w:val="004C1A0C"/>
    <w:rsid w:val="004C1F7D"/>
    <w:rsid w:val="004C23BC"/>
    <w:rsid w:val="004C2408"/>
    <w:rsid w:val="004C2632"/>
    <w:rsid w:val="004C2685"/>
    <w:rsid w:val="004C26D1"/>
    <w:rsid w:val="004C2839"/>
    <w:rsid w:val="004C28FF"/>
    <w:rsid w:val="004C2BE8"/>
    <w:rsid w:val="004C2C55"/>
    <w:rsid w:val="004C2E3A"/>
    <w:rsid w:val="004C2FCA"/>
    <w:rsid w:val="004C306F"/>
    <w:rsid w:val="004C3070"/>
    <w:rsid w:val="004C30A6"/>
    <w:rsid w:val="004C3639"/>
    <w:rsid w:val="004C367F"/>
    <w:rsid w:val="004C3687"/>
    <w:rsid w:val="004C3906"/>
    <w:rsid w:val="004C392B"/>
    <w:rsid w:val="004C3AEF"/>
    <w:rsid w:val="004C3B18"/>
    <w:rsid w:val="004C3C20"/>
    <w:rsid w:val="004C3D9A"/>
    <w:rsid w:val="004C3FDA"/>
    <w:rsid w:val="004C406D"/>
    <w:rsid w:val="004C40CA"/>
    <w:rsid w:val="004C413A"/>
    <w:rsid w:val="004C41CC"/>
    <w:rsid w:val="004C446E"/>
    <w:rsid w:val="004C45F8"/>
    <w:rsid w:val="004C460A"/>
    <w:rsid w:val="004C466F"/>
    <w:rsid w:val="004C471E"/>
    <w:rsid w:val="004C4788"/>
    <w:rsid w:val="004C4871"/>
    <w:rsid w:val="004C48E2"/>
    <w:rsid w:val="004C4A19"/>
    <w:rsid w:val="004C4B19"/>
    <w:rsid w:val="004C4C59"/>
    <w:rsid w:val="004C4CF2"/>
    <w:rsid w:val="004C5389"/>
    <w:rsid w:val="004C5616"/>
    <w:rsid w:val="004C56B1"/>
    <w:rsid w:val="004C5724"/>
    <w:rsid w:val="004C58EC"/>
    <w:rsid w:val="004C59F1"/>
    <w:rsid w:val="004C5E63"/>
    <w:rsid w:val="004C5EF3"/>
    <w:rsid w:val="004C5F28"/>
    <w:rsid w:val="004C5F4A"/>
    <w:rsid w:val="004C60E9"/>
    <w:rsid w:val="004C6337"/>
    <w:rsid w:val="004C6458"/>
    <w:rsid w:val="004C6608"/>
    <w:rsid w:val="004C66D7"/>
    <w:rsid w:val="004C675F"/>
    <w:rsid w:val="004C67D3"/>
    <w:rsid w:val="004C686F"/>
    <w:rsid w:val="004C696D"/>
    <w:rsid w:val="004C6A69"/>
    <w:rsid w:val="004C6AA5"/>
    <w:rsid w:val="004C6B0C"/>
    <w:rsid w:val="004C6DCB"/>
    <w:rsid w:val="004C6DFB"/>
    <w:rsid w:val="004C6ED6"/>
    <w:rsid w:val="004C6F46"/>
    <w:rsid w:val="004C7077"/>
    <w:rsid w:val="004C716E"/>
    <w:rsid w:val="004C720C"/>
    <w:rsid w:val="004C7484"/>
    <w:rsid w:val="004C7639"/>
    <w:rsid w:val="004C77F5"/>
    <w:rsid w:val="004C79E2"/>
    <w:rsid w:val="004C7A49"/>
    <w:rsid w:val="004C7DCE"/>
    <w:rsid w:val="004C7E78"/>
    <w:rsid w:val="004D00A8"/>
    <w:rsid w:val="004D00FE"/>
    <w:rsid w:val="004D01B9"/>
    <w:rsid w:val="004D020B"/>
    <w:rsid w:val="004D0234"/>
    <w:rsid w:val="004D02A0"/>
    <w:rsid w:val="004D0538"/>
    <w:rsid w:val="004D058F"/>
    <w:rsid w:val="004D0764"/>
    <w:rsid w:val="004D07AD"/>
    <w:rsid w:val="004D08CD"/>
    <w:rsid w:val="004D0B64"/>
    <w:rsid w:val="004D0D36"/>
    <w:rsid w:val="004D0D71"/>
    <w:rsid w:val="004D10F7"/>
    <w:rsid w:val="004D11AF"/>
    <w:rsid w:val="004D11E5"/>
    <w:rsid w:val="004D1395"/>
    <w:rsid w:val="004D149F"/>
    <w:rsid w:val="004D16A4"/>
    <w:rsid w:val="004D16D7"/>
    <w:rsid w:val="004D1774"/>
    <w:rsid w:val="004D1B52"/>
    <w:rsid w:val="004D1BAB"/>
    <w:rsid w:val="004D1C1A"/>
    <w:rsid w:val="004D1E10"/>
    <w:rsid w:val="004D1E4B"/>
    <w:rsid w:val="004D2048"/>
    <w:rsid w:val="004D2301"/>
    <w:rsid w:val="004D2442"/>
    <w:rsid w:val="004D24A0"/>
    <w:rsid w:val="004D2537"/>
    <w:rsid w:val="004D28C4"/>
    <w:rsid w:val="004D295A"/>
    <w:rsid w:val="004D2A01"/>
    <w:rsid w:val="004D2A6B"/>
    <w:rsid w:val="004D2CE7"/>
    <w:rsid w:val="004D2DFD"/>
    <w:rsid w:val="004D2E06"/>
    <w:rsid w:val="004D2EA4"/>
    <w:rsid w:val="004D2EDA"/>
    <w:rsid w:val="004D2FAD"/>
    <w:rsid w:val="004D320D"/>
    <w:rsid w:val="004D350C"/>
    <w:rsid w:val="004D39CE"/>
    <w:rsid w:val="004D3A30"/>
    <w:rsid w:val="004D3B03"/>
    <w:rsid w:val="004D3B10"/>
    <w:rsid w:val="004D3B55"/>
    <w:rsid w:val="004D3B97"/>
    <w:rsid w:val="004D3B9D"/>
    <w:rsid w:val="004D3C2A"/>
    <w:rsid w:val="004D3C88"/>
    <w:rsid w:val="004D3DBC"/>
    <w:rsid w:val="004D3DCB"/>
    <w:rsid w:val="004D3F58"/>
    <w:rsid w:val="004D401F"/>
    <w:rsid w:val="004D42FD"/>
    <w:rsid w:val="004D4525"/>
    <w:rsid w:val="004D453F"/>
    <w:rsid w:val="004D460B"/>
    <w:rsid w:val="004D465B"/>
    <w:rsid w:val="004D4761"/>
    <w:rsid w:val="004D4932"/>
    <w:rsid w:val="004D495B"/>
    <w:rsid w:val="004D4A3E"/>
    <w:rsid w:val="004D4C33"/>
    <w:rsid w:val="004D4E5A"/>
    <w:rsid w:val="004D4E99"/>
    <w:rsid w:val="004D4FDE"/>
    <w:rsid w:val="004D50C0"/>
    <w:rsid w:val="004D5120"/>
    <w:rsid w:val="004D5123"/>
    <w:rsid w:val="004D529D"/>
    <w:rsid w:val="004D5432"/>
    <w:rsid w:val="004D5590"/>
    <w:rsid w:val="004D5706"/>
    <w:rsid w:val="004D578E"/>
    <w:rsid w:val="004D583E"/>
    <w:rsid w:val="004D58C9"/>
    <w:rsid w:val="004D5C0E"/>
    <w:rsid w:val="004D5C31"/>
    <w:rsid w:val="004D6034"/>
    <w:rsid w:val="004D619E"/>
    <w:rsid w:val="004D62AB"/>
    <w:rsid w:val="004D62E2"/>
    <w:rsid w:val="004D6391"/>
    <w:rsid w:val="004D6655"/>
    <w:rsid w:val="004D6707"/>
    <w:rsid w:val="004D670F"/>
    <w:rsid w:val="004D6759"/>
    <w:rsid w:val="004D69AE"/>
    <w:rsid w:val="004D69B6"/>
    <w:rsid w:val="004D69D2"/>
    <w:rsid w:val="004D6B44"/>
    <w:rsid w:val="004D6B59"/>
    <w:rsid w:val="004D6BAA"/>
    <w:rsid w:val="004D6C55"/>
    <w:rsid w:val="004D6CA2"/>
    <w:rsid w:val="004D7272"/>
    <w:rsid w:val="004D733A"/>
    <w:rsid w:val="004D7460"/>
    <w:rsid w:val="004D7465"/>
    <w:rsid w:val="004D7538"/>
    <w:rsid w:val="004D7699"/>
    <w:rsid w:val="004D7898"/>
    <w:rsid w:val="004D78B4"/>
    <w:rsid w:val="004D7968"/>
    <w:rsid w:val="004D7A34"/>
    <w:rsid w:val="004D7A92"/>
    <w:rsid w:val="004D7B6D"/>
    <w:rsid w:val="004D7D17"/>
    <w:rsid w:val="004E01FF"/>
    <w:rsid w:val="004E03ED"/>
    <w:rsid w:val="004E054B"/>
    <w:rsid w:val="004E05F9"/>
    <w:rsid w:val="004E074F"/>
    <w:rsid w:val="004E0A3E"/>
    <w:rsid w:val="004E0B47"/>
    <w:rsid w:val="004E0C1F"/>
    <w:rsid w:val="004E0DEA"/>
    <w:rsid w:val="004E0E84"/>
    <w:rsid w:val="004E0FD5"/>
    <w:rsid w:val="004E0FDC"/>
    <w:rsid w:val="004E10B7"/>
    <w:rsid w:val="004E1796"/>
    <w:rsid w:val="004E1884"/>
    <w:rsid w:val="004E19AF"/>
    <w:rsid w:val="004E1B79"/>
    <w:rsid w:val="004E1BA0"/>
    <w:rsid w:val="004E1D7E"/>
    <w:rsid w:val="004E1D8E"/>
    <w:rsid w:val="004E1E71"/>
    <w:rsid w:val="004E1ED9"/>
    <w:rsid w:val="004E1EFF"/>
    <w:rsid w:val="004E1FCE"/>
    <w:rsid w:val="004E20CB"/>
    <w:rsid w:val="004E2122"/>
    <w:rsid w:val="004E274D"/>
    <w:rsid w:val="004E2816"/>
    <w:rsid w:val="004E29AC"/>
    <w:rsid w:val="004E2BB5"/>
    <w:rsid w:val="004E2CF4"/>
    <w:rsid w:val="004E2D16"/>
    <w:rsid w:val="004E2DCC"/>
    <w:rsid w:val="004E2E94"/>
    <w:rsid w:val="004E30B2"/>
    <w:rsid w:val="004E30B4"/>
    <w:rsid w:val="004E30C4"/>
    <w:rsid w:val="004E318E"/>
    <w:rsid w:val="004E328A"/>
    <w:rsid w:val="004E3392"/>
    <w:rsid w:val="004E34C3"/>
    <w:rsid w:val="004E3862"/>
    <w:rsid w:val="004E3892"/>
    <w:rsid w:val="004E3A27"/>
    <w:rsid w:val="004E3AF0"/>
    <w:rsid w:val="004E3B91"/>
    <w:rsid w:val="004E3D97"/>
    <w:rsid w:val="004E3DD8"/>
    <w:rsid w:val="004E3FBD"/>
    <w:rsid w:val="004E40BF"/>
    <w:rsid w:val="004E42F5"/>
    <w:rsid w:val="004E439D"/>
    <w:rsid w:val="004E447A"/>
    <w:rsid w:val="004E4556"/>
    <w:rsid w:val="004E45CA"/>
    <w:rsid w:val="004E45EC"/>
    <w:rsid w:val="004E463D"/>
    <w:rsid w:val="004E4652"/>
    <w:rsid w:val="004E46D6"/>
    <w:rsid w:val="004E476A"/>
    <w:rsid w:val="004E481F"/>
    <w:rsid w:val="004E48AD"/>
    <w:rsid w:val="004E49CC"/>
    <w:rsid w:val="004E4F6C"/>
    <w:rsid w:val="004E5073"/>
    <w:rsid w:val="004E52C3"/>
    <w:rsid w:val="004E54EE"/>
    <w:rsid w:val="004E555E"/>
    <w:rsid w:val="004E5629"/>
    <w:rsid w:val="004E5640"/>
    <w:rsid w:val="004E56FA"/>
    <w:rsid w:val="004E5981"/>
    <w:rsid w:val="004E5C35"/>
    <w:rsid w:val="004E5C6A"/>
    <w:rsid w:val="004E5E18"/>
    <w:rsid w:val="004E5F93"/>
    <w:rsid w:val="004E6062"/>
    <w:rsid w:val="004E60D0"/>
    <w:rsid w:val="004E62E6"/>
    <w:rsid w:val="004E6316"/>
    <w:rsid w:val="004E64B4"/>
    <w:rsid w:val="004E6892"/>
    <w:rsid w:val="004E6997"/>
    <w:rsid w:val="004E6BFB"/>
    <w:rsid w:val="004E6CE8"/>
    <w:rsid w:val="004E6E41"/>
    <w:rsid w:val="004E6EDA"/>
    <w:rsid w:val="004E6F59"/>
    <w:rsid w:val="004E6F9F"/>
    <w:rsid w:val="004E7003"/>
    <w:rsid w:val="004E7040"/>
    <w:rsid w:val="004E7214"/>
    <w:rsid w:val="004E728A"/>
    <w:rsid w:val="004E73CD"/>
    <w:rsid w:val="004E78F6"/>
    <w:rsid w:val="004E7A15"/>
    <w:rsid w:val="004E7AB6"/>
    <w:rsid w:val="004E7C42"/>
    <w:rsid w:val="004E7E17"/>
    <w:rsid w:val="004E7E34"/>
    <w:rsid w:val="004E7F6F"/>
    <w:rsid w:val="004F00F3"/>
    <w:rsid w:val="004F04E5"/>
    <w:rsid w:val="004F05E9"/>
    <w:rsid w:val="004F0606"/>
    <w:rsid w:val="004F06F5"/>
    <w:rsid w:val="004F07AB"/>
    <w:rsid w:val="004F085E"/>
    <w:rsid w:val="004F0884"/>
    <w:rsid w:val="004F0A8D"/>
    <w:rsid w:val="004F0B4A"/>
    <w:rsid w:val="004F0CE9"/>
    <w:rsid w:val="004F0D05"/>
    <w:rsid w:val="004F0DC5"/>
    <w:rsid w:val="004F0F71"/>
    <w:rsid w:val="004F0FE1"/>
    <w:rsid w:val="004F1251"/>
    <w:rsid w:val="004F1258"/>
    <w:rsid w:val="004F12B1"/>
    <w:rsid w:val="004F1420"/>
    <w:rsid w:val="004F1498"/>
    <w:rsid w:val="004F152B"/>
    <w:rsid w:val="004F172A"/>
    <w:rsid w:val="004F178C"/>
    <w:rsid w:val="004F1A0F"/>
    <w:rsid w:val="004F1A75"/>
    <w:rsid w:val="004F1CC7"/>
    <w:rsid w:val="004F1E19"/>
    <w:rsid w:val="004F1E44"/>
    <w:rsid w:val="004F1F2B"/>
    <w:rsid w:val="004F1FD8"/>
    <w:rsid w:val="004F2061"/>
    <w:rsid w:val="004F2191"/>
    <w:rsid w:val="004F2232"/>
    <w:rsid w:val="004F23F8"/>
    <w:rsid w:val="004F24AD"/>
    <w:rsid w:val="004F2580"/>
    <w:rsid w:val="004F25BB"/>
    <w:rsid w:val="004F25FF"/>
    <w:rsid w:val="004F2726"/>
    <w:rsid w:val="004F2946"/>
    <w:rsid w:val="004F2AA4"/>
    <w:rsid w:val="004F2AEE"/>
    <w:rsid w:val="004F2B14"/>
    <w:rsid w:val="004F2B2A"/>
    <w:rsid w:val="004F2C33"/>
    <w:rsid w:val="004F2CEE"/>
    <w:rsid w:val="004F2D29"/>
    <w:rsid w:val="004F2D73"/>
    <w:rsid w:val="004F2F46"/>
    <w:rsid w:val="004F319B"/>
    <w:rsid w:val="004F31BD"/>
    <w:rsid w:val="004F3228"/>
    <w:rsid w:val="004F323C"/>
    <w:rsid w:val="004F33C5"/>
    <w:rsid w:val="004F3465"/>
    <w:rsid w:val="004F3484"/>
    <w:rsid w:val="004F35EB"/>
    <w:rsid w:val="004F3822"/>
    <w:rsid w:val="004F3846"/>
    <w:rsid w:val="004F3A91"/>
    <w:rsid w:val="004F3CCF"/>
    <w:rsid w:val="004F3D3C"/>
    <w:rsid w:val="004F41B2"/>
    <w:rsid w:val="004F4210"/>
    <w:rsid w:val="004F424C"/>
    <w:rsid w:val="004F434F"/>
    <w:rsid w:val="004F46A1"/>
    <w:rsid w:val="004F4782"/>
    <w:rsid w:val="004F484C"/>
    <w:rsid w:val="004F4883"/>
    <w:rsid w:val="004F4903"/>
    <w:rsid w:val="004F4B7A"/>
    <w:rsid w:val="004F4D06"/>
    <w:rsid w:val="004F4E06"/>
    <w:rsid w:val="004F4F41"/>
    <w:rsid w:val="004F519D"/>
    <w:rsid w:val="004F52D2"/>
    <w:rsid w:val="004F5410"/>
    <w:rsid w:val="004F5528"/>
    <w:rsid w:val="004F5633"/>
    <w:rsid w:val="004F56AA"/>
    <w:rsid w:val="004F56D5"/>
    <w:rsid w:val="004F591C"/>
    <w:rsid w:val="004F599F"/>
    <w:rsid w:val="004F5B75"/>
    <w:rsid w:val="004F5FCC"/>
    <w:rsid w:val="004F62FA"/>
    <w:rsid w:val="004F6378"/>
    <w:rsid w:val="004F64E6"/>
    <w:rsid w:val="004F6645"/>
    <w:rsid w:val="004F67D1"/>
    <w:rsid w:val="004F6A5C"/>
    <w:rsid w:val="004F6B88"/>
    <w:rsid w:val="004F6B8E"/>
    <w:rsid w:val="004F6D95"/>
    <w:rsid w:val="004F6DAD"/>
    <w:rsid w:val="004F6E02"/>
    <w:rsid w:val="004F6E33"/>
    <w:rsid w:val="004F6E93"/>
    <w:rsid w:val="004F6F89"/>
    <w:rsid w:val="004F7034"/>
    <w:rsid w:val="004F70A7"/>
    <w:rsid w:val="004F716C"/>
    <w:rsid w:val="004F7477"/>
    <w:rsid w:val="004F785A"/>
    <w:rsid w:val="004F7A8A"/>
    <w:rsid w:val="004F7A93"/>
    <w:rsid w:val="004F7BE9"/>
    <w:rsid w:val="004F7C25"/>
    <w:rsid w:val="004F7F2D"/>
    <w:rsid w:val="004F7F54"/>
    <w:rsid w:val="0050013F"/>
    <w:rsid w:val="005001B8"/>
    <w:rsid w:val="0050063F"/>
    <w:rsid w:val="005009E2"/>
    <w:rsid w:val="00500D94"/>
    <w:rsid w:val="00500E99"/>
    <w:rsid w:val="00500F9F"/>
    <w:rsid w:val="00500FAD"/>
    <w:rsid w:val="00500FED"/>
    <w:rsid w:val="0050107D"/>
    <w:rsid w:val="005010A6"/>
    <w:rsid w:val="00501377"/>
    <w:rsid w:val="005013BE"/>
    <w:rsid w:val="00501530"/>
    <w:rsid w:val="005016B2"/>
    <w:rsid w:val="00501867"/>
    <w:rsid w:val="005019CF"/>
    <w:rsid w:val="00501AC5"/>
    <w:rsid w:val="00501B87"/>
    <w:rsid w:val="00501C15"/>
    <w:rsid w:val="00501C5B"/>
    <w:rsid w:val="00501F2A"/>
    <w:rsid w:val="00502179"/>
    <w:rsid w:val="005023DD"/>
    <w:rsid w:val="00502423"/>
    <w:rsid w:val="005024D5"/>
    <w:rsid w:val="0050250F"/>
    <w:rsid w:val="00502597"/>
    <w:rsid w:val="005026A8"/>
    <w:rsid w:val="0050285F"/>
    <w:rsid w:val="00502C96"/>
    <w:rsid w:val="00502CC9"/>
    <w:rsid w:val="00502D56"/>
    <w:rsid w:val="00502DB3"/>
    <w:rsid w:val="00502E15"/>
    <w:rsid w:val="00502E8C"/>
    <w:rsid w:val="00502ECE"/>
    <w:rsid w:val="00502F16"/>
    <w:rsid w:val="0050311D"/>
    <w:rsid w:val="00503133"/>
    <w:rsid w:val="00503379"/>
    <w:rsid w:val="005033D9"/>
    <w:rsid w:val="00503441"/>
    <w:rsid w:val="005035BF"/>
    <w:rsid w:val="00503656"/>
    <w:rsid w:val="005037FC"/>
    <w:rsid w:val="00503A09"/>
    <w:rsid w:val="00503DEA"/>
    <w:rsid w:val="00503E3E"/>
    <w:rsid w:val="00503EF6"/>
    <w:rsid w:val="00503F35"/>
    <w:rsid w:val="00503FBA"/>
    <w:rsid w:val="005044CD"/>
    <w:rsid w:val="0050456A"/>
    <w:rsid w:val="0050464C"/>
    <w:rsid w:val="00504661"/>
    <w:rsid w:val="00504693"/>
    <w:rsid w:val="00504721"/>
    <w:rsid w:val="005049DA"/>
    <w:rsid w:val="00504A68"/>
    <w:rsid w:val="00504B27"/>
    <w:rsid w:val="00504B84"/>
    <w:rsid w:val="00504CAF"/>
    <w:rsid w:val="00504CFC"/>
    <w:rsid w:val="00504E89"/>
    <w:rsid w:val="00504FCD"/>
    <w:rsid w:val="00504FE0"/>
    <w:rsid w:val="00505039"/>
    <w:rsid w:val="00505078"/>
    <w:rsid w:val="0050522B"/>
    <w:rsid w:val="005052C2"/>
    <w:rsid w:val="00505493"/>
    <w:rsid w:val="00505704"/>
    <w:rsid w:val="00505949"/>
    <w:rsid w:val="005059F5"/>
    <w:rsid w:val="00505A5C"/>
    <w:rsid w:val="00505B4D"/>
    <w:rsid w:val="00506024"/>
    <w:rsid w:val="005060AD"/>
    <w:rsid w:val="00506188"/>
    <w:rsid w:val="005061BD"/>
    <w:rsid w:val="005061CD"/>
    <w:rsid w:val="0050637A"/>
    <w:rsid w:val="00506539"/>
    <w:rsid w:val="00506668"/>
    <w:rsid w:val="005069B4"/>
    <w:rsid w:val="00506F17"/>
    <w:rsid w:val="005070D7"/>
    <w:rsid w:val="00507162"/>
    <w:rsid w:val="00507261"/>
    <w:rsid w:val="00507645"/>
    <w:rsid w:val="0050764E"/>
    <w:rsid w:val="005076DD"/>
    <w:rsid w:val="005076F5"/>
    <w:rsid w:val="005078DB"/>
    <w:rsid w:val="00507B37"/>
    <w:rsid w:val="00507B44"/>
    <w:rsid w:val="00507C99"/>
    <w:rsid w:val="005100E0"/>
    <w:rsid w:val="00510123"/>
    <w:rsid w:val="0051013A"/>
    <w:rsid w:val="00510265"/>
    <w:rsid w:val="0051026B"/>
    <w:rsid w:val="00510381"/>
    <w:rsid w:val="00510441"/>
    <w:rsid w:val="00510452"/>
    <w:rsid w:val="00510548"/>
    <w:rsid w:val="005105BE"/>
    <w:rsid w:val="00510660"/>
    <w:rsid w:val="0051075E"/>
    <w:rsid w:val="0051078E"/>
    <w:rsid w:val="005108B5"/>
    <w:rsid w:val="005109B3"/>
    <w:rsid w:val="00510C48"/>
    <w:rsid w:val="00510E37"/>
    <w:rsid w:val="00510EDC"/>
    <w:rsid w:val="00510FDA"/>
    <w:rsid w:val="00511008"/>
    <w:rsid w:val="0051130A"/>
    <w:rsid w:val="005113CC"/>
    <w:rsid w:val="0051140F"/>
    <w:rsid w:val="00511477"/>
    <w:rsid w:val="005115B9"/>
    <w:rsid w:val="005116FB"/>
    <w:rsid w:val="00511723"/>
    <w:rsid w:val="005118BD"/>
    <w:rsid w:val="00511980"/>
    <w:rsid w:val="005119D5"/>
    <w:rsid w:val="00511A30"/>
    <w:rsid w:val="00511A3A"/>
    <w:rsid w:val="00511AFC"/>
    <w:rsid w:val="00511C0F"/>
    <w:rsid w:val="00511CA9"/>
    <w:rsid w:val="00511E93"/>
    <w:rsid w:val="00512179"/>
    <w:rsid w:val="0051225E"/>
    <w:rsid w:val="005122A0"/>
    <w:rsid w:val="00512708"/>
    <w:rsid w:val="00512763"/>
    <w:rsid w:val="00512A8D"/>
    <w:rsid w:val="00512DF8"/>
    <w:rsid w:val="00512EC4"/>
    <w:rsid w:val="005130DD"/>
    <w:rsid w:val="0051310E"/>
    <w:rsid w:val="005131AA"/>
    <w:rsid w:val="005131C1"/>
    <w:rsid w:val="005135AF"/>
    <w:rsid w:val="005137FD"/>
    <w:rsid w:val="00513877"/>
    <w:rsid w:val="00513888"/>
    <w:rsid w:val="005138A5"/>
    <w:rsid w:val="00513A67"/>
    <w:rsid w:val="00513B98"/>
    <w:rsid w:val="00513BE5"/>
    <w:rsid w:val="00513CE1"/>
    <w:rsid w:val="00513EB5"/>
    <w:rsid w:val="00513ED6"/>
    <w:rsid w:val="00513EE7"/>
    <w:rsid w:val="00513EE9"/>
    <w:rsid w:val="0051401B"/>
    <w:rsid w:val="00514619"/>
    <w:rsid w:val="0051470B"/>
    <w:rsid w:val="00514799"/>
    <w:rsid w:val="00514837"/>
    <w:rsid w:val="00514A7F"/>
    <w:rsid w:val="00514C34"/>
    <w:rsid w:val="00514CAE"/>
    <w:rsid w:val="00514D9A"/>
    <w:rsid w:val="00514FBB"/>
    <w:rsid w:val="005152CD"/>
    <w:rsid w:val="0051533B"/>
    <w:rsid w:val="005154C0"/>
    <w:rsid w:val="00515582"/>
    <w:rsid w:val="005155BE"/>
    <w:rsid w:val="00515610"/>
    <w:rsid w:val="005156B1"/>
    <w:rsid w:val="005156F0"/>
    <w:rsid w:val="005158B2"/>
    <w:rsid w:val="00515A19"/>
    <w:rsid w:val="00515AFE"/>
    <w:rsid w:val="00515B5E"/>
    <w:rsid w:val="00515C19"/>
    <w:rsid w:val="00515D6B"/>
    <w:rsid w:val="00515DDA"/>
    <w:rsid w:val="00516012"/>
    <w:rsid w:val="00516022"/>
    <w:rsid w:val="00516161"/>
    <w:rsid w:val="005161BB"/>
    <w:rsid w:val="0051628D"/>
    <w:rsid w:val="005162A2"/>
    <w:rsid w:val="005162C2"/>
    <w:rsid w:val="005166AB"/>
    <w:rsid w:val="005166C7"/>
    <w:rsid w:val="005167B5"/>
    <w:rsid w:val="00516829"/>
    <w:rsid w:val="0051687C"/>
    <w:rsid w:val="00516B9F"/>
    <w:rsid w:val="00516CB0"/>
    <w:rsid w:val="00516D8B"/>
    <w:rsid w:val="00516EFD"/>
    <w:rsid w:val="0051709F"/>
    <w:rsid w:val="005170A9"/>
    <w:rsid w:val="005170B0"/>
    <w:rsid w:val="005170E0"/>
    <w:rsid w:val="0051711B"/>
    <w:rsid w:val="00517360"/>
    <w:rsid w:val="00517B0A"/>
    <w:rsid w:val="00517D18"/>
    <w:rsid w:val="00517E29"/>
    <w:rsid w:val="00517F20"/>
    <w:rsid w:val="00517F48"/>
    <w:rsid w:val="00520164"/>
    <w:rsid w:val="005201B2"/>
    <w:rsid w:val="00520318"/>
    <w:rsid w:val="0052037F"/>
    <w:rsid w:val="0052038B"/>
    <w:rsid w:val="00520468"/>
    <w:rsid w:val="005204E8"/>
    <w:rsid w:val="005205DA"/>
    <w:rsid w:val="005206FE"/>
    <w:rsid w:val="005207C5"/>
    <w:rsid w:val="0052089E"/>
    <w:rsid w:val="00520A23"/>
    <w:rsid w:val="00520A72"/>
    <w:rsid w:val="00520AD3"/>
    <w:rsid w:val="00520ADB"/>
    <w:rsid w:val="00520B22"/>
    <w:rsid w:val="00520B27"/>
    <w:rsid w:val="00520C8C"/>
    <w:rsid w:val="00520CD8"/>
    <w:rsid w:val="00520EFA"/>
    <w:rsid w:val="0052100E"/>
    <w:rsid w:val="00521232"/>
    <w:rsid w:val="00521561"/>
    <w:rsid w:val="00521592"/>
    <w:rsid w:val="00521AD8"/>
    <w:rsid w:val="00521B4C"/>
    <w:rsid w:val="00521D93"/>
    <w:rsid w:val="00521DF2"/>
    <w:rsid w:val="00522102"/>
    <w:rsid w:val="00522150"/>
    <w:rsid w:val="0052222A"/>
    <w:rsid w:val="005225A8"/>
    <w:rsid w:val="0052266D"/>
    <w:rsid w:val="005226FD"/>
    <w:rsid w:val="0052279C"/>
    <w:rsid w:val="005227F5"/>
    <w:rsid w:val="00522A67"/>
    <w:rsid w:val="00522B9E"/>
    <w:rsid w:val="00522DD3"/>
    <w:rsid w:val="00522F4E"/>
    <w:rsid w:val="005231CD"/>
    <w:rsid w:val="005231F3"/>
    <w:rsid w:val="00523254"/>
    <w:rsid w:val="00523645"/>
    <w:rsid w:val="005237A6"/>
    <w:rsid w:val="0052384C"/>
    <w:rsid w:val="005239AF"/>
    <w:rsid w:val="00523B16"/>
    <w:rsid w:val="00523C35"/>
    <w:rsid w:val="00523EB4"/>
    <w:rsid w:val="00523FC1"/>
    <w:rsid w:val="0052403D"/>
    <w:rsid w:val="0052424C"/>
    <w:rsid w:val="005242CF"/>
    <w:rsid w:val="005243F0"/>
    <w:rsid w:val="005244E9"/>
    <w:rsid w:val="00524678"/>
    <w:rsid w:val="005247AE"/>
    <w:rsid w:val="00524848"/>
    <w:rsid w:val="00524AA2"/>
    <w:rsid w:val="00524D2D"/>
    <w:rsid w:val="00524D67"/>
    <w:rsid w:val="00524F59"/>
    <w:rsid w:val="00525207"/>
    <w:rsid w:val="0052548E"/>
    <w:rsid w:val="00525531"/>
    <w:rsid w:val="00525689"/>
    <w:rsid w:val="0052569C"/>
    <w:rsid w:val="00525774"/>
    <w:rsid w:val="005258F6"/>
    <w:rsid w:val="00525967"/>
    <w:rsid w:val="00525A46"/>
    <w:rsid w:val="00525BAC"/>
    <w:rsid w:val="00525DF3"/>
    <w:rsid w:val="00525E58"/>
    <w:rsid w:val="00525F59"/>
    <w:rsid w:val="0052603E"/>
    <w:rsid w:val="005260CA"/>
    <w:rsid w:val="00526314"/>
    <w:rsid w:val="00526411"/>
    <w:rsid w:val="00526545"/>
    <w:rsid w:val="005265EB"/>
    <w:rsid w:val="005265FC"/>
    <w:rsid w:val="00526622"/>
    <w:rsid w:val="005268DC"/>
    <w:rsid w:val="00526968"/>
    <w:rsid w:val="00526993"/>
    <w:rsid w:val="00526C93"/>
    <w:rsid w:val="00526CDE"/>
    <w:rsid w:val="00526CEF"/>
    <w:rsid w:val="00526D56"/>
    <w:rsid w:val="00526E6A"/>
    <w:rsid w:val="005270E9"/>
    <w:rsid w:val="00527418"/>
    <w:rsid w:val="0052760E"/>
    <w:rsid w:val="00527778"/>
    <w:rsid w:val="00527B4D"/>
    <w:rsid w:val="00527D82"/>
    <w:rsid w:val="00527E78"/>
    <w:rsid w:val="0053012E"/>
    <w:rsid w:val="005303B8"/>
    <w:rsid w:val="005304C3"/>
    <w:rsid w:val="005305C1"/>
    <w:rsid w:val="005306AD"/>
    <w:rsid w:val="005306FD"/>
    <w:rsid w:val="0053083F"/>
    <w:rsid w:val="00530BA0"/>
    <w:rsid w:val="00530CDC"/>
    <w:rsid w:val="00530CFE"/>
    <w:rsid w:val="00530DD9"/>
    <w:rsid w:val="00530DFD"/>
    <w:rsid w:val="005311B7"/>
    <w:rsid w:val="0053120F"/>
    <w:rsid w:val="0053129F"/>
    <w:rsid w:val="00531545"/>
    <w:rsid w:val="0053159A"/>
    <w:rsid w:val="005315CC"/>
    <w:rsid w:val="005315E0"/>
    <w:rsid w:val="00531A78"/>
    <w:rsid w:val="00531A85"/>
    <w:rsid w:val="00531C9D"/>
    <w:rsid w:val="00531E21"/>
    <w:rsid w:val="00531EEF"/>
    <w:rsid w:val="00532191"/>
    <w:rsid w:val="00532464"/>
    <w:rsid w:val="005328FD"/>
    <w:rsid w:val="0053291B"/>
    <w:rsid w:val="00532923"/>
    <w:rsid w:val="0053292D"/>
    <w:rsid w:val="00532AC4"/>
    <w:rsid w:val="00532C4D"/>
    <w:rsid w:val="00532CD1"/>
    <w:rsid w:val="00532F3D"/>
    <w:rsid w:val="00533030"/>
    <w:rsid w:val="005331B9"/>
    <w:rsid w:val="005331E2"/>
    <w:rsid w:val="005332A4"/>
    <w:rsid w:val="005332C9"/>
    <w:rsid w:val="00533451"/>
    <w:rsid w:val="005335A9"/>
    <w:rsid w:val="005336B8"/>
    <w:rsid w:val="0053378D"/>
    <w:rsid w:val="00533BDF"/>
    <w:rsid w:val="00533E69"/>
    <w:rsid w:val="00533E97"/>
    <w:rsid w:val="00533FF8"/>
    <w:rsid w:val="005340D0"/>
    <w:rsid w:val="00534442"/>
    <w:rsid w:val="005344B3"/>
    <w:rsid w:val="00534907"/>
    <w:rsid w:val="00534B38"/>
    <w:rsid w:val="00534B50"/>
    <w:rsid w:val="00534BF9"/>
    <w:rsid w:val="00534E90"/>
    <w:rsid w:val="005350CC"/>
    <w:rsid w:val="00535249"/>
    <w:rsid w:val="00535284"/>
    <w:rsid w:val="00535400"/>
    <w:rsid w:val="00535461"/>
    <w:rsid w:val="005355AD"/>
    <w:rsid w:val="005355CF"/>
    <w:rsid w:val="005355DE"/>
    <w:rsid w:val="00535667"/>
    <w:rsid w:val="00535712"/>
    <w:rsid w:val="00535751"/>
    <w:rsid w:val="0053575B"/>
    <w:rsid w:val="00535A15"/>
    <w:rsid w:val="00535E93"/>
    <w:rsid w:val="00535F76"/>
    <w:rsid w:val="00535FA2"/>
    <w:rsid w:val="00536045"/>
    <w:rsid w:val="00536063"/>
    <w:rsid w:val="0053608E"/>
    <w:rsid w:val="005361F1"/>
    <w:rsid w:val="005365F2"/>
    <w:rsid w:val="00536729"/>
    <w:rsid w:val="0053679E"/>
    <w:rsid w:val="005367FC"/>
    <w:rsid w:val="00536ABF"/>
    <w:rsid w:val="00536C49"/>
    <w:rsid w:val="005370F2"/>
    <w:rsid w:val="0053710C"/>
    <w:rsid w:val="0053756E"/>
    <w:rsid w:val="005375AA"/>
    <w:rsid w:val="0053778C"/>
    <w:rsid w:val="00537862"/>
    <w:rsid w:val="005378BC"/>
    <w:rsid w:val="00537AF8"/>
    <w:rsid w:val="00537B20"/>
    <w:rsid w:val="00537BF3"/>
    <w:rsid w:val="00537C54"/>
    <w:rsid w:val="00537D91"/>
    <w:rsid w:val="00537E55"/>
    <w:rsid w:val="00537F0B"/>
    <w:rsid w:val="00537F3F"/>
    <w:rsid w:val="0054023A"/>
    <w:rsid w:val="00540390"/>
    <w:rsid w:val="00540409"/>
    <w:rsid w:val="0054042B"/>
    <w:rsid w:val="0054044D"/>
    <w:rsid w:val="00540494"/>
    <w:rsid w:val="005405BC"/>
    <w:rsid w:val="005406C4"/>
    <w:rsid w:val="0054073D"/>
    <w:rsid w:val="0054080A"/>
    <w:rsid w:val="005408B5"/>
    <w:rsid w:val="005408B6"/>
    <w:rsid w:val="005408E1"/>
    <w:rsid w:val="00540902"/>
    <w:rsid w:val="00540D71"/>
    <w:rsid w:val="00540FD3"/>
    <w:rsid w:val="00540FF4"/>
    <w:rsid w:val="005410AF"/>
    <w:rsid w:val="005410C7"/>
    <w:rsid w:val="005411A1"/>
    <w:rsid w:val="005411D3"/>
    <w:rsid w:val="0054130C"/>
    <w:rsid w:val="00541438"/>
    <w:rsid w:val="005414C9"/>
    <w:rsid w:val="005417CF"/>
    <w:rsid w:val="005417D5"/>
    <w:rsid w:val="00541831"/>
    <w:rsid w:val="00541852"/>
    <w:rsid w:val="005418B7"/>
    <w:rsid w:val="005418DD"/>
    <w:rsid w:val="00541C89"/>
    <w:rsid w:val="00541CB5"/>
    <w:rsid w:val="00541DB0"/>
    <w:rsid w:val="00541F6F"/>
    <w:rsid w:val="0054209C"/>
    <w:rsid w:val="005422DB"/>
    <w:rsid w:val="005426EE"/>
    <w:rsid w:val="0054276C"/>
    <w:rsid w:val="005427FA"/>
    <w:rsid w:val="00542868"/>
    <w:rsid w:val="0054296E"/>
    <w:rsid w:val="005429F1"/>
    <w:rsid w:val="00542AA1"/>
    <w:rsid w:val="00542B2D"/>
    <w:rsid w:val="00542C44"/>
    <w:rsid w:val="00542C5C"/>
    <w:rsid w:val="00542DED"/>
    <w:rsid w:val="00542E9F"/>
    <w:rsid w:val="00542FF9"/>
    <w:rsid w:val="0054309A"/>
    <w:rsid w:val="00543197"/>
    <w:rsid w:val="005433BF"/>
    <w:rsid w:val="005435C9"/>
    <w:rsid w:val="005435E1"/>
    <w:rsid w:val="0054361D"/>
    <w:rsid w:val="0054387B"/>
    <w:rsid w:val="00543918"/>
    <w:rsid w:val="00543AE9"/>
    <w:rsid w:val="00543B26"/>
    <w:rsid w:val="00543E3F"/>
    <w:rsid w:val="00543FC4"/>
    <w:rsid w:val="0054402C"/>
    <w:rsid w:val="00544045"/>
    <w:rsid w:val="005441F8"/>
    <w:rsid w:val="005443F7"/>
    <w:rsid w:val="005445BD"/>
    <w:rsid w:val="00544709"/>
    <w:rsid w:val="005448C9"/>
    <w:rsid w:val="00544A89"/>
    <w:rsid w:val="00544BCD"/>
    <w:rsid w:val="00544BDE"/>
    <w:rsid w:val="00544C6E"/>
    <w:rsid w:val="00544D3A"/>
    <w:rsid w:val="00544D5C"/>
    <w:rsid w:val="00544D80"/>
    <w:rsid w:val="00544DD2"/>
    <w:rsid w:val="00544FFE"/>
    <w:rsid w:val="005451B3"/>
    <w:rsid w:val="00545215"/>
    <w:rsid w:val="00545391"/>
    <w:rsid w:val="0054549D"/>
    <w:rsid w:val="005454DD"/>
    <w:rsid w:val="00545521"/>
    <w:rsid w:val="00545638"/>
    <w:rsid w:val="00545690"/>
    <w:rsid w:val="005457C3"/>
    <w:rsid w:val="00545890"/>
    <w:rsid w:val="00545D08"/>
    <w:rsid w:val="0054614F"/>
    <w:rsid w:val="0054623D"/>
    <w:rsid w:val="0054637E"/>
    <w:rsid w:val="0054638C"/>
    <w:rsid w:val="0054641B"/>
    <w:rsid w:val="005464D6"/>
    <w:rsid w:val="0054679B"/>
    <w:rsid w:val="005467E4"/>
    <w:rsid w:val="0054687A"/>
    <w:rsid w:val="005469CE"/>
    <w:rsid w:val="00546AD6"/>
    <w:rsid w:val="00546C05"/>
    <w:rsid w:val="00546C46"/>
    <w:rsid w:val="00546CF7"/>
    <w:rsid w:val="00546DBC"/>
    <w:rsid w:val="00546ECD"/>
    <w:rsid w:val="00546FAB"/>
    <w:rsid w:val="00547140"/>
    <w:rsid w:val="00547166"/>
    <w:rsid w:val="00547344"/>
    <w:rsid w:val="005474D9"/>
    <w:rsid w:val="0054760A"/>
    <w:rsid w:val="005476C7"/>
    <w:rsid w:val="005476DC"/>
    <w:rsid w:val="00547792"/>
    <w:rsid w:val="005477E9"/>
    <w:rsid w:val="00547941"/>
    <w:rsid w:val="00547B74"/>
    <w:rsid w:val="00547C67"/>
    <w:rsid w:val="00547E36"/>
    <w:rsid w:val="005503E8"/>
    <w:rsid w:val="00550642"/>
    <w:rsid w:val="00550643"/>
    <w:rsid w:val="005507DF"/>
    <w:rsid w:val="005507F7"/>
    <w:rsid w:val="005508C6"/>
    <w:rsid w:val="0055092B"/>
    <w:rsid w:val="0055097C"/>
    <w:rsid w:val="00550AE1"/>
    <w:rsid w:val="00550D06"/>
    <w:rsid w:val="00550D35"/>
    <w:rsid w:val="00551194"/>
    <w:rsid w:val="00551665"/>
    <w:rsid w:val="00551674"/>
    <w:rsid w:val="005517FD"/>
    <w:rsid w:val="00551849"/>
    <w:rsid w:val="00551850"/>
    <w:rsid w:val="005518BA"/>
    <w:rsid w:val="005518D5"/>
    <w:rsid w:val="0055191E"/>
    <w:rsid w:val="005519D6"/>
    <w:rsid w:val="00551B67"/>
    <w:rsid w:val="00551B6F"/>
    <w:rsid w:val="00551BAD"/>
    <w:rsid w:val="00551C7E"/>
    <w:rsid w:val="00551E79"/>
    <w:rsid w:val="005520A8"/>
    <w:rsid w:val="005520FC"/>
    <w:rsid w:val="0055219D"/>
    <w:rsid w:val="00552549"/>
    <w:rsid w:val="00552634"/>
    <w:rsid w:val="0055263A"/>
    <w:rsid w:val="005528B6"/>
    <w:rsid w:val="005528BA"/>
    <w:rsid w:val="00552B6D"/>
    <w:rsid w:val="00552D42"/>
    <w:rsid w:val="0055313E"/>
    <w:rsid w:val="0055315B"/>
    <w:rsid w:val="0055329D"/>
    <w:rsid w:val="00553393"/>
    <w:rsid w:val="005533EA"/>
    <w:rsid w:val="00553578"/>
    <w:rsid w:val="005535E7"/>
    <w:rsid w:val="00553669"/>
    <w:rsid w:val="005536E7"/>
    <w:rsid w:val="005537DD"/>
    <w:rsid w:val="0055395E"/>
    <w:rsid w:val="00553C4F"/>
    <w:rsid w:val="00553CE1"/>
    <w:rsid w:val="00553DCA"/>
    <w:rsid w:val="00554138"/>
    <w:rsid w:val="005541FB"/>
    <w:rsid w:val="0055422A"/>
    <w:rsid w:val="00554294"/>
    <w:rsid w:val="0055445B"/>
    <w:rsid w:val="00554499"/>
    <w:rsid w:val="00554A1E"/>
    <w:rsid w:val="00554C87"/>
    <w:rsid w:val="00554D8F"/>
    <w:rsid w:val="00554FD9"/>
    <w:rsid w:val="00555162"/>
    <w:rsid w:val="00555281"/>
    <w:rsid w:val="005552CA"/>
    <w:rsid w:val="00555609"/>
    <w:rsid w:val="00555694"/>
    <w:rsid w:val="00555A78"/>
    <w:rsid w:val="00555A8E"/>
    <w:rsid w:val="00555B3F"/>
    <w:rsid w:val="00555C42"/>
    <w:rsid w:val="00555E7D"/>
    <w:rsid w:val="00555F73"/>
    <w:rsid w:val="00556147"/>
    <w:rsid w:val="0055634B"/>
    <w:rsid w:val="00556653"/>
    <w:rsid w:val="005566C4"/>
    <w:rsid w:val="005566DC"/>
    <w:rsid w:val="005567F6"/>
    <w:rsid w:val="005568BB"/>
    <w:rsid w:val="005568DD"/>
    <w:rsid w:val="005569C5"/>
    <w:rsid w:val="00556D11"/>
    <w:rsid w:val="00556D4A"/>
    <w:rsid w:val="00556D63"/>
    <w:rsid w:val="00556E04"/>
    <w:rsid w:val="00556E7E"/>
    <w:rsid w:val="00556F33"/>
    <w:rsid w:val="005570D1"/>
    <w:rsid w:val="005572DA"/>
    <w:rsid w:val="005574BB"/>
    <w:rsid w:val="0055751F"/>
    <w:rsid w:val="005576F4"/>
    <w:rsid w:val="005576F5"/>
    <w:rsid w:val="005576FF"/>
    <w:rsid w:val="005577A9"/>
    <w:rsid w:val="0055785B"/>
    <w:rsid w:val="00557904"/>
    <w:rsid w:val="0055793F"/>
    <w:rsid w:val="00557945"/>
    <w:rsid w:val="00557946"/>
    <w:rsid w:val="00557A26"/>
    <w:rsid w:val="00557A8C"/>
    <w:rsid w:val="00557B9B"/>
    <w:rsid w:val="00557CE1"/>
    <w:rsid w:val="00557F03"/>
    <w:rsid w:val="00557F2A"/>
    <w:rsid w:val="005600E8"/>
    <w:rsid w:val="0056013B"/>
    <w:rsid w:val="005601DF"/>
    <w:rsid w:val="005601E8"/>
    <w:rsid w:val="00560340"/>
    <w:rsid w:val="0056039F"/>
    <w:rsid w:val="0056053E"/>
    <w:rsid w:val="005605D7"/>
    <w:rsid w:val="005608A2"/>
    <w:rsid w:val="00560A89"/>
    <w:rsid w:val="00560AC2"/>
    <w:rsid w:val="00560AF2"/>
    <w:rsid w:val="00560C17"/>
    <w:rsid w:val="00560D5B"/>
    <w:rsid w:val="00560F21"/>
    <w:rsid w:val="00560F9F"/>
    <w:rsid w:val="00560FF2"/>
    <w:rsid w:val="00561217"/>
    <w:rsid w:val="005612DF"/>
    <w:rsid w:val="005614AD"/>
    <w:rsid w:val="0056152D"/>
    <w:rsid w:val="00561591"/>
    <w:rsid w:val="00561628"/>
    <w:rsid w:val="005616AD"/>
    <w:rsid w:val="0056171F"/>
    <w:rsid w:val="00561731"/>
    <w:rsid w:val="00561AAD"/>
    <w:rsid w:val="00561C56"/>
    <w:rsid w:val="00561C59"/>
    <w:rsid w:val="00561CDA"/>
    <w:rsid w:val="00561E55"/>
    <w:rsid w:val="00561EAC"/>
    <w:rsid w:val="00561F90"/>
    <w:rsid w:val="005623F6"/>
    <w:rsid w:val="005624BF"/>
    <w:rsid w:val="0056260F"/>
    <w:rsid w:val="00562724"/>
    <w:rsid w:val="00562729"/>
    <w:rsid w:val="00562B1C"/>
    <w:rsid w:val="00562B63"/>
    <w:rsid w:val="00562CDF"/>
    <w:rsid w:val="00562EF2"/>
    <w:rsid w:val="0056305F"/>
    <w:rsid w:val="00563086"/>
    <w:rsid w:val="00563147"/>
    <w:rsid w:val="005632B8"/>
    <w:rsid w:val="00563468"/>
    <w:rsid w:val="00563502"/>
    <w:rsid w:val="00563575"/>
    <w:rsid w:val="0056365D"/>
    <w:rsid w:val="005636A2"/>
    <w:rsid w:val="00563899"/>
    <w:rsid w:val="00563AB5"/>
    <w:rsid w:val="00563B0C"/>
    <w:rsid w:val="00563C58"/>
    <w:rsid w:val="00563C86"/>
    <w:rsid w:val="00563CEB"/>
    <w:rsid w:val="00564155"/>
    <w:rsid w:val="00564422"/>
    <w:rsid w:val="005644D7"/>
    <w:rsid w:val="00564508"/>
    <w:rsid w:val="00564578"/>
    <w:rsid w:val="00564786"/>
    <w:rsid w:val="005647B6"/>
    <w:rsid w:val="0056484B"/>
    <w:rsid w:val="005649AE"/>
    <w:rsid w:val="00564A95"/>
    <w:rsid w:val="00564C19"/>
    <w:rsid w:val="00564C56"/>
    <w:rsid w:val="00564E3B"/>
    <w:rsid w:val="00564E99"/>
    <w:rsid w:val="00564EBA"/>
    <w:rsid w:val="00564F5A"/>
    <w:rsid w:val="00564FB7"/>
    <w:rsid w:val="00565101"/>
    <w:rsid w:val="00565340"/>
    <w:rsid w:val="0056538E"/>
    <w:rsid w:val="00565466"/>
    <w:rsid w:val="0056549F"/>
    <w:rsid w:val="0056555D"/>
    <w:rsid w:val="0056557A"/>
    <w:rsid w:val="00565614"/>
    <w:rsid w:val="00565737"/>
    <w:rsid w:val="00565828"/>
    <w:rsid w:val="0056588A"/>
    <w:rsid w:val="00565A67"/>
    <w:rsid w:val="00565D51"/>
    <w:rsid w:val="00565E39"/>
    <w:rsid w:val="00565EAD"/>
    <w:rsid w:val="00566298"/>
    <w:rsid w:val="0056637B"/>
    <w:rsid w:val="00566778"/>
    <w:rsid w:val="005668D9"/>
    <w:rsid w:val="00566A6C"/>
    <w:rsid w:val="00566B5E"/>
    <w:rsid w:val="00566CEA"/>
    <w:rsid w:val="00566D66"/>
    <w:rsid w:val="00566DA6"/>
    <w:rsid w:val="00566DD4"/>
    <w:rsid w:val="00566ED9"/>
    <w:rsid w:val="0056751B"/>
    <w:rsid w:val="005676B7"/>
    <w:rsid w:val="00567719"/>
    <w:rsid w:val="00567722"/>
    <w:rsid w:val="00567780"/>
    <w:rsid w:val="0056780E"/>
    <w:rsid w:val="00567818"/>
    <w:rsid w:val="0056789E"/>
    <w:rsid w:val="00567AE5"/>
    <w:rsid w:val="00567B77"/>
    <w:rsid w:val="00567BEC"/>
    <w:rsid w:val="00567C88"/>
    <w:rsid w:val="00567DFC"/>
    <w:rsid w:val="00567F88"/>
    <w:rsid w:val="00570002"/>
    <w:rsid w:val="005702C1"/>
    <w:rsid w:val="005702CA"/>
    <w:rsid w:val="005703D1"/>
    <w:rsid w:val="0057040C"/>
    <w:rsid w:val="0057042B"/>
    <w:rsid w:val="0057067D"/>
    <w:rsid w:val="005706B9"/>
    <w:rsid w:val="00570870"/>
    <w:rsid w:val="00570961"/>
    <w:rsid w:val="00570AFC"/>
    <w:rsid w:val="00570CF7"/>
    <w:rsid w:val="00570F85"/>
    <w:rsid w:val="005711AF"/>
    <w:rsid w:val="005711F0"/>
    <w:rsid w:val="005712A2"/>
    <w:rsid w:val="005712AA"/>
    <w:rsid w:val="005716A4"/>
    <w:rsid w:val="005716D3"/>
    <w:rsid w:val="00571729"/>
    <w:rsid w:val="005717EE"/>
    <w:rsid w:val="00571868"/>
    <w:rsid w:val="00571997"/>
    <w:rsid w:val="00571B6A"/>
    <w:rsid w:val="00571B6D"/>
    <w:rsid w:val="00571BE4"/>
    <w:rsid w:val="00571C6B"/>
    <w:rsid w:val="00571D9B"/>
    <w:rsid w:val="00571DFF"/>
    <w:rsid w:val="0057216C"/>
    <w:rsid w:val="005721A3"/>
    <w:rsid w:val="005723A4"/>
    <w:rsid w:val="005726D1"/>
    <w:rsid w:val="00572706"/>
    <w:rsid w:val="00572739"/>
    <w:rsid w:val="005729EF"/>
    <w:rsid w:val="00572A08"/>
    <w:rsid w:val="00572BFF"/>
    <w:rsid w:val="00572C98"/>
    <w:rsid w:val="0057308F"/>
    <w:rsid w:val="005730EA"/>
    <w:rsid w:val="005732BF"/>
    <w:rsid w:val="00573629"/>
    <w:rsid w:val="0057380D"/>
    <w:rsid w:val="005738DC"/>
    <w:rsid w:val="00573B21"/>
    <w:rsid w:val="00573D8F"/>
    <w:rsid w:val="00573FA7"/>
    <w:rsid w:val="00573FF8"/>
    <w:rsid w:val="0057403D"/>
    <w:rsid w:val="0057406E"/>
    <w:rsid w:val="005740D0"/>
    <w:rsid w:val="0057412A"/>
    <w:rsid w:val="00574179"/>
    <w:rsid w:val="005741B6"/>
    <w:rsid w:val="005741E9"/>
    <w:rsid w:val="0057437A"/>
    <w:rsid w:val="00574709"/>
    <w:rsid w:val="0057486F"/>
    <w:rsid w:val="00574D0F"/>
    <w:rsid w:val="00574D28"/>
    <w:rsid w:val="00574EA4"/>
    <w:rsid w:val="00575511"/>
    <w:rsid w:val="00575527"/>
    <w:rsid w:val="005755C1"/>
    <w:rsid w:val="00575636"/>
    <w:rsid w:val="005756EE"/>
    <w:rsid w:val="005756F2"/>
    <w:rsid w:val="0057579A"/>
    <w:rsid w:val="005757DF"/>
    <w:rsid w:val="00575C17"/>
    <w:rsid w:val="00575C5A"/>
    <w:rsid w:val="00575D5F"/>
    <w:rsid w:val="00575F46"/>
    <w:rsid w:val="005760D7"/>
    <w:rsid w:val="005760DD"/>
    <w:rsid w:val="00576113"/>
    <w:rsid w:val="00576234"/>
    <w:rsid w:val="005763F4"/>
    <w:rsid w:val="005766D3"/>
    <w:rsid w:val="0057676E"/>
    <w:rsid w:val="00576907"/>
    <w:rsid w:val="00576B27"/>
    <w:rsid w:val="00576B76"/>
    <w:rsid w:val="0057708B"/>
    <w:rsid w:val="005771D6"/>
    <w:rsid w:val="005772DB"/>
    <w:rsid w:val="00577317"/>
    <w:rsid w:val="00577334"/>
    <w:rsid w:val="00577377"/>
    <w:rsid w:val="0057740E"/>
    <w:rsid w:val="00577512"/>
    <w:rsid w:val="0057752E"/>
    <w:rsid w:val="00577836"/>
    <w:rsid w:val="00577842"/>
    <w:rsid w:val="00577A5A"/>
    <w:rsid w:val="00577C5C"/>
    <w:rsid w:val="00577EC7"/>
    <w:rsid w:val="005801A2"/>
    <w:rsid w:val="005805F8"/>
    <w:rsid w:val="00580663"/>
    <w:rsid w:val="00580664"/>
    <w:rsid w:val="005806E2"/>
    <w:rsid w:val="005808D4"/>
    <w:rsid w:val="005808EB"/>
    <w:rsid w:val="00580964"/>
    <w:rsid w:val="00580967"/>
    <w:rsid w:val="005809A1"/>
    <w:rsid w:val="00580A21"/>
    <w:rsid w:val="00580B62"/>
    <w:rsid w:val="00580BA3"/>
    <w:rsid w:val="00580BD5"/>
    <w:rsid w:val="00580C5E"/>
    <w:rsid w:val="00580CEB"/>
    <w:rsid w:val="00580F11"/>
    <w:rsid w:val="00581235"/>
    <w:rsid w:val="00581256"/>
    <w:rsid w:val="0058125E"/>
    <w:rsid w:val="005814F1"/>
    <w:rsid w:val="00581645"/>
    <w:rsid w:val="00581826"/>
    <w:rsid w:val="0058188B"/>
    <w:rsid w:val="005818D6"/>
    <w:rsid w:val="00581A65"/>
    <w:rsid w:val="00581B2B"/>
    <w:rsid w:val="00581C66"/>
    <w:rsid w:val="00581DB7"/>
    <w:rsid w:val="005820AA"/>
    <w:rsid w:val="005823EA"/>
    <w:rsid w:val="0058252B"/>
    <w:rsid w:val="00582530"/>
    <w:rsid w:val="00582543"/>
    <w:rsid w:val="00582574"/>
    <w:rsid w:val="005825A0"/>
    <w:rsid w:val="0058262E"/>
    <w:rsid w:val="00582919"/>
    <w:rsid w:val="00582997"/>
    <w:rsid w:val="00582B0F"/>
    <w:rsid w:val="00582C87"/>
    <w:rsid w:val="00582DDE"/>
    <w:rsid w:val="005830EA"/>
    <w:rsid w:val="005832FB"/>
    <w:rsid w:val="00583306"/>
    <w:rsid w:val="00583377"/>
    <w:rsid w:val="005833BF"/>
    <w:rsid w:val="005833D7"/>
    <w:rsid w:val="00583792"/>
    <w:rsid w:val="00583967"/>
    <w:rsid w:val="005839D0"/>
    <w:rsid w:val="00583A5E"/>
    <w:rsid w:val="00583A7D"/>
    <w:rsid w:val="00583AA9"/>
    <w:rsid w:val="00583B62"/>
    <w:rsid w:val="00583E77"/>
    <w:rsid w:val="00583ECC"/>
    <w:rsid w:val="005840D3"/>
    <w:rsid w:val="005841AF"/>
    <w:rsid w:val="005842B7"/>
    <w:rsid w:val="005845A3"/>
    <w:rsid w:val="005847CE"/>
    <w:rsid w:val="005847FF"/>
    <w:rsid w:val="00584828"/>
    <w:rsid w:val="00584861"/>
    <w:rsid w:val="00584A03"/>
    <w:rsid w:val="00584B5D"/>
    <w:rsid w:val="00584F41"/>
    <w:rsid w:val="00585106"/>
    <w:rsid w:val="005851C5"/>
    <w:rsid w:val="005853F4"/>
    <w:rsid w:val="00585437"/>
    <w:rsid w:val="00585563"/>
    <w:rsid w:val="00585587"/>
    <w:rsid w:val="00585781"/>
    <w:rsid w:val="00585BBA"/>
    <w:rsid w:val="00585C2A"/>
    <w:rsid w:val="00585EDB"/>
    <w:rsid w:val="00585F2B"/>
    <w:rsid w:val="00585FC2"/>
    <w:rsid w:val="00586186"/>
    <w:rsid w:val="005861E5"/>
    <w:rsid w:val="00586231"/>
    <w:rsid w:val="00586325"/>
    <w:rsid w:val="0058654F"/>
    <w:rsid w:val="005867E5"/>
    <w:rsid w:val="005868DF"/>
    <w:rsid w:val="005868EE"/>
    <w:rsid w:val="00586C91"/>
    <w:rsid w:val="00586DE2"/>
    <w:rsid w:val="00586EA5"/>
    <w:rsid w:val="00586EF4"/>
    <w:rsid w:val="00586FFF"/>
    <w:rsid w:val="00587073"/>
    <w:rsid w:val="00587167"/>
    <w:rsid w:val="00587168"/>
    <w:rsid w:val="005871BE"/>
    <w:rsid w:val="00587309"/>
    <w:rsid w:val="005875FA"/>
    <w:rsid w:val="0058770B"/>
    <w:rsid w:val="00587982"/>
    <w:rsid w:val="005879EF"/>
    <w:rsid w:val="00587CC5"/>
    <w:rsid w:val="00587D0C"/>
    <w:rsid w:val="00587DA9"/>
    <w:rsid w:val="00587E18"/>
    <w:rsid w:val="00587E23"/>
    <w:rsid w:val="00587EEA"/>
    <w:rsid w:val="00590034"/>
    <w:rsid w:val="0059003E"/>
    <w:rsid w:val="0059008D"/>
    <w:rsid w:val="0059038A"/>
    <w:rsid w:val="005906D8"/>
    <w:rsid w:val="005906EF"/>
    <w:rsid w:val="0059070C"/>
    <w:rsid w:val="0059080F"/>
    <w:rsid w:val="00590A5D"/>
    <w:rsid w:val="00590B8D"/>
    <w:rsid w:val="00590F24"/>
    <w:rsid w:val="00590F62"/>
    <w:rsid w:val="00590FF6"/>
    <w:rsid w:val="00591343"/>
    <w:rsid w:val="0059140A"/>
    <w:rsid w:val="0059141E"/>
    <w:rsid w:val="005914AC"/>
    <w:rsid w:val="0059152A"/>
    <w:rsid w:val="005915BC"/>
    <w:rsid w:val="00591724"/>
    <w:rsid w:val="00591841"/>
    <w:rsid w:val="005918DE"/>
    <w:rsid w:val="00591B5C"/>
    <w:rsid w:val="00591D39"/>
    <w:rsid w:val="00591EA9"/>
    <w:rsid w:val="0059205E"/>
    <w:rsid w:val="005922F0"/>
    <w:rsid w:val="00592322"/>
    <w:rsid w:val="00592345"/>
    <w:rsid w:val="0059235E"/>
    <w:rsid w:val="00592547"/>
    <w:rsid w:val="00592710"/>
    <w:rsid w:val="00592727"/>
    <w:rsid w:val="00592965"/>
    <w:rsid w:val="00592BE0"/>
    <w:rsid w:val="00592C2E"/>
    <w:rsid w:val="00592CED"/>
    <w:rsid w:val="00592D0C"/>
    <w:rsid w:val="00592D84"/>
    <w:rsid w:val="00592D92"/>
    <w:rsid w:val="00592F90"/>
    <w:rsid w:val="005930DB"/>
    <w:rsid w:val="005931E8"/>
    <w:rsid w:val="00593257"/>
    <w:rsid w:val="0059331B"/>
    <w:rsid w:val="005933DA"/>
    <w:rsid w:val="0059351D"/>
    <w:rsid w:val="005935D5"/>
    <w:rsid w:val="0059362F"/>
    <w:rsid w:val="005936B0"/>
    <w:rsid w:val="00593742"/>
    <w:rsid w:val="00593794"/>
    <w:rsid w:val="00593960"/>
    <w:rsid w:val="005939DF"/>
    <w:rsid w:val="005939E2"/>
    <w:rsid w:val="00593BE3"/>
    <w:rsid w:val="00593D19"/>
    <w:rsid w:val="00593D40"/>
    <w:rsid w:val="00593DD1"/>
    <w:rsid w:val="00593F7C"/>
    <w:rsid w:val="00594113"/>
    <w:rsid w:val="00594166"/>
    <w:rsid w:val="00594311"/>
    <w:rsid w:val="00594326"/>
    <w:rsid w:val="0059432D"/>
    <w:rsid w:val="00594344"/>
    <w:rsid w:val="00594376"/>
    <w:rsid w:val="0059440B"/>
    <w:rsid w:val="00594617"/>
    <w:rsid w:val="00594758"/>
    <w:rsid w:val="00594858"/>
    <w:rsid w:val="00594A2E"/>
    <w:rsid w:val="00594C2D"/>
    <w:rsid w:val="00594E85"/>
    <w:rsid w:val="00594EAC"/>
    <w:rsid w:val="00595735"/>
    <w:rsid w:val="0059575E"/>
    <w:rsid w:val="005957A1"/>
    <w:rsid w:val="00595A9A"/>
    <w:rsid w:val="00595AC9"/>
    <w:rsid w:val="00595CE2"/>
    <w:rsid w:val="00595DAF"/>
    <w:rsid w:val="00595E0F"/>
    <w:rsid w:val="00595F3C"/>
    <w:rsid w:val="00596011"/>
    <w:rsid w:val="005960A7"/>
    <w:rsid w:val="005960BD"/>
    <w:rsid w:val="005961B1"/>
    <w:rsid w:val="00596209"/>
    <w:rsid w:val="005962EE"/>
    <w:rsid w:val="00596438"/>
    <w:rsid w:val="00596444"/>
    <w:rsid w:val="00596485"/>
    <w:rsid w:val="00596938"/>
    <w:rsid w:val="00596A20"/>
    <w:rsid w:val="00596A27"/>
    <w:rsid w:val="00596AE3"/>
    <w:rsid w:val="00596C85"/>
    <w:rsid w:val="00596D17"/>
    <w:rsid w:val="00596D4F"/>
    <w:rsid w:val="00596DF2"/>
    <w:rsid w:val="00596F0C"/>
    <w:rsid w:val="00596FF4"/>
    <w:rsid w:val="00596FFD"/>
    <w:rsid w:val="005974CA"/>
    <w:rsid w:val="005974DA"/>
    <w:rsid w:val="00597618"/>
    <w:rsid w:val="00597810"/>
    <w:rsid w:val="00597824"/>
    <w:rsid w:val="00597890"/>
    <w:rsid w:val="005979D5"/>
    <w:rsid w:val="00597CA0"/>
    <w:rsid w:val="00597D8B"/>
    <w:rsid w:val="00597E15"/>
    <w:rsid w:val="00597E2A"/>
    <w:rsid w:val="00597EC8"/>
    <w:rsid w:val="00597F2F"/>
    <w:rsid w:val="005A0060"/>
    <w:rsid w:val="005A00D6"/>
    <w:rsid w:val="005A028C"/>
    <w:rsid w:val="005A04BD"/>
    <w:rsid w:val="005A096A"/>
    <w:rsid w:val="005A09A4"/>
    <w:rsid w:val="005A0A16"/>
    <w:rsid w:val="005A0AB3"/>
    <w:rsid w:val="005A0AE0"/>
    <w:rsid w:val="005A0CA6"/>
    <w:rsid w:val="005A0D76"/>
    <w:rsid w:val="005A0E8F"/>
    <w:rsid w:val="005A1047"/>
    <w:rsid w:val="005A1167"/>
    <w:rsid w:val="005A125B"/>
    <w:rsid w:val="005A130B"/>
    <w:rsid w:val="005A13AA"/>
    <w:rsid w:val="005A159D"/>
    <w:rsid w:val="005A1693"/>
    <w:rsid w:val="005A16C1"/>
    <w:rsid w:val="005A18E5"/>
    <w:rsid w:val="005A1A3B"/>
    <w:rsid w:val="005A2191"/>
    <w:rsid w:val="005A2492"/>
    <w:rsid w:val="005A24F4"/>
    <w:rsid w:val="005A25B0"/>
    <w:rsid w:val="005A2643"/>
    <w:rsid w:val="005A2672"/>
    <w:rsid w:val="005A272A"/>
    <w:rsid w:val="005A2776"/>
    <w:rsid w:val="005A2862"/>
    <w:rsid w:val="005A2A16"/>
    <w:rsid w:val="005A2A93"/>
    <w:rsid w:val="005A2B82"/>
    <w:rsid w:val="005A2C39"/>
    <w:rsid w:val="005A2FB9"/>
    <w:rsid w:val="005A318C"/>
    <w:rsid w:val="005A34FC"/>
    <w:rsid w:val="005A35CA"/>
    <w:rsid w:val="005A36CD"/>
    <w:rsid w:val="005A370F"/>
    <w:rsid w:val="005A3759"/>
    <w:rsid w:val="005A3833"/>
    <w:rsid w:val="005A3896"/>
    <w:rsid w:val="005A3898"/>
    <w:rsid w:val="005A3A33"/>
    <w:rsid w:val="005A3AC7"/>
    <w:rsid w:val="005A3AFB"/>
    <w:rsid w:val="005A3B31"/>
    <w:rsid w:val="005A3B50"/>
    <w:rsid w:val="005A3C0A"/>
    <w:rsid w:val="005A3CED"/>
    <w:rsid w:val="005A3DF7"/>
    <w:rsid w:val="005A3F55"/>
    <w:rsid w:val="005A415C"/>
    <w:rsid w:val="005A4172"/>
    <w:rsid w:val="005A4469"/>
    <w:rsid w:val="005A454F"/>
    <w:rsid w:val="005A47B2"/>
    <w:rsid w:val="005A4943"/>
    <w:rsid w:val="005A4972"/>
    <w:rsid w:val="005A4A2B"/>
    <w:rsid w:val="005A4AB6"/>
    <w:rsid w:val="005A4D8A"/>
    <w:rsid w:val="005A4E9D"/>
    <w:rsid w:val="005A4EDC"/>
    <w:rsid w:val="005A50C2"/>
    <w:rsid w:val="005A51D1"/>
    <w:rsid w:val="005A5271"/>
    <w:rsid w:val="005A5385"/>
    <w:rsid w:val="005A549A"/>
    <w:rsid w:val="005A5532"/>
    <w:rsid w:val="005A5575"/>
    <w:rsid w:val="005A5622"/>
    <w:rsid w:val="005A5C3E"/>
    <w:rsid w:val="005A5DBF"/>
    <w:rsid w:val="005A5FB1"/>
    <w:rsid w:val="005A615F"/>
    <w:rsid w:val="005A6246"/>
    <w:rsid w:val="005A624C"/>
    <w:rsid w:val="005A634E"/>
    <w:rsid w:val="005A6472"/>
    <w:rsid w:val="005A64BB"/>
    <w:rsid w:val="005A64F4"/>
    <w:rsid w:val="005A67AF"/>
    <w:rsid w:val="005A6934"/>
    <w:rsid w:val="005A69CF"/>
    <w:rsid w:val="005A69D7"/>
    <w:rsid w:val="005A69D8"/>
    <w:rsid w:val="005A6B85"/>
    <w:rsid w:val="005A6C42"/>
    <w:rsid w:val="005A6C8C"/>
    <w:rsid w:val="005A6CDF"/>
    <w:rsid w:val="005A707B"/>
    <w:rsid w:val="005A70FC"/>
    <w:rsid w:val="005A7370"/>
    <w:rsid w:val="005A7523"/>
    <w:rsid w:val="005A77CF"/>
    <w:rsid w:val="005A77E1"/>
    <w:rsid w:val="005A7A76"/>
    <w:rsid w:val="005A7B69"/>
    <w:rsid w:val="005A7B74"/>
    <w:rsid w:val="005A7B97"/>
    <w:rsid w:val="005A7D3D"/>
    <w:rsid w:val="005A7DF1"/>
    <w:rsid w:val="005A7E00"/>
    <w:rsid w:val="005A7E8B"/>
    <w:rsid w:val="005A7EF4"/>
    <w:rsid w:val="005A7F63"/>
    <w:rsid w:val="005A7FD6"/>
    <w:rsid w:val="005B000C"/>
    <w:rsid w:val="005B0230"/>
    <w:rsid w:val="005B04DE"/>
    <w:rsid w:val="005B05AA"/>
    <w:rsid w:val="005B0745"/>
    <w:rsid w:val="005B077F"/>
    <w:rsid w:val="005B08C4"/>
    <w:rsid w:val="005B08D8"/>
    <w:rsid w:val="005B0AF2"/>
    <w:rsid w:val="005B0CEF"/>
    <w:rsid w:val="005B0ED4"/>
    <w:rsid w:val="005B0ED5"/>
    <w:rsid w:val="005B0EF7"/>
    <w:rsid w:val="005B125D"/>
    <w:rsid w:val="005B128D"/>
    <w:rsid w:val="005B1294"/>
    <w:rsid w:val="005B139D"/>
    <w:rsid w:val="005B13A1"/>
    <w:rsid w:val="005B1407"/>
    <w:rsid w:val="005B1474"/>
    <w:rsid w:val="005B192F"/>
    <w:rsid w:val="005B1C20"/>
    <w:rsid w:val="005B1ED9"/>
    <w:rsid w:val="005B210C"/>
    <w:rsid w:val="005B222F"/>
    <w:rsid w:val="005B2275"/>
    <w:rsid w:val="005B22BF"/>
    <w:rsid w:val="005B24FE"/>
    <w:rsid w:val="005B2917"/>
    <w:rsid w:val="005B2B75"/>
    <w:rsid w:val="005B2CD7"/>
    <w:rsid w:val="005B2DF0"/>
    <w:rsid w:val="005B2F18"/>
    <w:rsid w:val="005B2F63"/>
    <w:rsid w:val="005B30BD"/>
    <w:rsid w:val="005B326F"/>
    <w:rsid w:val="005B32BB"/>
    <w:rsid w:val="005B3332"/>
    <w:rsid w:val="005B335A"/>
    <w:rsid w:val="005B33C4"/>
    <w:rsid w:val="005B342D"/>
    <w:rsid w:val="005B36D8"/>
    <w:rsid w:val="005B3791"/>
    <w:rsid w:val="005B3812"/>
    <w:rsid w:val="005B3B02"/>
    <w:rsid w:val="005B3BD7"/>
    <w:rsid w:val="005B3E1D"/>
    <w:rsid w:val="005B3F2D"/>
    <w:rsid w:val="005B4026"/>
    <w:rsid w:val="005B4089"/>
    <w:rsid w:val="005B4097"/>
    <w:rsid w:val="005B4169"/>
    <w:rsid w:val="005B43B7"/>
    <w:rsid w:val="005B449A"/>
    <w:rsid w:val="005B475B"/>
    <w:rsid w:val="005B47C6"/>
    <w:rsid w:val="005B481A"/>
    <w:rsid w:val="005B489A"/>
    <w:rsid w:val="005B489E"/>
    <w:rsid w:val="005B4B24"/>
    <w:rsid w:val="005B4BD5"/>
    <w:rsid w:val="005B4C53"/>
    <w:rsid w:val="005B4CE2"/>
    <w:rsid w:val="005B4DBF"/>
    <w:rsid w:val="005B4E18"/>
    <w:rsid w:val="005B50C1"/>
    <w:rsid w:val="005B51CF"/>
    <w:rsid w:val="005B52A1"/>
    <w:rsid w:val="005B537E"/>
    <w:rsid w:val="005B5386"/>
    <w:rsid w:val="005B53AD"/>
    <w:rsid w:val="005B53E8"/>
    <w:rsid w:val="005B5426"/>
    <w:rsid w:val="005B55B9"/>
    <w:rsid w:val="005B561E"/>
    <w:rsid w:val="005B564B"/>
    <w:rsid w:val="005B56A9"/>
    <w:rsid w:val="005B5B07"/>
    <w:rsid w:val="005B5B90"/>
    <w:rsid w:val="005B5BD9"/>
    <w:rsid w:val="005B5D14"/>
    <w:rsid w:val="005B605C"/>
    <w:rsid w:val="005B61F6"/>
    <w:rsid w:val="005B6526"/>
    <w:rsid w:val="005B66BE"/>
    <w:rsid w:val="005B6764"/>
    <w:rsid w:val="005B6C1E"/>
    <w:rsid w:val="005B6C50"/>
    <w:rsid w:val="005B6DFE"/>
    <w:rsid w:val="005B6FDA"/>
    <w:rsid w:val="005B72B9"/>
    <w:rsid w:val="005B73BB"/>
    <w:rsid w:val="005B7739"/>
    <w:rsid w:val="005B78E6"/>
    <w:rsid w:val="005B7AE4"/>
    <w:rsid w:val="005B7C22"/>
    <w:rsid w:val="005B7C2B"/>
    <w:rsid w:val="005B7CD2"/>
    <w:rsid w:val="005B7D3F"/>
    <w:rsid w:val="005B7F6F"/>
    <w:rsid w:val="005C02E5"/>
    <w:rsid w:val="005C0370"/>
    <w:rsid w:val="005C0500"/>
    <w:rsid w:val="005C05D6"/>
    <w:rsid w:val="005C0724"/>
    <w:rsid w:val="005C08D4"/>
    <w:rsid w:val="005C0A2B"/>
    <w:rsid w:val="005C0C0D"/>
    <w:rsid w:val="005C0C37"/>
    <w:rsid w:val="005C0F4B"/>
    <w:rsid w:val="005C120E"/>
    <w:rsid w:val="005C1723"/>
    <w:rsid w:val="005C1877"/>
    <w:rsid w:val="005C1B4E"/>
    <w:rsid w:val="005C1CEE"/>
    <w:rsid w:val="005C1D27"/>
    <w:rsid w:val="005C1D4A"/>
    <w:rsid w:val="005C1DA3"/>
    <w:rsid w:val="005C1FF8"/>
    <w:rsid w:val="005C2030"/>
    <w:rsid w:val="005C20AE"/>
    <w:rsid w:val="005C2102"/>
    <w:rsid w:val="005C219F"/>
    <w:rsid w:val="005C224B"/>
    <w:rsid w:val="005C22AB"/>
    <w:rsid w:val="005C23E5"/>
    <w:rsid w:val="005C24EF"/>
    <w:rsid w:val="005C25B4"/>
    <w:rsid w:val="005C272B"/>
    <w:rsid w:val="005C2773"/>
    <w:rsid w:val="005C2855"/>
    <w:rsid w:val="005C28C5"/>
    <w:rsid w:val="005C2B46"/>
    <w:rsid w:val="005C2CE4"/>
    <w:rsid w:val="005C2CF6"/>
    <w:rsid w:val="005C2D04"/>
    <w:rsid w:val="005C2D5A"/>
    <w:rsid w:val="005C2F26"/>
    <w:rsid w:val="005C3164"/>
    <w:rsid w:val="005C317A"/>
    <w:rsid w:val="005C3204"/>
    <w:rsid w:val="005C3268"/>
    <w:rsid w:val="005C3802"/>
    <w:rsid w:val="005C381E"/>
    <w:rsid w:val="005C389D"/>
    <w:rsid w:val="005C39D6"/>
    <w:rsid w:val="005C39F3"/>
    <w:rsid w:val="005C3A4F"/>
    <w:rsid w:val="005C3A64"/>
    <w:rsid w:val="005C3AFC"/>
    <w:rsid w:val="005C3B30"/>
    <w:rsid w:val="005C3B98"/>
    <w:rsid w:val="005C3BAD"/>
    <w:rsid w:val="005C3BD5"/>
    <w:rsid w:val="005C3C5C"/>
    <w:rsid w:val="005C3CC3"/>
    <w:rsid w:val="005C3D16"/>
    <w:rsid w:val="005C3D5B"/>
    <w:rsid w:val="005C40A3"/>
    <w:rsid w:val="005C414C"/>
    <w:rsid w:val="005C4294"/>
    <w:rsid w:val="005C42BA"/>
    <w:rsid w:val="005C483F"/>
    <w:rsid w:val="005C4CC0"/>
    <w:rsid w:val="005C4CE4"/>
    <w:rsid w:val="005C4D9C"/>
    <w:rsid w:val="005C50DC"/>
    <w:rsid w:val="005C51B9"/>
    <w:rsid w:val="005C5715"/>
    <w:rsid w:val="005C57E3"/>
    <w:rsid w:val="005C587F"/>
    <w:rsid w:val="005C5A1C"/>
    <w:rsid w:val="005C5AD1"/>
    <w:rsid w:val="005C5AD6"/>
    <w:rsid w:val="005C5CBA"/>
    <w:rsid w:val="005C5D42"/>
    <w:rsid w:val="005C5E41"/>
    <w:rsid w:val="005C5E5B"/>
    <w:rsid w:val="005C5E88"/>
    <w:rsid w:val="005C6019"/>
    <w:rsid w:val="005C6051"/>
    <w:rsid w:val="005C60E3"/>
    <w:rsid w:val="005C6557"/>
    <w:rsid w:val="005C65E6"/>
    <w:rsid w:val="005C675C"/>
    <w:rsid w:val="005C6948"/>
    <w:rsid w:val="005C69AC"/>
    <w:rsid w:val="005C69E3"/>
    <w:rsid w:val="005C6BCB"/>
    <w:rsid w:val="005C6C39"/>
    <w:rsid w:val="005C6C6D"/>
    <w:rsid w:val="005C6D5D"/>
    <w:rsid w:val="005C6DCE"/>
    <w:rsid w:val="005C6E50"/>
    <w:rsid w:val="005C6F76"/>
    <w:rsid w:val="005C704A"/>
    <w:rsid w:val="005C7144"/>
    <w:rsid w:val="005C7186"/>
    <w:rsid w:val="005C72B5"/>
    <w:rsid w:val="005C7541"/>
    <w:rsid w:val="005C755D"/>
    <w:rsid w:val="005C786E"/>
    <w:rsid w:val="005C79A7"/>
    <w:rsid w:val="005C79BB"/>
    <w:rsid w:val="005C7B52"/>
    <w:rsid w:val="005C7BCE"/>
    <w:rsid w:val="005C7C05"/>
    <w:rsid w:val="005C7E86"/>
    <w:rsid w:val="005C7F21"/>
    <w:rsid w:val="005C7FE8"/>
    <w:rsid w:val="005D0142"/>
    <w:rsid w:val="005D0295"/>
    <w:rsid w:val="005D0304"/>
    <w:rsid w:val="005D0583"/>
    <w:rsid w:val="005D06AA"/>
    <w:rsid w:val="005D0746"/>
    <w:rsid w:val="005D07E5"/>
    <w:rsid w:val="005D07EC"/>
    <w:rsid w:val="005D0AB0"/>
    <w:rsid w:val="005D0C59"/>
    <w:rsid w:val="005D1083"/>
    <w:rsid w:val="005D1105"/>
    <w:rsid w:val="005D1157"/>
    <w:rsid w:val="005D11A9"/>
    <w:rsid w:val="005D123C"/>
    <w:rsid w:val="005D12E3"/>
    <w:rsid w:val="005D151F"/>
    <w:rsid w:val="005D179C"/>
    <w:rsid w:val="005D17DA"/>
    <w:rsid w:val="005D184E"/>
    <w:rsid w:val="005D193D"/>
    <w:rsid w:val="005D196D"/>
    <w:rsid w:val="005D199B"/>
    <w:rsid w:val="005D19B7"/>
    <w:rsid w:val="005D1A87"/>
    <w:rsid w:val="005D1A99"/>
    <w:rsid w:val="005D1B74"/>
    <w:rsid w:val="005D1FD2"/>
    <w:rsid w:val="005D209D"/>
    <w:rsid w:val="005D21A1"/>
    <w:rsid w:val="005D2212"/>
    <w:rsid w:val="005D2598"/>
    <w:rsid w:val="005D278B"/>
    <w:rsid w:val="005D295A"/>
    <w:rsid w:val="005D2BB8"/>
    <w:rsid w:val="005D2CBF"/>
    <w:rsid w:val="005D2DD4"/>
    <w:rsid w:val="005D2E16"/>
    <w:rsid w:val="005D2E6D"/>
    <w:rsid w:val="005D32D5"/>
    <w:rsid w:val="005D334E"/>
    <w:rsid w:val="005D347E"/>
    <w:rsid w:val="005D34CC"/>
    <w:rsid w:val="005D37BE"/>
    <w:rsid w:val="005D37D3"/>
    <w:rsid w:val="005D3A71"/>
    <w:rsid w:val="005D3D31"/>
    <w:rsid w:val="005D3D57"/>
    <w:rsid w:val="005D3F91"/>
    <w:rsid w:val="005D4088"/>
    <w:rsid w:val="005D40E7"/>
    <w:rsid w:val="005D41B0"/>
    <w:rsid w:val="005D422D"/>
    <w:rsid w:val="005D426E"/>
    <w:rsid w:val="005D4347"/>
    <w:rsid w:val="005D448C"/>
    <w:rsid w:val="005D46E3"/>
    <w:rsid w:val="005D47B7"/>
    <w:rsid w:val="005D4DA0"/>
    <w:rsid w:val="005D4E9B"/>
    <w:rsid w:val="005D4F05"/>
    <w:rsid w:val="005D50E0"/>
    <w:rsid w:val="005D50E7"/>
    <w:rsid w:val="005D511F"/>
    <w:rsid w:val="005D5220"/>
    <w:rsid w:val="005D524C"/>
    <w:rsid w:val="005D5489"/>
    <w:rsid w:val="005D54B1"/>
    <w:rsid w:val="005D5593"/>
    <w:rsid w:val="005D55E8"/>
    <w:rsid w:val="005D55FA"/>
    <w:rsid w:val="005D567E"/>
    <w:rsid w:val="005D568C"/>
    <w:rsid w:val="005D56E9"/>
    <w:rsid w:val="005D588C"/>
    <w:rsid w:val="005D5A3D"/>
    <w:rsid w:val="005D5DC1"/>
    <w:rsid w:val="005D5E30"/>
    <w:rsid w:val="005D5F26"/>
    <w:rsid w:val="005D5F3A"/>
    <w:rsid w:val="005D5F84"/>
    <w:rsid w:val="005D60C8"/>
    <w:rsid w:val="005D6294"/>
    <w:rsid w:val="005D63DF"/>
    <w:rsid w:val="005D65B6"/>
    <w:rsid w:val="005D67CA"/>
    <w:rsid w:val="005D684F"/>
    <w:rsid w:val="005D689F"/>
    <w:rsid w:val="005D6B46"/>
    <w:rsid w:val="005D6B52"/>
    <w:rsid w:val="005D6B60"/>
    <w:rsid w:val="005D6C93"/>
    <w:rsid w:val="005D6D3F"/>
    <w:rsid w:val="005D6D6E"/>
    <w:rsid w:val="005D6DB9"/>
    <w:rsid w:val="005D6EFD"/>
    <w:rsid w:val="005D6F24"/>
    <w:rsid w:val="005D6F6E"/>
    <w:rsid w:val="005D7011"/>
    <w:rsid w:val="005D706A"/>
    <w:rsid w:val="005D70AF"/>
    <w:rsid w:val="005D70F6"/>
    <w:rsid w:val="005D711F"/>
    <w:rsid w:val="005D7149"/>
    <w:rsid w:val="005D7210"/>
    <w:rsid w:val="005D74E7"/>
    <w:rsid w:val="005D768E"/>
    <w:rsid w:val="005D778F"/>
    <w:rsid w:val="005D7853"/>
    <w:rsid w:val="005D7889"/>
    <w:rsid w:val="005D7897"/>
    <w:rsid w:val="005D7944"/>
    <w:rsid w:val="005D7BA4"/>
    <w:rsid w:val="005D7CDE"/>
    <w:rsid w:val="005D7D68"/>
    <w:rsid w:val="005D7E83"/>
    <w:rsid w:val="005E00A1"/>
    <w:rsid w:val="005E027E"/>
    <w:rsid w:val="005E02FB"/>
    <w:rsid w:val="005E037C"/>
    <w:rsid w:val="005E03F9"/>
    <w:rsid w:val="005E0749"/>
    <w:rsid w:val="005E0752"/>
    <w:rsid w:val="005E0833"/>
    <w:rsid w:val="005E08A3"/>
    <w:rsid w:val="005E092D"/>
    <w:rsid w:val="005E0BA7"/>
    <w:rsid w:val="005E0C42"/>
    <w:rsid w:val="005E0D5D"/>
    <w:rsid w:val="005E0E4A"/>
    <w:rsid w:val="005E0E66"/>
    <w:rsid w:val="005E0E6F"/>
    <w:rsid w:val="005E0F02"/>
    <w:rsid w:val="005E0FCC"/>
    <w:rsid w:val="005E100C"/>
    <w:rsid w:val="005E1099"/>
    <w:rsid w:val="005E142B"/>
    <w:rsid w:val="005E16F1"/>
    <w:rsid w:val="005E1A35"/>
    <w:rsid w:val="005E1AB8"/>
    <w:rsid w:val="005E1E2B"/>
    <w:rsid w:val="005E1FA2"/>
    <w:rsid w:val="005E2020"/>
    <w:rsid w:val="005E2276"/>
    <w:rsid w:val="005E22A9"/>
    <w:rsid w:val="005E22B9"/>
    <w:rsid w:val="005E22C4"/>
    <w:rsid w:val="005E239D"/>
    <w:rsid w:val="005E2511"/>
    <w:rsid w:val="005E251C"/>
    <w:rsid w:val="005E2734"/>
    <w:rsid w:val="005E277B"/>
    <w:rsid w:val="005E27F2"/>
    <w:rsid w:val="005E297B"/>
    <w:rsid w:val="005E2BF4"/>
    <w:rsid w:val="005E2D18"/>
    <w:rsid w:val="005E2F26"/>
    <w:rsid w:val="005E2F78"/>
    <w:rsid w:val="005E2FC2"/>
    <w:rsid w:val="005E3276"/>
    <w:rsid w:val="005E3477"/>
    <w:rsid w:val="005E355A"/>
    <w:rsid w:val="005E36AD"/>
    <w:rsid w:val="005E36D0"/>
    <w:rsid w:val="005E39B0"/>
    <w:rsid w:val="005E3DC8"/>
    <w:rsid w:val="005E3DCF"/>
    <w:rsid w:val="005E3FA9"/>
    <w:rsid w:val="005E4095"/>
    <w:rsid w:val="005E40A4"/>
    <w:rsid w:val="005E40DC"/>
    <w:rsid w:val="005E4321"/>
    <w:rsid w:val="005E438B"/>
    <w:rsid w:val="005E439D"/>
    <w:rsid w:val="005E447A"/>
    <w:rsid w:val="005E4625"/>
    <w:rsid w:val="005E4710"/>
    <w:rsid w:val="005E48B5"/>
    <w:rsid w:val="005E4AE5"/>
    <w:rsid w:val="005E4DE1"/>
    <w:rsid w:val="005E4E84"/>
    <w:rsid w:val="005E4F6D"/>
    <w:rsid w:val="005E4FE7"/>
    <w:rsid w:val="005E5105"/>
    <w:rsid w:val="005E511B"/>
    <w:rsid w:val="005E5125"/>
    <w:rsid w:val="005E512A"/>
    <w:rsid w:val="005E52C2"/>
    <w:rsid w:val="005E535B"/>
    <w:rsid w:val="005E5558"/>
    <w:rsid w:val="005E5668"/>
    <w:rsid w:val="005E5694"/>
    <w:rsid w:val="005E5783"/>
    <w:rsid w:val="005E58AF"/>
    <w:rsid w:val="005E592A"/>
    <w:rsid w:val="005E598B"/>
    <w:rsid w:val="005E59C1"/>
    <w:rsid w:val="005E5A25"/>
    <w:rsid w:val="005E5C4B"/>
    <w:rsid w:val="005E5CEB"/>
    <w:rsid w:val="005E5D07"/>
    <w:rsid w:val="005E5DE7"/>
    <w:rsid w:val="005E5E96"/>
    <w:rsid w:val="005E5EB8"/>
    <w:rsid w:val="005E5FD6"/>
    <w:rsid w:val="005E607B"/>
    <w:rsid w:val="005E61C7"/>
    <w:rsid w:val="005E62CA"/>
    <w:rsid w:val="005E63D3"/>
    <w:rsid w:val="005E64DA"/>
    <w:rsid w:val="005E6690"/>
    <w:rsid w:val="005E678D"/>
    <w:rsid w:val="005E6C46"/>
    <w:rsid w:val="005E6C68"/>
    <w:rsid w:val="005E6C9E"/>
    <w:rsid w:val="005E6F2B"/>
    <w:rsid w:val="005E6F8A"/>
    <w:rsid w:val="005E6FC6"/>
    <w:rsid w:val="005E73D9"/>
    <w:rsid w:val="005E76D0"/>
    <w:rsid w:val="005E77CD"/>
    <w:rsid w:val="005E7988"/>
    <w:rsid w:val="005E7A29"/>
    <w:rsid w:val="005E7B5E"/>
    <w:rsid w:val="005E7C1E"/>
    <w:rsid w:val="005E7EA2"/>
    <w:rsid w:val="005E7EFD"/>
    <w:rsid w:val="005E7FBF"/>
    <w:rsid w:val="005F00E1"/>
    <w:rsid w:val="005F017A"/>
    <w:rsid w:val="005F0321"/>
    <w:rsid w:val="005F03F9"/>
    <w:rsid w:val="005F05A9"/>
    <w:rsid w:val="005F0625"/>
    <w:rsid w:val="005F0691"/>
    <w:rsid w:val="005F06CF"/>
    <w:rsid w:val="005F087F"/>
    <w:rsid w:val="005F08C8"/>
    <w:rsid w:val="005F092D"/>
    <w:rsid w:val="005F0980"/>
    <w:rsid w:val="005F0A43"/>
    <w:rsid w:val="005F0E2B"/>
    <w:rsid w:val="005F100A"/>
    <w:rsid w:val="005F102F"/>
    <w:rsid w:val="005F111E"/>
    <w:rsid w:val="005F112F"/>
    <w:rsid w:val="005F1195"/>
    <w:rsid w:val="005F11BA"/>
    <w:rsid w:val="005F1227"/>
    <w:rsid w:val="005F123B"/>
    <w:rsid w:val="005F12B8"/>
    <w:rsid w:val="005F167D"/>
    <w:rsid w:val="005F16C0"/>
    <w:rsid w:val="005F1B3F"/>
    <w:rsid w:val="005F1CB8"/>
    <w:rsid w:val="005F1DF7"/>
    <w:rsid w:val="005F1E62"/>
    <w:rsid w:val="005F247F"/>
    <w:rsid w:val="005F25E9"/>
    <w:rsid w:val="005F2670"/>
    <w:rsid w:val="005F283D"/>
    <w:rsid w:val="005F2869"/>
    <w:rsid w:val="005F2953"/>
    <w:rsid w:val="005F2CF9"/>
    <w:rsid w:val="005F2D89"/>
    <w:rsid w:val="005F34E8"/>
    <w:rsid w:val="005F36E8"/>
    <w:rsid w:val="005F374C"/>
    <w:rsid w:val="005F3B46"/>
    <w:rsid w:val="005F3D21"/>
    <w:rsid w:val="005F3EE0"/>
    <w:rsid w:val="005F3FF7"/>
    <w:rsid w:val="005F420B"/>
    <w:rsid w:val="005F429D"/>
    <w:rsid w:val="005F44D8"/>
    <w:rsid w:val="005F46AF"/>
    <w:rsid w:val="005F46DC"/>
    <w:rsid w:val="005F4751"/>
    <w:rsid w:val="005F48E7"/>
    <w:rsid w:val="005F48F2"/>
    <w:rsid w:val="005F4AA1"/>
    <w:rsid w:val="005F4DA7"/>
    <w:rsid w:val="005F4E6D"/>
    <w:rsid w:val="005F528E"/>
    <w:rsid w:val="005F558C"/>
    <w:rsid w:val="005F566A"/>
    <w:rsid w:val="005F5948"/>
    <w:rsid w:val="005F5C9F"/>
    <w:rsid w:val="005F6024"/>
    <w:rsid w:val="005F605D"/>
    <w:rsid w:val="005F607F"/>
    <w:rsid w:val="005F60E1"/>
    <w:rsid w:val="005F61F0"/>
    <w:rsid w:val="005F62FD"/>
    <w:rsid w:val="005F6332"/>
    <w:rsid w:val="005F643C"/>
    <w:rsid w:val="005F670F"/>
    <w:rsid w:val="005F671B"/>
    <w:rsid w:val="005F67AC"/>
    <w:rsid w:val="005F699C"/>
    <w:rsid w:val="005F6A5D"/>
    <w:rsid w:val="005F6A9C"/>
    <w:rsid w:val="005F6A9D"/>
    <w:rsid w:val="005F6C41"/>
    <w:rsid w:val="005F6D75"/>
    <w:rsid w:val="005F6F66"/>
    <w:rsid w:val="005F6FA1"/>
    <w:rsid w:val="005F7187"/>
    <w:rsid w:val="005F71F0"/>
    <w:rsid w:val="005F7239"/>
    <w:rsid w:val="005F72E6"/>
    <w:rsid w:val="005F73C4"/>
    <w:rsid w:val="005F7478"/>
    <w:rsid w:val="005F74FB"/>
    <w:rsid w:val="005F78AB"/>
    <w:rsid w:val="005F7923"/>
    <w:rsid w:val="005F7995"/>
    <w:rsid w:val="005F7A5C"/>
    <w:rsid w:val="005F7F02"/>
    <w:rsid w:val="006002E1"/>
    <w:rsid w:val="0060038A"/>
    <w:rsid w:val="006003B7"/>
    <w:rsid w:val="006003CD"/>
    <w:rsid w:val="006004B8"/>
    <w:rsid w:val="00600759"/>
    <w:rsid w:val="00600867"/>
    <w:rsid w:val="00600946"/>
    <w:rsid w:val="00600A63"/>
    <w:rsid w:val="00600AF5"/>
    <w:rsid w:val="00600B17"/>
    <w:rsid w:val="00600C7C"/>
    <w:rsid w:val="00600E8A"/>
    <w:rsid w:val="00600F40"/>
    <w:rsid w:val="00600F5F"/>
    <w:rsid w:val="00600FF5"/>
    <w:rsid w:val="0060153C"/>
    <w:rsid w:val="00601689"/>
    <w:rsid w:val="00601778"/>
    <w:rsid w:val="006018E2"/>
    <w:rsid w:val="006019EA"/>
    <w:rsid w:val="00601A21"/>
    <w:rsid w:val="00601A8F"/>
    <w:rsid w:val="00601C80"/>
    <w:rsid w:val="00601D1F"/>
    <w:rsid w:val="00601D21"/>
    <w:rsid w:val="0060203E"/>
    <w:rsid w:val="00602131"/>
    <w:rsid w:val="00602173"/>
    <w:rsid w:val="006023D4"/>
    <w:rsid w:val="006023DA"/>
    <w:rsid w:val="006027DC"/>
    <w:rsid w:val="006027F2"/>
    <w:rsid w:val="00602916"/>
    <w:rsid w:val="006029CD"/>
    <w:rsid w:val="00602A16"/>
    <w:rsid w:val="00602C8E"/>
    <w:rsid w:val="00602C99"/>
    <w:rsid w:val="00602D20"/>
    <w:rsid w:val="00602DB7"/>
    <w:rsid w:val="006030DB"/>
    <w:rsid w:val="006030F2"/>
    <w:rsid w:val="00603442"/>
    <w:rsid w:val="006034CE"/>
    <w:rsid w:val="00603568"/>
    <w:rsid w:val="0060384D"/>
    <w:rsid w:val="006039BF"/>
    <w:rsid w:val="0060420B"/>
    <w:rsid w:val="00604288"/>
    <w:rsid w:val="006044B0"/>
    <w:rsid w:val="0060457F"/>
    <w:rsid w:val="006046FE"/>
    <w:rsid w:val="006047EF"/>
    <w:rsid w:val="0060483A"/>
    <w:rsid w:val="00604A39"/>
    <w:rsid w:val="00604BAA"/>
    <w:rsid w:val="00604E78"/>
    <w:rsid w:val="00604F22"/>
    <w:rsid w:val="006051D0"/>
    <w:rsid w:val="006052EA"/>
    <w:rsid w:val="00605462"/>
    <w:rsid w:val="00605497"/>
    <w:rsid w:val="006054C4"/>
    <w:rsid w:val="006054E4"/>
    <w:rsid w:val="006055CF"/>
    <w:rsid w:val="00605648"/>
    <w:rsid w:val="00605733"/>
    <w:rsid w:val="00605796"/>
    <w:rsid w:val="00605A45"/>
    <w:rsid w:val="00605AF7"/>
    <w:rsid w:val="00605BB1"/>
    <w:rsid w:val="00605BDD"/>
    <w:rsid w:val="00605C67"/>
    <w:rsid w:val="00605CC6"/>
    <w:rsid w:val="00605FC7"/>
    <w:rsid w:val="006061DD"/>
    <w:rsid w:val="00606299"/>
    <w:rsid w:val="0060629A"/>
    <w:rsid w:val="006062BE"/>
    <w:rsid w:val="00606389"/>
    <w:rsid w:val="00606688"/>
    <w:rsid w:val="006067C1"/>
    <w:rsid w:val="006067DA"/>
    <w:rsid w:val="00606827"/>
    <w:rsid w:val="00606861"/>
    <w:rsid w:val="00606878"/>
    <w:rsid w:val="00606B7C"/>
    <w:rsid w:val="00606B9B"/>
    <w:rsid w:val="00606C39"/>
    <w:rsid w:val="00606D0A"/>
    <w:rsid w:val="00606DC5"/>
    <w:rsid w:val="00606E19"/>
    <w:rsid w:val="00606E83"/>
    <w:rsid w:val="00606ECF"/>
    <w:rsid w:val="006070EC"/>
    <w:rsid w:val="00607139"/>
    <w:rsid w:val="0060729B"/>
    <w:rsid w:val="006073D0"/>
    <w:rsid w:val="00607538"/>
    <w:rsid w:val="006075A6"/>
    <w:rsid w:val="006076D7"/>
    <w:rsid w:val="006078AB"/>
    <w:rsid w:val="00607A8E"/>
    <w:rsid w:val="00607C2F"/>
    <w:rsid w:val="0061000F"/>
    <w:rsid w:val="0061016B"/>
    <w:rsid w:val="00610184"/>
    <w:rsid w:val="00610379"/>
    <w:rsid w:val="00610546"/>
    <w:rsid w:val="00610685"/>
    <w:rsid w:val="00610C7D"/>
    <w:rsid w:val="00610C94"/>
    <w:rsid w:val="00610DD1"/>
    <w:rsid w:val="00610E0B"/>
    <w:rsid w:val="00610E31"/>
    <w:rsid w:val="00610E86"/>
    <w:rsid w:val="00610FB6"/>
    <w:rsid w:val="00610FD1"/>
    <w:rsid w:val="0061109B"/>
    <w:rsid w:val="006111E0"/>
    <w:rsid w:val="00611204"/>
    <w:rsid w:val="006115A1"/>
    <w:rsid w:val="006117A2"/>
    <w:rsid w:val="0061199F"/>
    <w:rsid w:val="006119F6"/>
    <w:rsid w:val="00611C6E"/>
    <w:rsid w:val="00612039"/>
    <w:rsid w:val="006120DF"/>
    <w:rsid w:val="0061215B"/>
    <w:rsid w:val="006121A3"/>
    <w:rsid w:val="006122E4"/>
    <w:rsid w:val="006123F3"/>
    <w:rsid w:val="0061244F"/>
    <w:rsid w:val="006126B1"/>
    <w:rsid w:val="006126B7"/>
    <w:rsid w:val="00612864"/>
    <w:rsid w:val="00612AF2"/>
    <w:rsid w:val="00612B46"/>
    <w:rsid w:val="00612E82"/>
    <w:rsid w:val="00612F15"/>
    <w:rsid w:val="00612F85"/>
    <w:rsid w:val="006130DB"/>
    <w:rsid w:val="006131BA"/>
    <w:rsid w:val="00613256"/>
    <w:rsid w:val="006132F6"/>
    <w:rsid w:val="00613410"/>
    <w:rsid w:val="006135AF"/>
    <w:rsid w:val="006135F7"/>
    <w:rsid w:val="00613647"/>
    <w:rsid w:val="00613AFB"/>
    <w:rsid w:val="00613BC6"/>
    <w:rsid w:val="00613CC7"/>
    <w:rsid w:val="00613D6C"/>
    <w:rsid w:val="00613F02"/>
    <w:rsid w:val="00614149"/>
    <w:rsid w:val="00614174"/>
    <w:rsid w:val="00614346"/>
    <w:rsid w:val="006143B7"/>
    <w:rsid w:val="0061449F"/>
    <w:rsid w:val="006144E2"/>
    <w:rsid w:val="00614682"/>
    <w:rsid w:val="006148A8"/>
    <w:rsid w:val="006148CE"/>
    <w:rsid w:val="00614A7D"/>
    <w:rsid w:val="00614ABF"/>
    <w:rsid w:val="00614C01"/>
    <w:rsid w:val="00614E4C"/>
    <w:rsid w:val="0061514F"/>
    <w:rsid w:val="006152FC"/>
    <w:rsid w:val="006154E8"/>
    <w:rsid w:val="0061551E"/>
    <w:rsid w:val="006156DA"/>
    <w:rsid w:val="006158E5"/>
    <w:rsid w:val="0061599F"/>
    <w:rsid w:val="00615CA1"/>
    <w:rsid w:val="00616047"/>
    <w:rsid w:val="0061605F"/>
    <w:rsid w:val="006161BF"/>
    <w:rsid w:val="006162BF"/>
    <w:rsid w:val="00616360"/>
    <w:rsid w:val="006163CE"/>
    <w:rsid w:val="006164C7"/>
    <w:rsid w:val="0061690C"/>
    <w:rsid w:val="00616961"/>
    <w:rsid w:val="00616B99"/>
    <w:rsid w:val="00616F93"/>
    <w:rsid w:val="00617014"/>
    <w:rsid w:val="00617057"/>
    <w:rsid w:val="006170E8"/>
    <w:rsid w:val="006172AF"/>
    <w:rsid w:val="006173A7"/>
    <w:rsid w:val="00617490"/>
    <w:rsid w:val="006174C5"/>
    <w:rsid w:val="00617594"/>
    <w:rsid w:val="006175E7"/>
    <w:rsid w:val="00617759"/>
    <w:rsid w:val="006178BC"/>
    <w:rsid w:val="00617AAC"/>
    <w:rsid w:val="00617ADD"/>
    <w:rsid w:val="00617B60"/>
    <w:rsid w:val="00617BA6"/>
    <w:rsid w:val="006200DC"/>
    <w:rsid w:val="00620104"/>
    <w:rsid w:val="0062015D"/>
    <w:rsid w:val="006201C4"/>
    <w:rsid w:val="00620445"/>
    <w:rsid w:val="00620573"/>
    <w:rsid w:val="00620643"/>
    <w:rsid w:val="00620796"/>
    <w:rsid w:val="0062080A"/>
    <w:rsid w:val="006209C0"/>
    <w:rsid w:val="00620A57"/>
    <w:rsid w:val="00620AA7"/>
    <w:rsid w:val="00620B3A"/>
    <w:rsid w:val="00620B88"/>
    <w:rsid w:val="00620BAC"/>
    <w:rsid w:val="00620FCA"/>
    <w:rsid w:val="00621069"/>
    <w:rsid w:val="0062106D"/>
    <w:rsid w:val="006210EC"/>
    <w:rsid w:val="006211B3"/>
    <w:rsid w:val="00621431"/>
    <w:rsid w:val="006215C6"/>
    <w:rsid w:val="006218AE"/>
    <w:rsid w:val="00621933"/>
    <w:rsid w:val="00621B38"/>
    <w:rsid w:val="00621F1B"/>
    <w:rsid w:val="006222A6"/>
    <w:rsid w:val="00622312"/>
    <w:rsid w:val="006224A2"/>
    <w:rsid w:val="00622559"/>
    <w:rsid w:val="00622635"/>
    <w:rsid w:val="00622646"/>
    <w:rsid w:val="00622741"/>
    <w:rsid w:val="00622765"/>
    <w:rsid w:val="00622788"/>
    <w:rsid w:val="0062299A"/>
    <w:rsid w:val="00622ABC"/>
    <w:rsid w:val="00622BD6"/>
    <w:rsid w:val="00622C2E"/>
    <w:rsid w:val="00622C42"/>
    <w:rsid w:val="00622F33"/>
    <w:rsid w:val="00622F40"/>
    <w:rsid w:val="00622F45"/>
    <w:rsid w:val="00622FDD"/>
    <w:rsid w:val="00623021"/>
    <w:rsid w:val="00623046"/>
    <w:rsid w:val="00623250"/>
    <w:rsid w:val="006232DE"/>
    <w:rsid w:val="00623596"/>
    <w:rsid w:val="006237D9"/>
    <w:rsid w:val="00623BF2"/>
    <w:rsid w:val="00623C40"/>
    <w:rsid w:val="00623E30"/>
    <w:rsid w:val="0062402B"/>
    <w:rsid w:val="006241C6"/>
    <w:rsid w:val="006241ED"/>
    <w:rsid w:val="006242E9"/>
    <w:rsid w:val="006243AA"/>
    <w:rsid w:val="00624486"/>
    <w:rsid w:val="006244DB"/>
    <w:rsid w:val="0062454C"/>
    <w:rsid w:val="006245B5"/>
    <w:rsid w:val="00624763"/>
    <w:rsid w:val="00624BF8"/>
    <w:rsid w:val="00624D99"/>
    <w:rsid w:val="00625086"/>
    <w:rsid w:val="006251AB"/>
    <w:rsid w:val="00625353"/>
    <w:rsid w:val="00625481"/>
    <w:rsid w:val="006255F3"/>
    <w:rsid w:val="00625831"/>
    <w:rsid w:val="006259A5"/>
    <w:rsid w:val="00625CA1"/>
    <w:rsid w:val="00625DDD"/>
    <w:rsid w:val="00625E36"/>
    <w:rsid w:val="00625E8C"/>
    <w:rsid w:val="0062606A"/>
    <w:rsid w:val="006261B3"/>
    <w:rsid w:val="006261E9"/>
    <w:rsid w:val="00626217"/>
    <w:rsid w:val="00626231"/>
    <w:rsid w:val="00626278"/>
    <w:rsid w:val="006262CF"/>
    <w:rsid w:val="006262FE"/>
    <w:rsid w:val="006263CB"/>
    <w:rsid w:val="0062644B"/>
    <w:rsid w:val="00626499"/>
    <w:rsid w:val="00626639"/>
    <w:rsid w:val="00626721"/>
    <w:rsid w:val="0062684D"/>
    <w:rsid w:val="006269AE"/>
    <w:rsid w:val="00626A8F"/>
    <w:rsid w:val="00626C05"/>
    <w:rsid w:val="00626D1A"/>
    <w:rsid w:val="00626E61"/>
    <w:rsid w:val="00627166"/>
    <w:rsid w:val="006271F1"/>
    <w:rsid w:val="00627237"/>
    <w:rsid w:val="006276C8"/>
    <w:rsid w:val="0062778D"/>
    <w:rsid w:val="00627825"/>
    <w:rsid w:val="00627888"/>
    <w:rsid w:val="0062798C"/>
    <w:rsid w:val="00627B9C"/>
    <w:rsid w:val="00627D33"/>
    <w:rsid w:val="00627E7F"/>
    <w:rsid w:val="0063000B"/>
    <w:rsid w:val="006301A7"/>
    <w:rsid w:val="0063023E"/>
    <w:rsid w:val="00630421"/>
    <w:rsid w:val="00630511"/>
    <w:rsid w:val="0063078C"/>
    <w:rsid w:val="00630951"/>
    <w:rsid w:val="00630A77"/>
    <w:rsid w:val="00630AD8"/>
    <w:rsid w:val="00630B70"/>
    <w:rsid w:val="00630D69"/>
    <w:rsid w:val="00631428"/>
    <w:rsid w:val="00631476"/>
    <w:rsid w:val="006317A9"/>
    <w:rsid w:val="00631871"/>
    <w:rsid w:val="00631928"/>
    <w:rsid w:val="00631956"/>
    <w:rsid w:val="006319CD"/>
    <w:rsid w:val="006319D5"/>
    <w:rsid w:val="00631BE5"/>
    <w:rsid w:val="00631C1E"/>
    <w:rsid w:val="00631D75"/>
    <w:rsid w:val="00631E51"/>
    <w:rsid w:val="00632057"/>
    <w:rsid w:val="00632349"/>
    <w:rsid w:val="006324CE"/>
    <w:rsid w:val="006328B0"/>
    <w:rsid w:val="00632C64"/>
    <w:rsid w:val="00632CCF"/>
    <w:rsid w:val="00632E65"/>
    <w:rsid w:val="00633091"/>
    <w:rsid w:val="0063312A"/>
    <w:rsid w:val="0063315E"/>
    <w:rsid w:val="00633173"/>
    <w:rsid w:val="0063318F"/>
    <w:rsid w:val="0063333A"/>
    <w:rsid w:val="00633487"/>
    <w:rsid w:val="00633566"/>
    <w:rsid w:val="0063365E"/>
    <w:rsid w:val="00633880"/>
    <w:rsid w:val="00633ADC"/>
    <w:rsid w:val="00633BE2"/>
    <w:rsid w:val="00633CD6"/>
    <w:rsid w:val="00633D35"/>
    <w:rsid w:val="00633FBB"/>
    <w:rsid w:val="00633FBC"/>
    <w:rsid w:val="0063408F"/>
    <w:rsid w:val="006340B6"/>
    <w:rsid w:val="006340CC"/>
    <w:rsid w:val="006340EC"/>
    <w:rsid w:val="0063416C"/>
    <w:rsid w:val="0063421D"/>
    <w:rsid w:val="006344E6"/>
    <w:rsid w:val="00634512"/>
    <w:rsid w:val="00634610"/>
    <w:rsid w:val="00634689"/>
    <w:rsid w:val="00634826"/>
    <w:rsid w:val="00634876"/>
    <w:rsid w:val="00634BC0"/>
    <w:rsid w:val="00634C86"/>
    <w:rsid w:val="00634CF9"/>
    <w:rsid w:val="00634E38"/>
    <w:rsid w:val="00634E93"/>
    <w:rsid w:val="00634EE7"/>
    <w:rsid w:val="00634F5F"/>
    <w:rsid w:val="0063508E"/>
    <w:rsid w:val="006352EC"/>
    <w:rsid w:val="0063532F"/>
    <w:rsid w:val="0063537D"/>
    <w:rsid w:val="006353E3"/>
    <w:rsid w:val="0063543E"/>
    <w:rsid w:val="00635483"/>
    <w:rsid w:val="0063559B"/>
    <w:rsid w:val="006355FB"/>
    <w:rsid w:val="00635885"/>
    <w:rsid w:val="006358F7"/>
    <w:rsid w:val="0063599F"/>
    <w:rsid w:val="00635A5E"/>
    <w:rsid w:val="00635CDB"/>
    <w:rsid w:val="00635D2A"/>
    <w:rsid w:val="00635D63"/>
    <w:rsid w:val="00635F25"/>
    <w:rsid w:val="00636218"/>
    <w:rsid w:val="00636345"/>
    <w:rsid w:val="00636497"/>
    <w:rsid w:val="006364BD"/>
    <w:rsid w:val="00636595"/>
    <w:rsid w:val="006365C4"/>
    <w:rsid w:val="006365EC"/>
    <w:rsid w:val="0063665A"/>
    <w:rsid w:val="006366F1"/>
    <w:rsid w:val="0063677C"/>
    <w:rsid w:val="00636840"/>
    <w:rsid w:val="00636924"/>
    <w:rsid w:val="0063697D"/>
    <w:rsid w:val="00636984"/>
    <w:rsid w:val="00636A86"/>
    <w:rsid w:val="00636B03"/>
    <w:rsid w:val="00636BAF"/>
    <w:rsid w:val="00636C5B"/>
    <w:rsid w:val="00636D1D"/>
    <w:rsid w:val="0063705E"/>
    <w:rsid w:val="006370AD"/>
    <w:rsid w:val="00637162"/>
    <w:rsid w:val="00637235"/>
    <w:rsid w:val="0063731C"/>
    <w:rsid w:val="00637709"/>
    <w:rsid w:val="00637929"/>
    <w:rsid w:val="00637976"/>
    <w:rsid w:val="00637AEB"/>
    <w:rsid w:val="00637C92"/>
    <w:rsid w:val="00637D97"/>
    <w:rsid w:val="006400A2"/>
    <w:rsid w:val="0064012D"/>
    <w:rsid w:val="006403F8"/>
    <w:rsid w:val="0064046B"/>
    <w:rsid w:val="00640474"/>
    <w:rsid w:val="006404F5"/>
    <w:rsid w:val="00640827"/>
    <w:rsid w:val="0064086D"/>
    <w:rsid w:val="00640C31"/>
    <w:rsid w:val="00640CDB"/>
    <w:rsid w:val="00640DA0"/>
    <w:rsid w:val="00640DFD"/>
    <w:rsid w:val="00640E70"/>
    <w:rsid w:val="00640FFA"/>
    <w:rsid w:val="00640FFD"/>
    <w:rsid w:val="006410A7"/>
    <w:rsid w:val="00641119"/>
    <w:rsid w:val="00641872"/>
    <w:rsid w:val="006418CC"/>
    <w:rsid w:val="00641BAA"/>
    <w:rsid w:val="00641F53"/>
    <w:rsid w:val="0064209D"/>
    <w:rsid w:val="006420D1"/>
    <w:rsid w:val="006423B5"/>
    <w:rsid w:val="00642483"/>
    <w:rsid w:val="006425DB"/>
    <w:rsid w:val="0064270D"/>
    <w:rsid w:val="00642817"/>
    <w:rsid w:val="0064284D"/>
    <w:rsid w:val="00642A78"/>
    <w:rsid w:val="00642AB9"/>
    <w:rsid w:val="00642BA1"/>
    <w:rsid w:val="00642BC3"/>
    <w:rsid w:val="00642C35"/>
    <w:rsid w:val="00642D49"/>
    <w:rsid w:val="00642DDB"/>
    <w:rsid w:val="00642E05"/>
    <w:rsid w:val="00642FA7"/>
    <w:rsid w:val="00643266"/>
    <w:rsid w:val="006433DE"/>
    <w:rsid w:val="006434B9"/>
    <w:rsid w:val="00643695"/>
    <w:rsid w:val="0064375F"/>
    <w:rsid w:val="0064386D"/>
    <w:rsid w:val="00643997"/>
    <w:rsid w:val="00643A26"/>
    <w:rsid w:val="00643AA3"/>
    <w:rsid w:val="00643B67"/>
    <w:rsid w:val="00643BA1"/>
    <w:rsid w:val="00643D69"/>
    <w:rsid w:val="00643DE5"/>
    <w:rsid w:val="00643F66"/>
    <w:rsid w:val="00643FBD"/>
    <w:rsid w:val="0064424D"/>
    <w:rsid w:val="006443A1"/>
    <w:rsid w:val="006443F9"/>
    <w:rsid w:val="00644626"/>
    <w:rsid w:val="00644774"/>
    <w:rsid w:val="00644799"/>
    <w:rsid w:val="006449C9"/>
    <w:rsid w:val="00644D9B"/>
    <w:rsid w:val="00644F20"/>
    <w:rsid w:val="00645017"/>
    <w:rsid w:val="006450A4"/>
    <w:rsid w:val="006450FA"/>
    <w:rsid w:val="0064531D"/>
    <w:rsid w:val="00645331"/>
    <w:rsid w:val="00645439"/>
    <w:rsid w:val="00645536"/>
    <w:rsid w:val="006455CA"/>
    <w:rsid w:val="006455CF"/>
    <w:rsid w:val="006458CF"/>
    <w:rsid w:val="00645950"/>
    <w:rsid w:val="00645B8B"/>
    <w:rsid w:val="00645C09"/>
    <w:rsid w:val="00645E75"/>
    <w:rsid w:val="006460EB"/>
    <w:rsid w:val="00646274"/>
    <w:rsid w:val="006463F3"/>
    <w:rsid w:val="006464A3"/>
    <w:rsid w:val="006464FE"/>
    <w:rsid w:val="0064657A"/>
    <w:rsid w:val="006466B5"/>
    <w:rsid w:val="006468B5"/>
    <w:rsid w:val="006469C9"/>
    <w:rsid w:val="00646BAD"/>
    <w:rsid w:val="00646C84"/>
    <w:rsid w:val="00646CFA"/>
    <w:rsid w:val="00646E02"/>
    <w:rsid w:val="00646F36"/>
    <w:rsid w:val="006470B1"/>
    <w:rsid w:val="00647373"/>
    <w:rsid w:val="006473BD"/>
    <w:rsid w:val="0064743B"/>
    <w:rsid w:val="0064761A"/>
    <w:rsid w:val="006476C8"/>
    <w:rsid w:val="0064795D"/>
    <w:rsid w:val="00647E2E"/>
    <w:rsid w:val="00647EC5"/>
    <w:rsid w:val="00647FCA"/>
    <w:rsid w:val="006500B1"/>
    <w:rsid w:val="0065010B"/>
    <w:rsid w:val="00650241"/>
    <w:rsid w:val="006504B6"/>
    <w:rsid w:val="006505E3"/>
    <w:rsid w:val="0065066A"/>
    <w:rsid w:val="006506CC"/>
    <w:rsid w:val="006507F9"/>
    <w:rsid w:val="006508CC"/>
    <w:rsid w:val="0065093F"/>
    <w:rsid w:val="00650A11"/>
    <w:rsid w:val="00650ACA"/>
    <w:rsid w:val="00650C3F"/>
    <w:rsid w:val="00650CDA"/>
    <w:rsid w:val="00650D08"/>
    <w:rsid w:val="00650E2F"/>
    <w:rsid w:val="00650E79"/>
    <w:rsid w:val="00650F99"/>
    <w:rsid w:val="00650FA0"/>
    <w:rsid w:val="00650FDC"/>
    <w:rsid w:val="00651120"/>
    <w:rsid w:val="00651137"/>
    <w:rsid w:val="006511D0"/>
    <w:rsid w:val="0065132C"/>
    <w:rsid w:val="0065135D"/>
    <w:rsid w:val="00651456"/>
    <w:rsid w:val="0065150E"/>
    <w:rsid w:val="006515B4"/>
    <w:rsid w:val="00651616"/>
    <w:rsid w:val="00651744"/>
    <w:rsid w:val="00651848"/>
    <w:rsid w:val="00651E15"/>
    <w:rsid w:val="00651F23"/>
    <w:rsid w:val="00651F97"/>
    <w:rsid w:val="00652018"/>
    <w:rsid w:val="0065204C"/>
    <w:rsid w:val="00652062"/>
    <w:rsid w:val="0065206B"/>
    <w:rsid w:val="0065210F"/>
    <w:rsid w:val="00652473"/>
    <w:rsid w:val="0065262A"/>
    <w:rsid w:val="006526A0"/>
    <w:rsid w:val="00652910"/>
    <w:rsid w:val="0065293B"/>
    <w:rsid w:val="00652C86"/>
    <w:rsid w:val="00653019"/>
    <w:rsid w:val="0065313B"/>
    <w:rsid w:val="00653210"/>
    <w:rsid w:val="0065346A"/>
    <w:rsid w:val="006536CD"/>
    <w:rsid w:val="006537BF"/>
    <w:rsid w:val="00653AF8"/>
    <w:rsid w:val="00653B61"/>
    <w:rsid w:val="00653C05"/>
    <w:rsid w:val="00653D32"/>
    <w:rsid w:val="00653EF9"/>
    <w:rsid w:val="00653F64"/>
    <w:rsid w:val="00653FB9"/>
    <w:rsid w:val="00653FC5"/>
    <w:rsid w:val="006540A2"/>
    <w:rsid w:val="006541BF"/>
    <w:rsid w:val="00654239"/>
    <w:rsid w:val="00654448"/>
    <w:rsid w:val="0065452C"/>
    <w:rsid w:val="006545AD"/>
    <w:rsid w:val="006548A8"/>
    <w:rsid w:val="006548DD"/>
    <w:rsid w:val="00654A86"/>
    <w:rsid w:val="00654AB4"/>
    <w:rsid w:val="00654B0A"/>
    <w:rsid w:val="00654CF2"/>
    <w:rsid w:val="00654D36"/>
    <w:rsid w:val="00654DC8"/>
    <w:rsid w:val="00654FB1"/>
    <w:rsid w:val="0065512F"/>
    <w:rsid w:val="0065538F"/>
    <w:rsid w:val="00655392"/>
    <w:rsid w:val="0065550A"/>
    <w:rsid w:val="006555BB"/>
    <w:rsid w:val="006555F0"/>
    <w:rsid w:val="00655899"/>
    <w:rsid w:val="00655952"/>
    <w:rsid w:val="006559B1"/>
    <w:rsid w:val="00655D12"/>
    <w:rsid w:val="00655E30"/>
    <w:rsid w:val="00655ED7"/>
    <w:rsid w:val="006562D2"/>
    <w:rsid w:val="006564BA"/>
    <w:rsid w:val="00656526"/>
    <w:rsid w:val="006565CE"/>
    <w:rsid w:val="0065666F"/>
    <w:rsid w:val="006566CC"/>
    <w:rsid w:val="00656823"/>
    <w:rsid w:val="0065684C"/>
    <w:rsid w:val="00656931"/>
    <w:rsid w:val="006569F6"/>
    <w:rsid w:val="00656A4F"/>
    <w:rsid w:val="00656C4C"/>
    <w:rsid w:val="00657024"/>
    <w:rsid w:val="00657027"/>
    <w:rsid w:val="006570A4"/>
    <w:rsid w:val="00657130"/>
    <w:rsid w:val="006571AC"/>
    <w:rsid w:val="00657259"/>
    <w:rsid w:val="006572A2"/>
    <w:rsid w:val="00657712"/>
    <w:rsid w:val="00657802"/>
    <w:rsid w:val="00657B3E"/>
    <w:rsid w:val="00657C54"/>
    <w:rsid w:val="00657D2C"/>
    <w:rsid w:val="00657E0E"/>
    <w:rsid w:val="0066042B"/>
    <w:rsid w:val="0066045F"/>
    <w:rsid w:val="00660628"/>
    <w:rsid w:val="006607E7"/>
    <w:rsid w:val="00660886"/>
    <w:rsid w:val="00660931"/>
    <w:rsid w:val="0066093F"/>
    <w:rsid w:val="006609E8"/>
    <w:rsid w:val="00660AA8"/>
    <w:rsid w:val="00660AB4"/>
    <w:rsid w:val="00660B32"/>
    <w:rsid w:val="00660BCA"/>
    <w:rsid w:val="00660C00"/>
    <w:rsid w:val="00660CA8"/>
    <w:rsid w:val="00660D99"/>
    <w:rsid w:val="00660EAF"/>
    <w:rsid w:val="00660FB7"/>
    <w:rsid w:val="0066132A"/>
    <w:rsid w:val="00661451"/>
    <w:rsid w:val="006616F8"/>
    <w:rsid w:val="006617D9"/>
    <w:rsid w:val="006618A6"/>
    <w:rsid w:val="006618CF"/>
    <w:rsid w:val="00661B85"/>
    <w:rsid w:val="00661F8E"/>
    <w:rsid w:val="00661FD8"/>
    <w:rsid w:val="006620FA"/>
    <w:rsid w:val="00662170"/>
    <w:rsid w:val="006621D9"/>
    <w:rsid w:val="00662369"/>
    <w:rsid w:val="006624B7"/>
    <w:rsid w:val="006624FB"/>
    <w:rsid w:val="0066250C"/>
    <w:rsid w:val="006625BB"/>
    <w:rsid w:val="00662618"/>
    <w:rsid w:val="00662658"/>
    <w:rsid w:val="0066278E"/>
    <w:rsid w:val="00662880"/>
    <w:rsid w:val="00662B2E"/>
    <w:rsid w:val="00662B83"/>
    <w:rsid w:val="00662BFA"/>
    <w:rsid w:val="00662D74"/>
    <w:rsid w:val="00662E55"/>
    <w:rsid w:val="00662EF0"/>
    <w:rsid w:val="00662EFA"/>
    <w:rsid w:val="00662F0F"/>
    <w:rsid w:val="00662F78"/>
    <w:rsid w:val="00663075"/>
    <w:rsid w:val="0066321B"/>
    <w:rsid w:val="006638AF"/>
    <w:rsid w:val="00663954"/>
    <w:rsid w:val="00663956"/>
    <w:rsid w:val="006639FB"/>
    <w:rsid w:val="00663AD2"/>
    <w:rsid w:val="00663B00"/>
    <w:rsid w:val="00663C14"/>
    <w:rsid w:val="00663C63"/>
    <w:rsid w:val="00663CEC"/>
    <w:rsid w:val="00663E70"/>
    <w:rsid w:val="0066414F"/>
    <w:rsid w:val="0066426C"/>
    <w:rsid w:val="006646C5"/>
    <w:rsid w:val="006646EB"/>
    <w:rsid w:val="0066471F"/>
    <w:rsid w:val="0066493F"/>
    <w:rsid w:val="00664A21"/>
    <w:rsid w:val="00664C41"/>
    <w:rsid w:val="00664CAD"/>
    <w:rsid w:val="00664D87"/>
    <w:rsid w:val="00664DC9"/>
    <w:rsid w:val="00664E7C"/>
    <w:rsid w:val="00664FB7"/>
    <w:rsid w:val="006651E1"/>
    <w:rsid w:val="00665509"/>
    <w:rsid w:val="006655DB"/>
    <w:rsid w:val="0066576A"/>
    <w:rsid w:val="00665818"/>
    <w:rsid w:val="006659AE"/>
    <w:rsid w:val="006659E2"/>
    <w:rsid w:val="00665A9C"/>
    <w:rsid w:val="00665BA9"/>
    <w:rsid w:val="00665BAC"/>
    <w:rsid w:val="00665DB7"/>
    <w:rsid w:val="00665DCA"/>
    <w:rsid w:val="00665DF6"/>
    <w:rsid w:val="00665FF5"/>
    <w:rsid w:val="00666018"/>
    <w:rsid w:val="00666056"/>
    <w:rsid w:val="0066616A"/>
    <w:rsid w:val="0066632F"/>
    <w:rsid w:val="0066642F"/>
    <w:rsid w:val="0066655A"/>
    <w:rsid w:val="00666732"/>
    <w:rsid w:val="00666972"/>
    <w:rsid w:val="00666B2C"/>
    <w:rsid w:val="00666BC8"/>
    <w:rsid w:val="00666FC7"/>
    <w:rsid w:val="00667211"/>
    <w:rsid w:val="006672C2"/>
    <w:rsid w:val="00667364"/>
    <w:rsid w:val="0066749E"/>
    <w:rsid w:val="006674A9"/>
    <w:rsid w:val="006675C8"/>
    <w:rsid w:val="00667A69"/>
    <w:rsid w:val="00667AC2"/>
    <w:rsid w:val="00667B01"/>
    <w:rsid w:val="00667D6E"/>
    <w:rsid w:val="00667F16"/>
    <w:rsid w:val="00667F20"/>
    <w:rsid w:val="00667FC1"/>
    <w:rsid w:val="00667FC4"/>
    <w:rsid w:val="0067014A"/>
    <w:rsid w:val="006701D1"/>
    <w:rsid w:val="006702B3"/>
    <w:rsid w:val="006703C8"/>
    <w:rsid w:val="006704EF"/>
    <w:rsid w:val="00670548"/>
    <w:rsid w:val="006707E2"/>
    <w:rsid w:val="0067086F"/>
    <w:rsid w:val="00670883"/>
    <w:rsid w:val="00670905"/>
    <w:rsid w:val="00670950"/>
    <w:rsid w:val="006709C1"/>
    <w:rsid w:val="006709CB"/>
    <w:rsid w:val="006709E7"/>
    <w:rsid w:val="00670C5E"/>
    <w:rsid w:val="00670F4D"/>
    <w:rsid w:val="00670FFF"/>
    <w:rsid w:val="0067117E"/>
    <w:rsid w:val="00671499"/>
    <w:rsid w:val="006715F0"/>
    <w:rsid w:val="00671608"/>
    <w:rsid w:val="00671637"/>
    <w:rsid w:val="006717D7"/>
    <w:rsid w:val="00671A61"/>
    <w:rsid w:val="00671BAB"/>
    <w:rsid w:val="00671CBA"/>
    <w:rsid w:val="00671D2E"/>
    <w:rsid w:val="00671E94"/>
    <w:rsid w:val="0067207B"/>
    <w:rsid w:val="0067208D"/>
    <w:rsid w:val="0067220A"/>
    <w:rsid w:val="006722FF"/>
    <w:rsid w:val="00672461"/>
    <w:rsid w:val="00672484"/>
    <w:rsid w:val="00672598"/>
    <w:rsid w:val="0067263D"/>
    <w:rsid w:val="00672753"/>
    <w:rsid w:val="006728F3"/>
    <w:rsid w:val="006729D0"/>
    <w:rsid w:val="00672BF6"/>
    <w:rsid w:val="00672C46"/>
    <w:rsid w:val="0067319D"/>
    <w:rsid w:val="006733DD"/>
    <w:rsid w:val="00673815"/>
    <w:rsid w:val="006739E9"/>
    <w:rsid w:val="00673FA6"/>
    <w:rsid w:val="00673FB3"/>
    <w:rsid w:val="00674012"/>
    <w:rsid w:val="0067403E"/>
    <w:rsid w:val="00674073"/>
    <w:rsid w:val="00674167"/>
    <w:rsid w:val="006741DE"/>
    <w:rsid w:val="0067437B"/>
    <w:rsid w:val="00674450"/>
    <w:rsid w:val="006744E7"/>
    <w:rsid w:val="006745B7"/>
    <w:rsid w:val="00674620"/>
    <w:rsid w:val="006747EB"/>
    <w:rsid w:val="0067487A"/>
    <w:rsid w:val="0067492B"/>
    <w:rsid w:val="0067498E"/>
    <w:rsid w:val="00674994"/>
    <w:rsid w:val="00674A63"/>
    <w:rsid w:val="00674C1A"/>
    <w:rsid w:val="00674D0D"/>
    <w:rsid w:val="00674F85"/>
    <w:rsid w:val="00675026"/>
    <w:rsid w:val="00675129"/>
    <w:rsid w:val="00675146"/>
    <w:rsid w:val="00675214"/>
    <w:rsid w:val="006757CA"/>
    <w:rsid w:val="00675B1E"/>
    <w:rsid w:val="00675B48"/>
    <w:rsid w:val="00675D1F"/>
    <w:rsid w:val="00675D54"/>
    <w:rsid w:val="00675D6F"/>
    <w:rsid w:val="00675DF6"/>
    <w:rsid w:val="00675F76"/>
    <w:rsid w:val="00675F77"/>
    <w:rsid w:val="006762B2"/>
    <w:rsid w:val="0067630D"/>
    <w:rsid w:val="00676412"/>
    <w:rsid w:val="00676438"/>
    <w:rsid w:val="0067663A"/>
    <w:rsid w:val="00676782"/>
    <w:rsid w:val="0067684C"/>
    <w:rsid w:val="0067686A"/>
    <w:rsid w:val="006769F3"/>
    <w:rsid w:val="00676B39"/>
    <w:rsid w:val="00676B46"/>
    <w:rsid w:val="00676DD2"/>
    <w:rsid w:val="006770A7"/>
    <w:rsid w:val="006772A9"/>
    <w:rsid w:val="006772AA"/>
    <w:rsid w:val="0067765A"/>
    <w:rsid w:val="0067768E"/>
    <w:rsid w:val="006778F0"/>
    <w:rsid w:val="00677959"/>
    <w:rsid w:val="006779C0"/>
    <w:rsid w:val="006779F2"/>
    <w:rsid w:val="00677A2D"/>
    <w:rsid w:val="00677B0F"/>
    <w:rsid w:val="00677B2E"/>
    <w:rsid w:val="00677BA4"/>
    <w:rsid w:val="00677C31"/>
    <w:rsid w:val="00677CBD"/>
    <w:rsid w:val="00677D4F"/>
    <w:rsid w:val="00677DF2"/>
    <w:rsid w:val="00677E8C"/>
    <w:rsid w:val="00680217"/>
    <w:rsid w:val="0068025D"/>
    <w:rsid w:val="00680279"/>
    <w:rsid w:val="0068035F"/>
    <w:rsid w:val="0068040E"/>
    <w:rsid w:val="0068051C"/>
    <w:rsid w:val="0068068E"/>
    <w:rsid w:val="006808F2"/>
    <w:rsid w:val="00680AE6"/>
    <w:rsid w:val="00680B7A"/>
    <w:rsid w:val="00680BAC"/>
    <w:rsid w:val="00680D31"/>
    <w:rsid w:val="00680D75"/>
    <w:rsid w:val="00680E33"/>
    <w:rsid w:val="00680F20"/>
    <w:rsid w:val="00680FCD"/>
    <w:rsid w:val="0068106A"/>
    <w:rsid w:val="0068114E"/>
    <w:rsid w:val="0068119C"/>
    <w:rsid w:val="00681226"/>
    <w:rsid w:val="006812B3"/>
    <w:rsid w:val="00681420"/>
    <w:rsid w:val="006814C8"/>
    <w:rsid w:val="006815A0"/>
    <w:rsid w:val="006815A8"/>
    <w:rsid w:val="006817A5"/>
    <w:rsid w:val="00681D02"/>
    <w:rsid w:val="00681DBE"/>
    <w:rsid w:val="00681E31"/>
    <w:rsid w:val="00681FD9"/>
    <w:rsid w:val="0068200C"/>
    <w:rsid w:val="0068205B"/>
    <w:rsid w:val="00682152"/>
    <w:rsid w:val="00682183"/>
    <w:rsid w:val="00682216"/>
    <w:rsid w:val="00682246"/>
    <w:rsid w:val="006824F3"/>
    <w:rsid w:val="0068255F"/>
    <w:rsid w:val="0068279E"/>
    <w:rsid w:val="006828C8"/>
    <w:rsid w:val="00682AB6"/>
    <w:rsid w:val="00682AFB"/>
    <w:rsid w:val="00682C98"/>
    <w:rsid w:val="00682D26"/>
    <w:rsid w:val="00682DAE"/>
    <w:rsid w:val="00682F18"/>
    <w:rsid w:val="00682F68"/>
    <w:rsid w:val="006833C7"/>
    <w:rsid w:val="00683424"/>
    <w:rsid w:val="0068348F"/>
    <w:rsid w:val="00683794"/>
    <w:rsid w:val="006838AD"/>
    <w:rsid w:val="0068394F"/>
    <w:rsid w:val="006839FC"/>
    <w:rsid w:val="00683AB5"/>
    <w:rsid w:val="00683B3F"/>
    <w:rsid w:val="00683D0A"/>
    <w:rsid w:val="00683FF5"/>
    <w:rsid w:val="006844C8"/>
    <w:rsid w:val="006845E6"/>
    <w:rsid w:val="00684728"/>
    <w:rsid w:val="0068473E"/>
    <w:rsid w:val="00684CB2"/>
    <w:rsid w:val="00684D52"/>
    <w:rsid w:val="00684F65"/>
    <w:rsid w:val="00685025"/>
    <w:rsid w:val="006852EA"/>
    <w:rsid w:val="006854EA"/>
    <w:rsid w:val="006855FA"/>
    <w:rsid w:val="0068562D"/>
    <w:rsid w:val="00685639"/>
    <w:rsid w:val="006856BF"/>
    <w:rsid w:val="006856C0"/>
    <w:rsid w:val="00685918"/>
    <w:rsid w:val="00685A43"/>
    <w:rsid w:val="00685AF2"/>
    <w:rsid w:val="00685B11"/>
    <w:rsid w:val="00685C79"/>
    <w:rsid w:val="00685C85"/>
    <w:rsid w:val="00685CF4"/>
    <w:rsid w:val="00685F5A"/>
    <w:rsid w:val="00685F5B"/>
    <w:rsid w:val="00686186"/>
    <w:rsid w:val="006861BC"/>
    <w:rsid w:val="0068634B"/>
    <w:rsid w:val="006864A1"/>
    <w:rsid w:val="00686875"/>
    <w:rsid w:val="006868E2"/>
    <w:rsid w:val="00686C60"/>
    <w:rsid w:val="00686C81"/>
    <w:rsid w:val="00686C95"/>
    <w:rsid w:val="00686C9F"/>
    <w:rsid w:val="00686CF2"/>
    <w:rsid w:val="00686E2C"/>
    <w:rsid w:val="00686EDC"/>
    <w:rsid w:val="00686EDD"/>
    <w:rsid w:val="0068705F"/>
    <w:rsid w:val="0068709A"/>
    <w:rsid w:val="00687124"/>
    <w:rsid w:val="0068713E"/>
    <w:rsid w:val="00687213"/>
    <w:rsid w:val="00687348"/>
    <w:rsid w:val="00687351"/>
    <w:rsid w:val="006874FA"/>
    <w:rsid w:val="006875FE"/>
    <w:rsid w:val="0068772F"/>
    <w:rsid w:val="00687866"/>
    <w:rsid w:val="00687A0E"/>
    <w:rsid w:val="00687AC4"/>
    <w:rsid w:val="00687BF8"/>
    <w:rsid w:val="00687F72"/>
    <w:rsid w:val="0069032F"/>
    <w:rsid w:val="00690395"/>
    <w:rsid w:val="00690427"/>
    <w:rsid w:val="00690498"/>
    <w:rsid w:val="00690592"/>
    <w:rsid w:val="00690825"/>
    <w:rsid w:val="0069094D"/>
    <w:rsid w:val="00690D7F"/>
    <w:rsid w:val="00690FB0"/>
    <w:rsid w:val="00690FE0"/>
    <w:rsid w:val="006910AE"/>
    <w:rsid w:val="006911FA"/>
    <w:rsid w:val="006913A7"/>
    <w:rsid w:val="006913F0"/>
    <w:rsid w:val="0069181E"/>
    <w:rsid w:val="006918B8"/>
    <w:rsid w:val="00691B30"/>
    <w:rsid w:val="00691B62"/>
    <w:rsid w:val="00691BB1"/>
    <w:rsid w:val="00691EF0"/>
    <w:rsid w:val="00691FF3"/>
    <w:rsid w:val="0069224B"/>
    <w:rsid w:val="00692329"/>
    <w:rsid w:val="0069234E"/>
    <w:rsid w:val="006923DD"/>
    <w:rsid w:val="0069250D"/>
    <w:rsid w:val="0069274C"/>
    <w:rsid w:val="00692781"/>
    <w:rsid w:val="006927E1"/>
    <w:rsid w:val="00692968"/>
    <w:rsid w:val="00692B48"/>
    <w:rsid w:val="00692B82"/>
    <w:rsid w:val="00692BDD"/>
    <w:rsid w:val="00692CB0"/>
    <w:rsid w:val="00692CB4"/>
    <w:rsid w:val="00692E4C"/>
    <w:rsid w:val="00692FA8"/>
    <w:rsid w:val="00693068"/>
    <w:rsid w:val="006930CC"/>
    <w:rsid w:val="006931BC"/>
    <w:rsid w:val="0069336E"/>
    <w:rsid w:val="00693397"/>
    <w:rsid w:val="006933BE"/>
    <w:rsid w:val="00693484"/>
    <w:rsid w:val="0069355D"/>
    <w:rsid w:val="00693748"/>
    <w:rsid w:val="0069388D"/>
    <w:rsid w:val="0069392F"/>
    <w:rsid w:val="00693957"/>
    <w:rsid w:val="0069396A"/>
    <w:rsid w:val="00693B62"/>
    <w:rsid w:val="00693BC3"/>
    <w:rsid w:val="00693C00"/>
    <w:rsid w:val="00693C24"/>
    <w:rsid w:val="00693DC9"/>
    <w:rsid w:val="00693ED3"/>
    <w:rsid w:val="00693F1B"/>
    <w:rsid w:val="0069404F"/>
    <w:rsid w:val="006941E7"/>
    <w:rsid w:val="0069423F"/>
    <w:rsid w:val="006942AB"/>
    <w:rsid w:val="0069433E"/>
    <w:rsid w:val="0069449B"/>
    <w:rsid w:val="00694888"/>
    <w:rsid w:val="00694ABB"/>
    <w:rsid w:val="00694B2A"/>
    <w:rsid w:val="00694CBB"/>
    <w:rsid w:val="00694E4D"/>
    <w:rsid w:val="00694F19"/>
    <w:rsid w:val="00694F1E"/>
    <w:rsid w:val="00695231"/>
    <w:rsid w:val="00695252"/>
    <w:rsid w:val="006952DE"/>
    <w:rsid w:val="006956B6"/>
    <w:rsid w:val="00695A40"/>
    <w:rsid w:val="00695AB7"/>
    <w:rsid w:val="00695ABF"/>
    <w:rsid w:val="00695AF5"/>
    <w:rsid w:val="00695B98"/>
    <w:rsid w:val="00695BB5"/>
    <w:rsid w:val="00695BF0"/>
    <w:rsid w:val="00695C4F"/>
    <w:rsid w:val="0069601F"/>
    <w:rsid w:val="006960AF"/>
    <w:rsid w:val="006960C1"/>
    <w:rsid w:val="006960F3"/>
    <w:rsid w:val="0069611A"/>
    <w:rsid w:val="00696286"/>
    <w:rsid w:val="0069640B"/>
    <w:rsid w:val="0069656F"/>
    <w:rsid w:val="00696637"/>
    <w:rsid w:val="00696671"/>
    <w:rsid w:val="006968D7"/>
    <w:rsid w:val="00696B1E"/>
    <w:rsid w:val="00696CF1"/>
    <w:rsid w:val="00696D5F"/>
    <w:rsid w:val="00696DE4"/>
    <w:rsid w:val="00696E80"/>
    <w:rsid w:val="0069701E"/>
    <w:rsid w:val="006972A9"/>
    <w:rsid w:val="00697319"/>
    <w:rsid w:val="00697420"/>
    <w:rsid w:val="0069754B"/>
    <w:rsid w:val="0069754F"/>
    <w:rsid w:val="006975E3"/>
    <w:rsid w:val="006978B8"/>
    <w:rsid w:val="0069796C"/>
    <w:rsid w:val="00697986"/>
    <w:rsid w:val="00697C0C"/>
    <w:rsid w:val="00697D0B"/>
    <w:rsid w:val="00697D35"/>
    <w:rsid w:val="006A011B"/>
    <w:rsid w:val="006A0395"/>
    <w:rsid w:val="006A0618"/>
    <w:rsid w:val="006A0823"/>
    <w:rsid w:val="006A09BF"/>
    <w:rsid w:val="006A0E50"/>
    <w:rsid w:val="006A0FA4"/>
    <w:rsid w:val="006A12D7"/>
    <w:rsid w:val="006A1596"/>
    <w:rsid w:val="006A15A5"/>
    <w:rsid w:val="006A15AF"/>
    <w:rsid w:val="006A16D5"/>
    <w:rsid w:val="006A17C4"/>
    <w:rsid w:val="006A18C4"/>
    <w:rsid w:val="006A19CB"/>
    <w:rsid w:val="006A19F5"/>
    <w:rsid w:val="006A1A4F"/>
    <w:rsid w:val="006A1CDB"/>
    <w:rsid w:val="006A1D5B"/>
    <w:rsid w:val="006A1DAB"/>
    <w:rsid w:val="006A1DEC"/>
    <w:rsid w:val="006A1E0D"/>
    <w:rsid w:val="006A1FC7"/>
    <w:rsid w:val="006A20B3"/>
    <w:rsid w:val="006A216F"/>
    <w:rsid w:val="006A22D7"/>
    <w:rsid w:val="006A255F"/>
    <w:rsid w:val="006A25B5"/>
    <w:rsid w:val="006A2795"/>
    <w:rsid w:val="006A2834"/>
    <w:rsid w:val="006A28D6"/>
    <w:rsid w:val="006A297D"/>
    <w:rsid w:val="006A2A32"/>
    <w:rsid w:val="006A2DF0"/>
    <w:rsid w:val="006A3177"/>
    <w:rsid w:val="006A338F"/>
    <w:rsid w:val="006A356A"/>
    <w:rsid w:val="006A3619"/>
    <w:rsid w:val="006A367D"/>
    <w:rsid w:val="006A36A4"/>
    <w:rsid w:val="006A3934"/>
    <w:rsid w:val="006A3AB5"/>
    <w:rsid w:val="006A3AD9"/>
    <w:rsid w:val="006A3C0F"/>
    <w:rsid w:val="006A3C29"/>
    <w:rsid w:val="006A3D0D"/>
    <w:rsid w:val="006A3D6C"/>
    <w:rsid w:val="006A3D9F"/>
    <w:rsid w:val="006A3E2A"/>
    <w:rsid w:val="006A3F2D"/>
    <w:rsid w:val="006A3F31"/>
    <w:rsid w:val="006A4000"/>
    <w:rsid w:val="006A434E"/>
    <w:rsid w:val="006A4750"/>
    <w:rsid w:val="006A4BDD"/>
    <w:rsid w:val="006A4BFF"/>
    <w:rsid w:val="006A4DCC"/>
    <w:rsid w:val="006A519F"/>
    <w:rsid w:val="006A526B"/>
    <w:rsid w:val="006A5410"/>
    <w:rsid w:val="006A5447"/>
    <w:rsid w:val="006A54F4"/>
    <w:rsid w:val="006A56B7"/>
    <w:rsid w:val="006A5C1B"/>
    <w:rsid w:val="006A5C6B"/>
    <w:rsid w:val="006A5E12"/>
    <w:rsid w:val="006A5E48"/>
    <w:rsid w:val="006A6073"/>
    <w:rsid w:val="006A6094"/>
    <w:rsid w:val="006A60A1"/>
    <w:rsid w:val="006A6232"/>
    <w:rsid w:val="006A626C"/>
    <w:rsid w:val="006A62BD"/>
    <w:rsid w:val="006A6349"/>
    <w:rsid w:val="006A63E0"/>
    <w:rsid w:val="006A6582"/>
    <w:rsid w:val="006A675D"/>
    <w:rsid w:val="006A67F1"/>
    <w:rsid w:val="006A67FC"/>
    <w:rsid w:val="006A6829"/>
    <w:rsid w:val="006A684D"/>
    <w:rsid w:val="006A688E"/>
    <w:rsid w:val="006A6BA6"/>
    <w:rsid w:val="006A6BAA"/>
    <w:rsid w:val="006A7112"/>
    <w:rsid w:val="006A73D9"/>
    <w:rsid w:val="006A751F"/>
    <w:rsid w:val="006A75CF"/>
    <w:rsid w:val="006A7632"/>
    <w:rsid w:val="006A76EC"/>
    <w:rsid w:val="006A76F1"/>
    <w:rsid w:val="006A7752"/>
    <w:rsid w:val="006A78EE"/>
    <w:rsid w:val="006A7937"/>
    <w:rsid w:val="006A7E91"/>
    <w:rsid w:val="006A7FD8"/>
    <w:rsid w:val="006B006D"/>
    <w:rsid w:val="006B0082"/>
    <w:rsid w:val="006B0212"/>
    <w:rsid w:val="006B057A"/>
    <w:rsid w:val="006B05D4"/>
    <w:rsid w:val="006B0652"/>
    <w:rsid w:val="006B075C"/>
    <w:rsid w:val="006B0A3C"/>
    <w:rsid w:val="006B0EA7"/>
    <w:rsid w:val="006B14CE"/>
    <w:rsid w:val="006B1582"/>
    <w:rsid w:val="006B15B4"/>
    <w:rsid w:val="006B15D9"/>
    <w:rsid w:val="006B1947"/>
    <w:rsid w:val="006B1B5E"/>
    <w:rsid w:val="006B1BD6"/>
    <w:rsid w:val="006B1CB3"/>
    <w:rsid w:val="006B1D8B"/>
    <w:rsid w:val="006B1FBD"/>
    <w:rsid w:val="006B206B"/>
    <w:rsid w:val="006B23F2"/>
    <w:rsid w:val="006B24A9"/>
    <w:rsid w:val="006B24D8"/>
    <w:rsid w:val="006B25A3"/>
    <w:rsid w:val="006B2926"/>
    <w:rsid w:val="006B29E2"/>
    <w:rsid w:val="006B2CA3"/>
    <w:rsid w:val="006B2F1F"/>
    <w:rsid w:val="006B302B"/>
    <w:rsid w:val="006B308D"/>
    <w:rsid w:val="006B30C8"/>
    <w:rsid w:val="006B31BB"/>
    <w:rsid w:val="006B3215"/>
    <w:rsid w:val="006B3302"/>
    <w:rsid w:val="006B332B"/>
    <w:rsid w:val="006B3331"/>
    <w:rsid w:val="006B34C4"/>
    <w:rsid w:val="006B396E"/>
    <w:rsid w:val="006B3978"/>
    <w:rsid w:val="006B3AC7"/>
    <w:rsid w:val="006B3AEC"/>
    <w:rsid w:val="006B3BC3"/>
    <w:rsid w:val="006B3E8E"/>
    <w:rsid w:val="006B4035"/>
    <w:rsid w:val="006B4086"/>
    <w:rsid w:val="006B4102"/>
    <w:rsid w:val="006B4308"/>
    <w:rsid w:val="006B446E"/>
    <w:rsid w:val="006B4669"/>
    <w:rsid w:val="006B4762"/>
    <w:rsid w:val="006B499B"/>
    <w:rsid w:val="006B4BFD"/>
    <w:rsid w:val="006B4C89"/>
    <w:rsid w:val="006B4CA2"/>
    <w:rsid w:val="006B4EB6"/>
    <w:rsid w:val="006B4EBF"/>
    <w:rsid w:val="006B4F05"/>
    <w:rsid w:val="006B5060"/>
    <w:rsid w:val="006B527C"/>
    <w:rsid w:val="006B53FC"/>
    <w:rsid w:val="006B5489"/>
    <w:rsid w:val="006B55D1"/>
    <w:rsid w:val="006B579E"/>
    <w:rsid w:val="006B59CE"/>
    <w:rsid w:val="006B5A77"/>
    <w:rsid w:val="006B5FBC"/>
    <w:rsid w:val="006B606F"/>
    <w:rsid w:val="006B608E"/>
    <w:rsid w:val="006B61E8"/>
    <w:rsid w:val="006B634B"/>
    <w:rsid w:val="006B6408"/>
    <w:rsid w:val="006B650A"/>
    <w:rsid w:val="006B6534"/>
    <w:rsid w:val="006B6671"/>
    <w:rsid w:val="006B6692"/>
    <w:rsid w:val="006B6704"/>
    <w:rsid w:val="006B698C"/>
    <w:rsid w:val="006B69CC"/>
    <w:rsid w:val="006B6D3B"/>
    <w:rsid w:val="006B6EA8"/>
    <w:rsid w:val="006B7106"/>
    <w:rsid w:val="006B71F0"/>
    <w:rsid w:val="006B759B"/>
    <w:rsid w:val="006B768C"/>
    <w:rsid w:val="006B76CF"/>
    <w:rsid w:val="006B77A1"/>
    <w:rsid w:val="006B77D0"/>
    <w:rsid w:val="006B794C"/>
    <w:rsid w:val="006B79F1"/>
    <w:rsid w:val="006B7A5B"/>
    <w:rsid w:val="006B7BCF"/>
    <w:rsid w:val="006B7C97"/>
    <w:rsid w:val="006B7CE3"/>
    <w:rsid w:val="006B7D46"/>
    <w:rsid w:val="006B7E60"/>
    <w:rsid w:val="006B7F29"/>
    <w:rsid w:val="006C01F9"/>
    <w:rsid w:val="006C05D9"/>
    <w:rsid w:val="006C07D1"/>
    <w:rsid w:val="006C0885"/>
    <w:rsid w:val="006C0CC0"/>
    <w:rsid w:val="006C0EE8"/>
    <w:rsid w:val="006C0F2B"/>
    <w:rsid w:val="006C1053"/>
    <w:rsid w:val="006C1083"/>
    <w:rsid w:val="006C10E4"/>
    <w:rsid w:val="006C120D"/>
    <w:rsid w:val="006C125B"/>
    <w:rsid w:val="006C1277"/>
    <w:rsid w:val="006C13E2"/>
    <w:rsid w:val="006C15EE"/>
    <w:rsid w:val="006C1672"/>
    <w:rsid w:val="006C1934"/>
    <w:rsid w:val="006C1E61"/>
    <w:rsid w:val="006C1F6E"/>
    <w:rsid w:val="006C1FE5"/>
    <w:rsid w:val="006C2066"/>
    <w:rsid w:val="006C20B3"/>
    <w:rsid w:val="006C2126"/>
    <w:rsid w:val="006C2147"/>
    <w:rsid w:val="006C223D"/>
    <w:rsid w:val="006C2268"/>
    <w:rsid w:val="006C2382"/>
    <w:rsid w:val="006C2517"/>
    <w:rsid w:val="006C266D"/>
    <w:rsid w:val="006C26BD"/>
    <w:rsid w:val="006C27DC"/>
    <w:rsid w:val="006C28D3"/>
    <w:rsid w:val="006C2A9D"/>
    <w:rsid w:val="006C2BA2"/>
    <w:rsid w:val="006C2BAD"/>
    <w:rsid w:val="006C2BFD"/>
    <w:rsid w:val="006C2D5F"/>
    <w:rsid w:val="006C2DA5"/>
    <w:rsid w:val="006C2DB4"/>
    <w:rsid w:val="006C2EBB"/>
    <w:rsid w:val="006C2F5D"/>
    <w:rsid w:val="006C3052"/>
    <w:rsid w:val="006C3482"/>
    <w:rsid w:val="006C3703"/>
    <w:rsid w:val="006C37B2"/>
    <w:rsid w:val="006C37FB"/>
    <w:rsid w:val="006C3984"/>
    <w:rsid w:val="006C39D1"/>
    <w:rsid w:val="006C3BCD"/>
    <w:rsid w:val="006C3C95"/>
    <w:rsid w:val="006C3D4A"/>
    <w:rsid w:val="006C3DAA"/>
    <w:rsid w:val="006C416E"/>
    <w:rsid w:val="006C4704"/>
    <w:rsid w:val="006C4713"/>
    <w:rsid w:val="006C4740"/>
    <w:rsid w:val="006C487D"/>
    <w:rsid w:val="006C48F1"/>
    <w:rsid w:val="006C492E"/>
    <w:rsid w:val="006C4A21"/>
    <w:rsid w:val="006C4ED0"/>
    <w:rsid w:val="006C5057"/>
    <w:rsid w:val="006C5074"/>
    <w:rsid w:val="006C50F6"/>
    <w:rsid w:val="006C514D"/>
    <w:rsid w:val="006C52B7"/>
    <w:rsid w:val="006C531A"/>
    <w:rsid w:val="006C53A3"/>
    <w:rsid w:val="006C569B"/>
    <w:rsid w:val="006C57CE"/>
    <w:rsid w:val="006C5A8E"/>
    <w:rsid w:val="006C6169"/>
    <w:rsid w:val="006C667F"/>
    <w:rsid w:val="006C67D5"/>
    <w:rsid w:val="006C6863"/>
    <w:rsid w:val="006C68E1"/>
    <w:rsid w:val="006C6949"/>
    <w:rsid w:val="006C6D5C"/>
    <w:rsid w:val="006C6DA6"/>
    <w:rsid w:val="006C6E82"/>
    <w:rsid w:val="006C6FBB"/>
    <w:rsid w:val="006C7034"/>
    <w:rsid w:val="006C7181"/>
    <w:rsid w:val="006C7269"/>
    <w:rsid w:val="006C72AE"/>
    <w:rsid w:val="006C72FF"/>
    <w:rsid w:val="006C73F1"/>
    <w:rsid w:val="006C7453"/>
    <w:rsid w:val="006C74FB"/>
    <w:rsid w:val="006C757E"/>
    <w:rsid w:val="006C7588"/>
    <w:rsid w:val="006C766B"/>
    <w:rsid w:val="006C77A8"/>
    <w:rsid w:val="006C782F"/>
    <w:rsid w:val="006C78E6"/>
    <w:rsid w:val="006C79BF"/>
    <w:rsid w:val="006C7C10"/>
    <w:rsid w:val="006D0378"/>
    <w:rsid w:val="006D0553"/>
    <w:rsid w:val="006D06FE"/>
    <w:rsid w:val="006D0C1F"/>
    <w:rsid w:val="006D0D18"/>
    <w:rsid w:val="006D0E69"/>
    <w:rsid w:val="006D0FBA"/>
    <w:rsid w:val="006D1405"/>
    <w:rsid w:val="006D14D8"/>
    <w:rsid w:val="006D14F7"/>
    <w:rsid w:val="006D18B7"/>
    <w:rsid w:val="006D19D9"/>
    <w:rsid w:val="006D1A20"/>
    <w:rsid w:val="006D1ABA"/>
    <w:rsid w:val="006D1BB5"/>
    <w:rsid w:val="006D1CA2"/>
    <w:rsid w:val="006D1CEA"/>
    <w:rsid w:val="006D1DFE"/>
    <w:rsid w:val="006D1EBF"/>
    <w:rsid w:val="006D1F6D"/>
    <w:rsid w:val="006D1F86"/>
    <w:rsid w:val="006D2082"/>
    <w:rsid w:val="006D2323"/>
    <w:rsid w:val="006D23C8"/>
    <w:rsid w:val="006D27AB"/>
    <w:rsid w:val="006D2810"/>
    <w:rsid w:val="006D2971"/>
    <w:rsid w:val="006D2DE7"/>
    <w:rsid w:val="006D2E48"/>
    <w:rsid w:val="006D2F2E"/>
    <w:rsid w:val="006D3135"/>
    <w:rsid w:val="006D326D"/>
    <w:rsid w:val="006D3293"/>
    <w:rsid w:val="006D3359"/>
    <w:rsid w:val="006D3363"/>
    <w:rsid w:val="006D34AD"/>
    <w:rsid w:val="006D3539"/>
    <w:rsid w:val="006D370B"/>
    <w:rsid w:val="006D37EA"/>
    <w:rsid w:val="006D37F5"/>
    <w:rsid w:val="006D37F7"/>
    <w:rsid w:val="006D398C"/>
    <w:rsid w:val="006D3A1B"/>
    <w:rsid w:val="006D3B4F"/>
    <w:rsid w:val="006D3C82"/>
    <w:rsid w:val="006D3D71"/>
    <w:rsid w:val="006D3E6E"/>
    <w:rsid w:val="006D4169"/>
    <w:rsid w:val="006D41A4"/>
    <w:rsid w:val="006D4282"/>
    <w:rsid w:val="006D43D1"/>
    <w:rsid w:val="006D44A5"/>
    <w:rsid w:val="006D457D"/>
    <w:rsid w:val="006D45A4"/>
    <w:rsid w:val="006D49DD"/>
    <w:rsid w:val="006D4DEB"/>
    <w:rsid w:val="006D4F22"/>
    <w:rsid w:val="006D5014"/>
    <w:rsid w:val="006D50BB"/>
    <w:rsid w:val="006D511F"/>
    <w:rsid w:val="006D54A6"/>
    <w:rsid w:val="006D54F5"/>
    <w:rsid w:val="006D574F"/>
    <w:rsid w:val="006D584D"/>
    <w:rsid w:val="006D5916"/>
    <w:rsid w:val="006D59E7"/>
    <w:rsid w:val="006D5BE4"/>
    <w:rsid w:val="006D5C10"/>
    <w:rsid w:val="006D5C25"/>
    <w:rsid w:val="006D5CA8"/>
    <w:rsid w:val="006D6034"/>
    <w:rsid w:val="006D635C"/>
    <w:rsid w:val="006D63A4"/>
    <w:rsid w:val="006D6407"/>
    <w:rsid w:val="006D64BD"/>
    <w:rsid w:val="006D6A33"/>
    <w:rsid w:val="006D6B7F"/>
    <w:rsid w:val="006D6C63"/>
    <w:rsid w:val="006D6E27"/>
    <w:rsid w:val="006D6E61"/>
    <w:rsid w:val="006D6F29"/>
    <w:rsid w:val="006D708F"/>
    <w:rsid w:val="006D7362"/>
    <w:rsid w:val="006D7385"/>
    <w:rsid w:val="006D7390"/>
    <w:rsid w:val="006D740C"/>
    <w:rsid w:val="006D743A"/>
    <w:rsid w:val="006D7454"/>
    <w:rsid w:val="006D75B7"/>
    <w:rsid w:val="006D77A4"/>
    <w:rsid w:val="006D780A"/>
    <w:rsid w:val="006D785A"/>
    <w:rsid w:val="006D7E7C"/>
    <w:rsid w:val="006D7F60"/>
    <w:rsid w:val="006E02F3"/>
    <w:rsid w:val="006E034C"/>
    <w:rsid w:val="006E05D6"/>
    <w:rsid w:val="006E06C3"/>
    <w:rsid w:val="006E07A8"/>
    <w:rsid w:val="006E09EB"/>
    <w:rsid w:val="006E0ADE"/>
    <w:rsid w:val="006E0B28"/>
    <w:rsid w:val="006E0B41"/>
    <w:rsid w:val="006E0C84"/>
    <w:rsid w:val="006E0D73"/>
    <w:rsid w:val="006E0D79"/>
    <w:rsid w:val="006E0DA0"/>
    <w:rsid w:val="006E0EFC"/>
    <w:rsid w:val="006E0FA3"/>
    <w:rsid w:val="006E11ED"/>
    <w:rsid w:val="006E1263"/>
    <w:rsid w:val="006E1281"/>
    <w:rsid w:val="006E136D"/>
    <w:rsid w:val="006E159E"/>
    <w:rsid w:val="006E15D5"/>
    <w:rsid w:val="006E1664"/>
    <w:rsid w:val="006E1894"/>
    <w:rsid w:val="006E19B9"/>
    <w:rsid w:val="006E1B2C"/>
    <w:rsid w:val="006E1B4F"/>
    <w:rsid w:val="006E1B54"/>
    <w:rsid w:val="006E1BEC"/>
    <w:rsid w:val="006E1C17"/>
    <w:rsid w:val="006E1DA6"/>
    <w:rsid w:val="006E1FFF"/>
    <w:rsid w:val="006E207B"/>
    <w:rsid w:val="006E208A"/>
    <w:rsid w:val="006E20C1"/>
    <w:rsid w:val="006E210E"/>
    <w:rsid w:val="006E2465"/>
    <w:rsid w:val="006E249A"/>
    <w:rsid w:val="006E26C0"/>
    <w:rsid w:val="006E26E0"/>
    <w:rsid w:val="006E2800"/>
    <w:rsid w:val="006E2964"/>
    <w:rsid w:val="006E2A2A"/>
    <w:rsid w:val="006E2A76"/>
    <w:rsid w:val="006E2AD1"/>
    <w:rsid w:val="006E2B70"/>
    <w:rsid w:val="006E2BA2"/>
    <w:rsid w:val="006E2C29"/>
    <w:rsid w:val="006E2D7B"/>
    <w:rsid w:val="006E2E71"/>
    <w:rsid w:val="006E2F25"/>
    <w:rsid w:val="006E30C6"/>
    <w:rsid w:val="006E3142"/>
    <w:rsid w:val="006E31F7"/>
    <w:rsid w:val="006E3252"/>
    <w:rsid w:val="006E32B4"/>
    <w:rsid w:val="006E330B"/>
    <w:rsid w:val="006E33F7"/>
    <w:rsid w:val="006E35AA"/>
    <w:rsid w:val="006E35DB"/>
    <w:rsid w:val="006E38ED"/>
    <w:rsid w:val="006E3960"/>
    <w:rsid w:val="006E39E0"/>
    <w:rsid w:val="006E3DBF"/>
    <w:rsid w:val="006E3DDE"/>
    <w:rsid w:val="006E41FA"/>
    <w:rsid w:val="006E428D"/>
    <w:rsid w:val="006E42AC"/>
    <w:rsid w:val="006E44E6"/>
    <w:rsid w:val="006E45F9"/>
    <w:rsid w:val="006E45FD"/>
    <w:rsid w:val="006E46CF"/>
    <w:rsid w:val="006E4803"/>
    <w:rsid w:val="006E48D7"/>
    <w:rsid w:val="006E495E"/>
    <w:rsid w:val="006E49F4"/>
    <w:rsid w:val="006E4A3F"/>
    <w:rsid w:val="006E4C83"/>
    <w:rsid w:val="006E4D74"/>
    <w:rsid w:val="006E4E77"/>
    <w:rsid w:val="006E4EC4"/>
    <w:rsid w:val="006E511A"/>
    <w:rsid w:val="006E518A"/>
    <w:rsid w:val="006E52D4"/>
    <w:rsid w:val="006E53B6"/>
    <w:rsid w:val="006E544D"/>
    <w:rsid w:val="006E5534"/>
    <w:rsid w:val="006E56E9"/>
    <w:rsid w:val="006E570A"/>
    <w:rsid w:val="006E576E"/>
    <w:rsid w:val="006E595F"/>
    <w:rsid w:val="006E5A29"/>
    <w:rsid w:val="006E5A88"/>
    <w:rsid w:val="006E5AA4"/>
    <w:rsid w:val="006E5B31"/>
    <w:rsid w:val="006E5CBA"/>
    <w:rsid w:val="006E5E52"/>
    <w:rsid w:val="006E5E6A"/>
    <w:rsid w:val="006E6006"/>
    <w:rsid w:val="006E60D2"/>
    <w:rsid w:val="006E6229"/>
    <w:rsid w:val="006E6259"/>
    <w:rsid w:val="006E6524"/>
    <w:rsid w:val="006E66CC"/>
    <w:rsid w:val="006E67DD"/>
    <w:rsid w:val="006E6A0D"/>
    <w:rsid w:val="006E6B0B"/>
    <w:rsid w:val="006E6CE8"/>
    <w:rsid w:val="006E6E7A"/>
    <w:rsid w:val="006E6FE8"/>
    <w:rsid w:val="006E7899"/>
    <w:rsid w:val="006E7A44"/>
    <w:rsid w:val="006E7B09"/>
    <w:rsid w:val="006E7BDD"/>
    <w:rsid w:val="006E7E76"/>
    <w:rsid w:val="006E7E85"/>
    <w:rsid w:val="006F0066"/>
    <w:rsid w:val="006F0091"/>
    <w:rsid w:val="006F0181"/>
    <w:rsid w:val="006F0405"/>
    <w:rsid w:val="006F0535"/>
    <w:rsid w:val="006F05AB"/>
    <w:rsid w:val="006F061D"/>
    <w:rsid w:val="006F07EA"/>
    <w:rsid w:val="006F0876"/>
    <w:rsid w:val="006F08CE"/>
    <w:rsid w:val="006F08E2"/>
    <w:rsid w:val="006F099F"/>
    <w:rsid w:val="006F09E1"/>
    <w:rsid w:val="006F0C51"/>
    <w:rsid w:val="006F0CC0"/>
    <w:rsid w:val="006F0D47"/>
    <w:rsid w:val="006F0E5C"/>
    <w:rsid w:val="006F104F"/>
    <w:rsid w:val="006F116E"/>
    <w:rsid w:val="006F1340"/>
    <w:rsid w:val="006F13A9"/>
    <w:rsid w:val="006F14A2"/>
    <w:rsid w:val="006F14E3"/>
    <w:rsid w:val="006F14F6"/>
    <w:rsid w:val="006F1583"/>
    <w:rsid w:val="006F163A"/>
    <w:rsid w:val="006F1679"/>
    <w:rsid w:val="006F16C6"/>
    <w:rsid w:val="006F1800"/>
    <w:rsid w:val="006F1815"/>
    <w:rsid w:val="006F1BF1"/>
    <w:rsid w:val="006F1CFF"/>
    <w:rsid w:val="006F1F5D"/>
    <w:rsid w:val="006F1F88"/>
    <w:rsid w:val="006F2209"/>
    <w:rsid w:val="006F2349"/>
    <w:rsid w:val="006F267F"/>
    <w:rsid w:val="006F27A5"/>
    <w:rsid w:val="006F27E7"/>
    <w:rsid w:val="006F29E1"/>
    <w:rsid w:val="006F2A92"/>
    <w:rsid w:val="006F2FEF"/>
    <w:rsid w:val="006F3001"/>
    <w:rsid w:val="006F310D"/>
    <w:rsid w:val="006F321D"/>
    <w:rsid w:val="006F32C7"/>
    <w:rsid w:val="006F3977"/>
    <w:rsid w:val="006F3A12"/>
    <w:rsid w:val="006F3D0E"/>
    <w:rsid w:val="006F3F62"/>
    <w:rsid w:val="006F3FF6"/>
    <w:rsid w:val="006F4078"/>
    <w:rsid w:val="006F4111"/>
    <w:rsid w:val="006F4425"/>
    <w:rsid w:val="006F45D1"/>
    <w:rsid w:val="006F48EE"/>
    <w:rsid w:val="006F499B"/>
    <w:rsid w:val="006F4E1A"/>
    <w:rsid w:val="006F50B6"/>
    <w:rsid w:val="006F50D1"/>
    <w:rsid w:val="006F5114"/>
    <w:rsid w:val="006F51C9"/>
    <w:rsid w:val="006F524F"/>
    <w:rsid w:val="006F52FD"/>
    <w:rsid w:val="006F5316"/>
    <w:rsid w:val="006F536A"/>
    <w:rsid w:val="006F55FC"/>
    <w:rsid w:val="006F566E"/>
    <w:rsid w:val="006F5693"/>
    <w:rsid w:val="006F5B0F"/>
    <w:rsid w:val="006F5B16"/>
    <w:rsid w:val="006F5B89"/>
    <w:rsid w:val="006F5BED"/>
    <w:rsid w:val="006F5D37"/>
    <w:rsid w:val="006F5DE9"/>
    <w:rsid w:val="006F61DD"/>
    <w:rsid w:val="006F6219"/>
    <w:rsid w:val="006F6370"/>
    <w:rsid w:val="006F648B"/>
    <w:rsid w:val="006F64E6"/>
    <w:rsid w:val="006F658A"/>
    <w:rsid w:val="006F66F2"/>
    <w:rsid w:val="006F6AC7"/>
    <w:rsid w:val="006F6ADC"/>
    <w:rsid w:val="006F6CDC"/>
    <w:rsid w:val="006F6DD0"/>
    <w:rsid w:val="006F6E0B"/>
    <w:rsid w:val="006F722B"/>
    <w:rsid w:val="006F73EC"/>
    <w:rsid w:val="006F788B"/>
    <w:rsid w:val="006F78FC"/>
    <w:rsid w:val="006F7A14"/>
    <w:rsid w:val="006F7A23"/>
    <w:rsid w:val="006F7B36"/>
    <w:rsid w:val="006F7B66"/>
    <w:rsid w:val="006F7B83"/>
    <w:rsid w:val="006F7CDE"/>
    <w:rsid w:val="006F7CF9"/>
    <w:rsid w:val="006F7FC9"/>
    <w:rsid w:val="0070008C"/>
    <w:rsid w:val="007000AF"/>
    <w:rsid w:val="007003F2"/>
    <w:rsid w:val="00700712"/>
    <w:rsid w:val="00700737"/>
    <w:rsid w:val="007008DF"/>
    <w:rsid w:val="00700A49"/>
    <w:rsid w:val="00700AC9"/>
    <w:rsid w:val="00700D5C"/>
    <w:rsid w:val="00700E7E"/>
    <w:rsid w:val="00700F1E"/>
    <w:rsid w:val="00700F6A"/>
    <w:rsid w:val="0070102A"/>
    <w:rsid w:val="0070106E"/>
    <w:rsid w:val="00701209"/>
    <w:rsid w:val="00701A3C"/>
    <w:rsid w:val="00701B3F"/>
    <w:rsid w:val="00701C8E"/>
    <w:rsid w:val="00701E2A"/>
    <w:rsid w:val="00702109"/>
    <w:rsid w:val="00702128"/>
    <w:rsid w:val="00702207"/>
    <w:rsid w:val="00702217"/>
    <w:rsid w:val="0070227E"/>
    <w:rsid w:val="007023AC"/>
    <w:rsid w:val="00702442"/>
    <w:rsid w:val="007025DA"/>
    <w:rsid w:val="007025EF"/>
    <w:rsid w:val="007028C6"/>
    <w:rsid w:val="00702979"/>
    <w:rsid w:val="00702C8D"/>
    <w:rsid w:val="00702CAF"/>
    <w:rsid w:val="00702CC8"/>
    <w:rsid w:val="00702CD6"/>
    <w:rsid w:val="00702E1B"/>
    <w:rsid w:val="00702E76"/>
    <w:rsid w:val="00702F2E"/>
    <w:rsid w:val="00702F4D"/>
    <w:rsid w:val="0070307B"/>
    <w:rsid w:val="0070309A"/>
    <w:rsid w:val="007030E6"/>
    <w:rsid w:val="007031BD"/>
    <w:rsid w:val="007031F0"/>
    <w:rsid w:val="00703396"/>
    <w:rsid w:val="007033A9"/>
    <w:rsid w:val="00703422"/>
    <w:rsid w:val="0070342F"/>
    <w:rsid w:val="00703445"/>
    <w:rsid w:val="00703567"/>
    <w:rsid w:val="00703AEA"/>
    <w:rsid w:val="00703BE4"/>
    <w:rsid w:val="00703C1B"/>
    <w:rsid w:val="00703D77"/>
    <w:rsid w:val="00703D8D"/>
    <w:rsid w:val="00703F59"/>
    <w:rsid w:val="00703F8F"/>
    <w:rsid w:val="00703F9E"/>
    <w:rsid w:val="00704068"/>
    <w:rsid w:val="007040E7"/>
    <w:rsid w:val="0070419A"/>
    <w:rsid w:val="0070434C"/>
    <w:rsid w:val="00704420"/>
    <w:rsid w:val="00704444"/>
    <w:rsid w:val="00704452"/>
    <w:rsid w:val="007046B4"/>
    <w:rsid w:val="00704A6C"/>
    <w:rsid w:val="00704B2A"/>
    <w:rsid w:val="00704BAF"/>
    <w:rsid w:val="00704CCB"/>
    <w:rsid w:val="00704D69"/>
    <w:rsid w:val="00704D9C"/>
    <w:rsid w:val="00704DA3"/>
    <w:rsid w:val="00704E26"/>
    <w:rsid w:val="00704E5C"/>
    <w:rsid w:val="0070501B"/>
    <w:rsid w:val="007050BE"/>
    <w:rsid w:val="007051E4"/>
    <w:rsid w:val="007059F7"/>
    <w:rsid w:val="00705ADF"/>
    <w:rsid w:val="00705D02"/>
    <w:rsid w:val="00705D3B"/>
    <w:rsid w:val="00705DE2"/>
    <w:rsid w:val="00705E47"/>
    <w:rsid w:val="00705F2F"/>
    <w:rsid w:val="00706027"/>
    <w:rsid w:val="0070615C"/>
    <w:rsid w:val="00706457"/>
    <w:rsid w:val="00706525"/>
    <w:rsid w:val="007065E3"/>
    <w:rsid w:val="00706740"/>
    <w:rsid w:val="0070676F"/>
    <w:rsid w:val="0070680C"/>
    <w:rsid w:val="00706835"/>
    <w:rsid w:val="00706871"/>
    <w:rsid w:val="0070697A"/>
    <w:rsid w:val="00706B2B"/>
    <w:rsid w:val="00706D26"/>
    <w:rsid w:val="00706DF6"/>
    <w:rsid w:val="00706E3C"/>
    <w:rsid w:val="00706F0B"/>
    <w:rsid w:val="00707029"/>
    <w:rsid w:val="0070705C"/>
    <w:rsid w:val="007070C9"/>
    <w:rsid w:val="0070718F"/>
    <w:rsid w:val="00707350"/>
    <w:rsid w:val="0070746D"/>
    <w:rsid w:val="00707560"/>
    <w:rsid w:val="00707591"/>
    <w:rsid w:val="00707757"/>
    <w:rsid w:val="007079D9"/>
    <w:rsid w:val="00707A1B"/>
    <w:rsid w:val="00707C59"/>
    <w:rsid w:val="00707DA8"/>
    <w:rsid w:val="007100C1"/>
    <w:rsid w:val="0071013E"/>
    <w:rsid w:val="0071041C"/>
    <w:rsid w:val="0071046E"/>
    <w:rsid w:val="007104F2"/>
    <w:rsid w:val="00710642"/>
    <w:rsid w:val="00710989"/>
    <w:rsid w:val="00710B1C"/>
    <w:rsid w:val="00710C97"/>
    <w:rsid w:val="00710E6D"/>
    <w:rsid w:val="007114D9"/>
    <w:rsid w:val="00711808"/>
    <w:rsid w:val="0071188E"/>
    <w:rsid w:val="007119FC"/>
    <w:rsid w:val="00711A45"/>
    <w:rsid w:val="00711D02"/>
    <w:rsid w:val="00711E67"/>
    <w:rsid w:val="00712075"/>
    <w:rsid w:val="0071221E"/>
    <w:rsid w:val="00712350"/>
    <w:rsid w:val="00712351"/>
    <w:rsid w:val="007123F6"/>
    <w:rsid w:val="00712485"/>
    <w:rsid w:val="007124DB"/>
    <w:rsid w:val="007126CE"/>
    <w:rsid w:val="0071291D"/>
    <w:rsid w:val="00712970"/>
    <w:rsid w:val="007129E8"/>
    <w:rsid w:val="00712A21"/>
    <w:rsid w:val="00712B74"/>
    <w:rsid w:val="00712BE4"/>
    <w:rsid w:val="00712C86"/>
    <w:rsid w:val="00712CA4"/>
    <w:rsid w:val="00712E1A"/>
    <w:rsid w:val="00712F9F"/>
    <w:rsid w:val="0071304C"/>
    <w:rsid w:val="0071329E"/>
    <w:rsid w:val="007133CE"/>
    <w:rsid w:val="007134A5"/>
    <w:rsid w:val="007135F4"/>
    <w:rsid w:val="0071373C"/>
    <w:rsid w:val="007137D2"/>
    <w:rsid w:val="00713943"/>
    <w:rsid w:val="00713A9F"/>
    <w:rsid w:val="00713AA7"/>
    <w:rsid w:val="00713B7F"/>
    <w:rsid w:val="00713C7B"/>
    <w:rsid w:val="00713E21"/>
    <w:rsid w:val="00713E68"/>
    <w:rsid w:val="00713F13"/>
    <w:rsid w:val="00714018"/>
    <w:rsid w:val="0071412E"/>
    <w:rsid w:val="007142D1"/>
    <w:rsid w:val="007144C2"/>
    <w:rsid w:val="007145F4"/>
    <w:rsid w:val="007147C0"/>
    <w:rsid w:val="0071490E"/>
    <w:rsid w:val="00714BF5"/>
    <w:rsid w:val="00714CC3"/>
    <w:rsid w:val="00714E58"/>
    <w:rsid w:val="00714EB1"/>
    <w:rsid w:val="00715069"/>
    <w:rsid w:val="0071507C"/>
    <w:rsid w:val="007151ED"/>
    <w:rsid w:val="007152C4"/>
    <w:rsid w:val="00715318"/>
    <w:rsid w:val="007155B1"/>
    <w:rsid w:val="007155D7"/>
    <w:rsid w:val="0071560F"/>
    <w:rsid w:val="00715A74"/>
    <w:rsid w:val="00715AFD"/>
    <w:rsid w:val="00715B4F"/>
    <w:rsid w:val="00715B57"/>
    <w:rsid w:val="00715BB7"/>
    <w:rsid w:val="00715E22"/>
    <w:rsid w:val="00715E58"/>
    <w:rsid w:val="00715EFB"/>
    <w:rsid w:val="00715FD0"/>
    <w:rsid w:val="00716268"/>
    <w:rsid w:val="007163DE"/>
    <w:rsid w:val="0071649D"/>
    <w:rsid w:val="007164CC"/>
    <w:rsid w:val="00716572"/>
    <w:rsid w:val="0071663A"/>
    <w:rsid w:val="00716789"/>
    <w:rsid w:val="00716938"/>
    <w:rsid w:val="00716943"/>
    <w:rsid w:val="00716B0E"/>
    <w:rsid w:val="00716B51"/>
    <w:rsid w:val="00716BD9"/>
    <w:rsid w:val="0071708E"/>
    <w:rsid w:val="0071722F"/>
    <w:rsid w:val="007172DF"/>
    <w:rsid w:val="00717304"/>
    <w:rsid w:val="007175C0"/>
    <w:rsid w:val="00717612"/>
    <w:rsid w:val="007178FC"/>
    <w:rsid w:val="00717965"/>
    <w:rsid w:val="00717B8E"/>
    <w:rsid w:val="00717C11"/>
    <w:rsid w:val="00717D20"/>
    <w:rsid w:val="00720191"/>
    <w:rsid w:val="00720322"/>
    <w:rsid w:val="0072040D"/>
    <w:rsid w:val="00720466"/>
    <w:rsid w:val="007205A6"/>
    <w:rsid w:val="0072078E"/>
    <w:rsid w:val="00720795"/>
    <w:rsid w:val="00720B0E"/>
    <w:rsid w:val="00720B2A"/>
    <w:rsid w:val="00720BAB"/>
    <w:rsid w:val="00720BB1"/>
    <w:rsid w:val="00720BD5"/>
    <w:rsid w:val="00720C49"/>
    <w:rsid w:val="00720DAA"/>
    <w:rsid w:val="00720F63"/>
    <w:rsid w:val="00720F6D"/>
    <w:rsid w:val="007214AF"/>
    <w:rsid w:val="007216E6"/>
    <w:rsid w:val="00721761"/>
    <w:rsid w:val="0072182C"/>
    <w:rsid w:val="0072182D"/>
    <w:rsid w:val="00721946"/>
    <w:rsid w:val="00721977"/>
    <w:rsid w:val="00721978"/>
    <w:rsid w:val="007219F4"/>
    <w:rsid w:val="00721A95"/>
    <w:rsid w:val="00722074"/>
    <w:rsid w:val="0072208F"/>
    <w:rsid w:val="007220A1"/>
    <w:rsid w:val="007223E4"/>
    <w:rsid w:val="007223F6"/>
    <w:rsid w:val="007225CB"/>
    <w:rsid w:val="00722691"/>
    <w:rsid w:val="007226D0"/>
    <w:rsid w:val="00722839"/>
    <w:rsid w:val="00722B33"/>
    <w:rsid w:val="00722BEA"/>
    <w:rsid w:val="00722EB4"/>
    <w:rsid w:val="00722EB7"/>
    <w:rsid w:val="00722EF5"/>
    <w:rsid w:val="007231AE"/>
    <w:rsid w:val="007231C3"/>
    <w:rsid w:val="0072325F"/>
    <w:rsid w:val="00723276"/>
    <w:rsid w:val="007233D2"/>
    <w:rsid w:val="00723466"/>
    <w:rsid w:val="00723ABC"/>
    <w:rsid w:val="00723BFC"/>
    <w:rsid w:val="00723C2A"/>
    <w:rsid w:val="00723C2D"/>
    <w:rsid w:val="00723C3E"/>
    <w:rsid w:val="00723DAC"/>
    <w:rsid w:val="00723ECC"/>
    <w:rsid w:val="00723EEB"/>
    <w:rsid w:val="00724161"/>
    <w:rsid w:val="00724176"/>
    <w:rsid w:val="007241FB"/>
    <w:rsid w:val="007243FD"/>
    <w:rsid w:val="00724414"/>
    <w:rsid w:val="0072447C"/>
    <w:rsid w:val="00724575"/>
    <w:rsid w:val="00724A7A"/>
    <w:rsid w:val="00724C9D"/>
    <w:rsid w:val="00724EBE"/>
    <w:rsid w:val="00724F79"/>
    <w:rsid w:val="0072514F"/>
    <w:rsid w:val="00725198"/>
    <w:rsid w:val="007253F7"/>
    <w:rsid w:val="00725490"/>
    <w:rsid w:val="007255A1"/>
    <w:rsid w:val="00725605"/>
    <w:rsid w:val="007256BD"/>
    <w:rsid w:val="007257D0"/>
    <w:rsid w:val="00725974"/>
    <w:rsid w:val="007259AC"/>
    <w:rsid w:val="00725B00"/>
    <w:rsid w:val="00725B80"/>
    <w:rsid w:val="00725DCE"/>
    <w:rsid w:val="007260EA"/>
    <w:rsid w:val="00726232"/>
    <w:rsid w:val="0072627E"/>
    <w:rsid w:val="007263B0"/>
    <w:rsid w:val="007263C0"/>
    <w:rsid w:val="007263E3"/>
    <w:rsid w:val="00726434"/>
    <w:rsid w:val="007266D9"/>
    <w:rsid w:val="007266E2"/>
    <w:rsid w:val="00726730"/>
    <w:rsid w:val="0072674E"/>
    <w:rsid w:val="00726794"/>
    <w:rsid w:val="00726958"/>
    <w:rsid w:val="00726C19"/>
    <w:rsid w:val="00726CEB"/>
    <w:rsid w:val="00726D4A"/>
    <w:rsid w:val="00726D9E"/>
    <w:rsid w:val="00726FEC"/>
    <w:rsid w:val="007270E5"/>
    <w:rsid w:val="00727183"/>
    <w:rsid w:val="007271C7"/>
    <w:rsid w:val="007271EE"/>
    <w:rsid w:val="00727277"/>
    <w:rsid w:val="00727424"/>
    <w:rsid w:val="00727447"/>
    <w:rsid w:val="0072748B"/>
    <w:rsid w:val="007275A0"/>
    <w:rsid w:val="0072767A"/>
    <w:rsid w:val="007276B6"/>
    <w:rsid w:val="007276E2"/>
    <w:rsid w:val="00727751"/>
    <w:rsid w:val="007277F0"/>
    <w:rsid w:val="00727A71"/>
    <w:rsid w:val="00727D1E"/>
    <w:rsid w:val="00727EBB"/>
    <w:rsid w:val="00730089"/>
    <w:rsid w:val="0073030B"/>
    <w:rsid w:val="0073050A"/>
    <w:rsid w:val="0073067C"/>
    <w:rsid w:val="00730B4B"/>
    <w:rsid w:val="00730BB7"/>
    <w:rsid w:val="00730D6A"/>
    <w:rsid w:val="00730F93"/>
    <w:rsid w:val="00731198"/>
    <w:rsid w:val="007312FA"/>
    <w:rsid w:val="0073131C"/>
    <w:rsid w:val="00731399"/>
    <w:rsid w:val="007313B1"/>
    <w:rsid w:val="00731495"/>
    <w:rsid w:val="007314DC"/>
    <w:rsid w:val="007315EF"/>
    <w:rsid w:val="007316A0"/>
    <w:rsid w:val="007318E1"/>
    <w:rsid w:val="007319E9"/>
    <w:rsid w:val="00731CD0"/>
    <w:rsid w:val="00731DA2"/>
    <w:rsid w:val="00731F51"/>
    <w:rsid w:val="0073203C"/>
    <w:rsid w:val="007321F4"/>
    <w:rsid w:val="0073241C"/>
    <w:rsid w:val="007326CE"/>
    <w:rsid w:val="007326F9"/>
    <w:rsid w:val="00732714"/>
    <w:rsid w:val="00732875"/>
    <w:rsid w:val="0073291A"/>
    <w:rsid w:val="00732ADB"/>
    <w:rsid w:val="00732C34"/>
    <w:rsid w:val="007331B9"/>
    <w:rsid w:val="00733219"/>
    <w:rsid w:val="007332C5"/>
    <w:rsid w:val="0073387D"/>
    <w:rsid w:val="00733967"/>
    <w:rsid w:val="00733BB0"/>
    <w:rsid w:val="00733BF4"/>
    <w:rsid w:val="00733C0D"/>
    <w:rsid w:val="00733D46"/>
    <w:rsid w:val="00733EDA"/>
    <w:rsid w:val="00733F65"/>
    <w:rsid w:val="007344A8"/>
    <w:rsid w:val="00734706"/>
    <w:rsid w:val="00734AAA"/>
    <w:rsid w:val="00734B46"/>
    <w:rsid w:val="00734B93"/>
    <w:rsid w:val="00734C04"/>
    <w:rsid w:val="00734C17"/>
    <w:rsid w:val="00734CBF"/>
    <w:rsid w:val="00734D87"/>
    <w:rsid w:val="00734E91"/>
    <w:rsid w:val="0073509C"/>
    <w:rsid w:val="00735101"/>
    <w:rsid w:val="00735151"/>
    <w:rsid w:val="00735587"/>
    <w:rsid w:val="0073558B"/>
    <w:rsid w:val="0073568A"/>
    <w:rsid w:val="00735824"/>
    <w:rsid w:val="0073588A"/>
    <w:rsid w:val="00735C47"/>
    <w:rsid w:val="00735C58"/>
    <w:rsid w:val="00735C79"/>
    <w:rsid w:val="00735DA6"/>
    <w:rsid w:val="00735E8F"/>
    <w:rsid w:val="00735EC1"/>
    <w:rsid w:val="00735ED1"/>
    <w:rsid w:val="00735EFE"/>
    <w:rsid w:val="00736042"/>
    <w:rsid w:val="0073625F"/>
    <w:rsid w:val="00736564"/>
    <w:rsid w:val="00736847"/>
    <w:rsid w:val="0073694F"/>
    <w:rsid w:val="00736B62"/>
    <w:rsid w:val="00736CF5"/>
    <w:rsid w:val="00736F16"/>
    <w:rsid w:val="007370CC"/>
    <w:rsid w:val="007370D1"/>
    <w:rsid w:val="00737319"/>
    <w:rsid w:val="00737386"/>
    <w:rsid w:val="0073740A"/>
    <w:rsid w:val="00737592"/>
    <w:rsid w:val="007375BB"/>
    <w:rsid w:val="00737A44"/>
    <w:rsid w:val="00737C1E"/>
    <w:rsid w:val="00737D4C"/>
    <w:rsid w:val="00740153"/>
    <w:rsid w:val="0074018B"/>
    <w:rsid w:val="007402B6"/>
    <w:rsid w:val="007402C0"/>
    <w:rsid w:val="007405B8"/>
    <w:rsid w:val="00740895"/>
    <w:rsid w:val="00740965"/>
    <w:rsid w:val="007409DC"/>
    <w:rsid w:val="00740B73"/>
    <w:rsid w:val="00740D2B"/>
    <w:rsid w:val="00740D31"/>
    <w:rsid w:val="00740ECF"/>
    <w:rsid w:val="00740F0D"/>
    <w:rsid w:val="00740F82"/>
    <w:rsid w:val="00740F91"/>
    <w:rsid w:val="00740F97"/>
    <w:rsid w:val="00740FDF"/>
    <w:rsid w:val="007410D5"/>
    <w:rsid w:val="007411EB"/>
    <w:rsid w:val="007412CF"/>
    <w:rsid w:val="0074136E"/>
    <w:rsid w:val="007413E0"/>
    <w:rsid w:val="00741583"/>
    <w:rsid w:val="0074163D"/>
    <w:rsid w:val="007416A3"/>
    <w:rsid w:val="007416B6"/>
    <w:rsid w:val="0074180A"/>
    <w:rsid w:val="00741A28"/>
    <w:rsid w:val="00741B93"/>
    <w:rsid w:val="00741C22"/>
    <w:rsid w:val="00741D2D"/>
    <w:rsid w:val="00741F0E"/>
    <w:rsid w:val="007421FB"/>
    <w:rsid w:val="007425E3"/>
    <w:rsid w:val="007429E8"/>
    <w:rsid w:val="00742C00"/>
    <w:rsid w:val="00742CEC"/>
    <w:rsid w:val="00742E6F"/>
    <w:rsid w:val="00742FBA"/>
    <w:rsid w:val="00742FE0"/>
    <w:rsid w:val="00743249"/>
    <w:rsid w:val="0074327D"/>
    <w:rsid w:val="00743419"/>
    <w:rsid w:val="00743439"/>
    <w:rsid w:val="007434E3"/>
    <w:rsid w:val="00743593"/>
    <w:rsid w:val="0074383C"/>
    <w:rsid w:val="00743919"/>
    <w:rsid w:val="00743A23"/>
    <w:rsid w:val="00743ADB"/>
    <w:rsid w:val="00743B6B"/>
    <w:rsid w:val="00743B84"/>
    <w:rsid w:val="00743CFD"/>
    <w:rsid w:val="00743E2A"/>
    <w:rsid w:val="00743E91"/>
    <w:rsid w:val="00743FCE"/>
    <w:rsid w:val="00744041"/>
    <w:rsid w:val="007443EF"/>
    <w:rsid w:val="007444E3"/>
    <w:rsid w:val="00744569"/>
    <w:rsid w:val="007447B2"/>
    <w:rsid w:val="00744814"/>
    <w:rsid w:val="007448A0"/>
    <w:rsid w:val="00744991"/>
    <w:rsid w:val="00744AB2"/>
    <w:rsid w:val="00744E00"/>
    <w:rsid w:val="00744F08"/>
    <w:rsid w:val="00744FB8"/>
    <w:rsid w:val="00744FE5"/>
    <w:rsid w:val="0074506D"/>
    <w:rsid w:val="0074528A"/>
    <w:rsid w:val="00745586"/>
    <w:rsid w:val="007456D7"/>
    <w:rsid w:val="007458C0"/>
    <w:rsid w:val="007459C7"/>
    <w:rsid w:val="00745AD9"/>
    <w:rsid w:val="00745C5B"/>
    <w:rsid w:val="007460F9"/>
    <w:rsid w:val="00746180"/>
    <w:rsid w:val="0074636C"/>
    <w:rsid w:val="00746407"/>
    <w:rsid w:val="0074653A"/>
    <w:rsid w:val="00746660"/>
    <w:rsid w:val="007468AD"/>
    <w:rsid w:val="00746973"/>
    <w:rsid w:val="007469B5"/>
    <w:rsid w:val="00746BB6"/>
    <w:rsid w:val="00746D26"/>
    <w:rsid w:val="00746E1E"/>
    <w:rsid w:val="00746FEC"/>
    <w:rsid w:val="00746FF8"/>
    <w:rsid w:val="00747091"/>
    <w:rsid w:val="00747214"/>
    <w:rsid w:val="0074748F"/>
    <w:rsid w:val="007475E5"/>
    <w:rsid w:val="00747611"/>
    <w:rsid w:val="00747844"/>
    <w:rsid w:val="0074797D"/>
    <w:rsid w:val="0074798E"/>
    <w:rsid w:val="00747A8A"/>
    <w:rsid w:val="00747C74"/>
    <w:rsid w:val="00747D7D"/>
    <w:rsid w:val="00747F20"/>
    <w:rsid w:val="00747FD6"/>
    <w:rsid w:val="00747FF2"/>
    <w:rsid w:val="00750033"/>
    <w:rsid w:val="0075034E"/>
    <w:rsid w:val="00750535"/>
    <w:rsid w:val="007505DE"/>
    <w:rsid w:val="007507D9"/>
    <w:rsid w:val="00750823"/>
    <w:rsid w:val="00750923"/>
    <w:rsid w:val="00750BB8"/>
    <w:rsid w:val="00750C33"/>
    <w:rsid w:val="00750D11"/>
    <w:rsid w:val="00750D3B"/>
    <w:rsid w:val="00750DD9"/>
    <w:rsid w:val="00750E38"/>
    <w:rsid w:val="00750F22"/>
    <w:rsid w:val="00750F76"/>
    <w:rsid w:val="00750FB1"/>
    <w:rsid w:val="007510DA"/>
    <w:rsid w:val="007511E4"/>
    <w:rsid w:val="0075131C"/>
    <w:rsid w:val="007517A7"/>
    <w:rsid w:val="007518B3"/>
    <w:rsid w:val="00751A5F"/>
    <w:rsid w:val="00751C72"/>
    <w:rsid w:val="00751C7C"/>
    <w:rsid w:val="00751F4E"/>
    <w:rsid w:val="00751FBE"/>
    <w:rsid w:val="007520DC"/>
    <w:rsid w:val="00752113"/>
    <w:rsid w:val="007521CD"/>
    <w:rsid w:val="007521D3"/>
    <w:rsid w:val="0075240C"/>
    <w:rsid w:val="0075270A"/>
    <w:rsid w:val="00752860"/>
    <w:rsid w:val="007528CC"/>
    <w:rsid w:val="00752D24"/>
    <w:rsid w:val="00752E03"/>
    <w:rsid w:val="00752E7B"/>
    <w:rsid w:val="00752F31"/>
    <w:rsid w:val="00752F4A"/>
    <w:rsid w:val="00752F52"/>
    <w:rsid w:val="00752FC5"/>
    <w:rsid w:val="00753054"/>
    <w:rsid w:val="00753103"/>
    <w:rsid w:val="007531F2"/>
    <w:rsid w:val="007532DE"/>
    <w:rsid w:val="00753362"/>
    <w:rsid w:val="007536EB"/>
    <w:rsid w:val="00753A01"/>
    <w:rsid w:val="00753ACD"/>
    <w:rsid w:val="00753B1F"/>
    <w:rsid w:val="00753C68"/>
    <w:rsid w:val="00753FB8"/>
    <w:rsid w:val="00753FB9"/>
    <w:rsid w:val="00754130"/>
    <w:rsid w:val="00754239"/>
    <w:rsid w:val="0075423E"/>
    <w:rsid w:val="00754343"/>
    <w:rsid w:val="0075454E"/>
    <w:rsid w:val="0075465E"/>
    <w:rsid w:val="007547D7"/>
    <w:rsid w:val="007549AB"/>
    <w:rsid w:val="00754C7B"/>
    <w:rsid w:val="00754C9E"/>
    <w:rsid w:val="00754D57"/>
    <w:rsid w:val="00754F72"/>
    <w:rsid w:val="007550C7"/>
    <w:rsid w:val="007550E0"/>
    <w:rsid w:val="00755172"/>
    <w:rsid w:val="007551D1"/>
    <w:rsid w:val="007551D5"/>
    <w:rsid w:val="007552FB"/>
    <w:rsid w:val="00755369"/>
    <w:rsid w:val="00755399"/>
    <w:rsid w:val="00755CB9"/>
    <w:rsid w:val="00755DC4"/>
    <w:rsid w:val="00755E20"/>
    <w:rsid w:val="00756024"/>
    <w:rsid w:val="0075608B"/>
    <w:rsid w:val="007562DA"/>
    <w:rsid w:val="007564E1"/>
    <w:rsid w:val="00756782"/>
    <w:rsid w:val="00756B87"/>
    <w:rsid w:val="00756BAF"/>
    <w:rsid w:val="00756BB0"/>
    <w:rsid w:val="00756DBA"/>
    <w:rsid w:val="00757126"/>
    <w:rsid w:val="007571FB"/>
    <w:rsid w:val="0075721A"/>
    <w:rsid w:val="007575B7"/>
    <w:rsid w:val="007575F4"/>
    <w:rsid w:val="00757758"/>
    <w:rsid w:val="007579EF"/>
    <w:rsid w:val="00757A40"/>
    <w:rsid w:val="00757C20"/>
    <w:rsid w:val="00757D71"/>
    <w:rsid w:val="00757EF1"/>
    <w:rsid w:val="00757F7A"/>
    <w:rsid w:val="007602BD"/>
    <w:rsid w:val="007603B5"/>
    <w:rsid w:val="0076058C"/>
    <w:rsid w:val="007605C9"/>
    <w:rsid w:val="0076070B"/>
    <w:rsid w:val="00760737"/>
    <w:rsid w:val="007608CC"/>
    <w:rsid w:val="00760CC2"/>
    <w:rsid w:val="00760EFB"/>
    <w:rsid w:val="007611F7"/>
    <w:rsid w:val="00761577"/>
    <w:rsid w:val="0076166E"/>
    <w:rsid w:val="007616E5"/>
    <w:rsid w:val="00761752"/>
    <w:rsid w:val="00761863"/>
    <w:rsid w:val="00761A4D"/>
    <w:rsid w:val="00761AB5"/>
    <w:rsid w:val="00761B64"/>
    <w:rsid w:val="00761C44"/>
    <w:rsid w:val="00761CA1"/>
    <w:rsid w:val="00761D2F"/>
    <w:rsid w:val="00761DF8"/>
    <w:rsid w:val="00761F52"/>
    <w:rsid w:val="00761F63"/>
    <w:rsid w:val="0076243D"/>
    <w:rsid w:val="0076244C"/>
    <w:rsid w:val="007626FF"/>
    <w:rsid w:val="0076278A"/>
    <w:rsid w:val="007627D1"/>
    <w:rsid w:val="00762923"/>
    <w:rsid w:val="00762926"/>
    <w:rsid w:val="00762BD2"/>
    <w:rsid w:val="00762CD0"/>
    <w:rsid w:val="00762D55"/>
    <w:rsid w:val="00762DC8"/>
    <w:rsid w:val="00762E10"/>
    <w:rsid w:val="00762E31"/>
    <w:rsid w:val="00762F80"/>
    <w:rsid w:val="00763117"/>
    <w:rsid w:val="00763166"/>
    <w:rsid w:val="007633F9"/>
    <w:rsid w:val="0076351E"/>
    <w:rsid w:val="007636BC"/>
    <w:rsid w:val="00763765"/>
    <w:rsid w:val="00763CD9"/>
    <w:rsid w:val="00764122"/>
    <w:rsid w:val="007641A4"/>
    <w:rsid w:val="007643A2"/>
    <w:rsid w:val="0076450B"/>
    <w:rsid w:val="00764555"/>
    <w:rsid w:val="007645D3"/>
    <w:rsid w:val="00764655"/>
    <w:rsid w:val="00764795"/>
    <w:rsid w:val="007647B4"/>
    <w:rsid w:val="007647BE"/>
    <w:rsid w:val="007647FE"/>
    <w:rsid w:val="007649F6"/>
    <w:rsid w:val="00764D07"/>
    <w:rsid w:val="00764D1D"/>
    <w:rsid w:val="00764E42"/>
    <w:rsid w:val="00764E71"/>
    <w:rsid w:val="00764F6E"/>
    <w:rsid w:val="007650B6"/>
    <w:rsid w:val="007651BA"/>
    <w:rsid w:val="007651F2"/>
    <w:rsid w:val="007653D5"/>
    <w:rsid w:val="00765602"/>
    <w:rsid w:val="00765695"/>
    <w:rsid w:val="00765809"/>
    <w:rsid w:val="007659A7"/>
    <w:rsid w:val="00765AE1"/>
    <w:rsid w:val="00765BBA"/>
    <w:rsid w:val="00765C00"/>
    <w:rsid w:val="00765C78"/>
    <w:rsid w:val="00765C99"/>
    <w:rsid w:val="00765E5C"/>
    <w:rsid w:val="00766055"/>
    <w:rsid w:val="007660E5"/>
    <w:rsid w:val="007661F2"/>
    <w:rsid w:val="007663F3"/>
    <w:rsid w:val="007665A6"/>
    <w:rsid w:val="00766806"/>
    <w:rsid w:val="00766C53"/>
    <w:rsid w:val="00766E1B"/>
    <w:rsid w:val="0076701A"/>
    <w:rsid w:val="0076711B"/>
    <w:rsid w:val="0076732B"/>
    <w:rsid w:val="00767452"/>
    <w:rsid w:val="00767580"/>
    <w:rsid w:val="007675CE"/>
    <w:rsid w:val="00767873"/>
    <w:rsid w:val="007679BE"/>
    <w:rsid w:val="007679C1"/>
    <w:rsid w:val="00767B7B"/>
    <w:rsid w:val="00767B9D"/>
    <w:rsid w:val="00767BA2"/>
    <w:rsid w:val="00767D10"/>
    <w:rsid w:val="00767D6E"/>
    <w:rsid w:val="00767DFD"/>
    <w:rsid w:val="00767E91"/>
    <w:rsid w:val="00767EAE"/>
    <w:rsid w:val="00767F46"/>
    <w:rsid w:val="00767F97"/>
    <w:rsid w:val="007701C5"/>
    <w:rsid w:val="007701DD"/>
    <w:rsid w:val="00770416"/>
    <w:rsid w:val="00770431"/>
    <w:rsid w:val="007705CF"/>
    <w:rsid w:val="007707A5"/>
    <w:rsid w:val="0077082A"/>
    <w:rsid w:val="00770A66"/>
    <w:rsid w:val="00770A92"/>
    <w:rsid w:val="00770CD7"/>
    <w:rsid w:val="00770EC3"/>
    <w:rsid w:val="00770F4E"/>
    <w:rsid w:val="00771125"/>
    <w:rsid w:val="007714B9"/>
    <w:rsid w:val="00771875"/>
    <w:rsid w:val="00771929"/>
    <w:rsid w:val="00771CA6"/>
    <w:rsid w:val="00771D1D"/>
    <w:rsid w:val="00771E9B"/>
    <w:rsid w:val="00771EB0"/>
    <w:rsid w:val="00771F60"/>
    <w:rsid w:val="007720BD"/>
    <w:rsid w:val="007721A7"/>
    <w:rsid w:val="007721B7"/>
    <w:rsid w:val="00772238"/>
    <w:rsid w:val="00772239"/>
    <w:rsid w:val="0077227B"/>
    <w:rsid w:val="007723C8"/>
    <w:rsid w:val="00772445"/>
    <w:rsid w:val="007726AE"/>
    <w:rsid w:val="007726D0"/>
    <w:rsid w:val="0077294E"/>
    <w:rsid w:val="00772B6E"/>
    <w:rsid w:val="00772C29"/>
    <w:rsid w:val="00772DCA"/>
    <w:rsid w:val="00772E44"/>
    <w:rsid w:val="00772ED6"/>
    <w:rsid w:val="00772F76"/>
    <w:rsid w:val="007732E4"/>
    <w:rsid w:val="007733C0"/>
    <w:rsid w:val="007734A6"/>
    <w:rsid w:val="007734D1"/>
    <w:rsid w:val="00773906"/>
    <w:rsid w:val="0077399B"/>
    <w:rsid w:val="00773B22"/>
    <w:rsid w:val="00773BAD"/>
    <w:rsid w:val="00773CF3"/>
    <w:rsid w:val="00773EF7"/>
    <w:rsid w:val="0077401A"/>
    <w:rsid w:val="0077401F"/>
    <w:rsid w:val="00774095"/>
    <w:rsid w:val="00774371"/>
    <w:rsid w:val="00774468"/>
    <w:rsid w:val="007747C7"/>
    <w:rsid w:val="00774867"/>
    <w:rsid w:val="007748DB"/>
    <w:rsid w:val="00774B1F"/>
    <w:rsid w:val="00774C9B"/>
    <w:rsid w:val="00774DC0"/>
    <w:rsid w:val="00774DF3"/>
    <w:rsid w:val="00774F46"/>
    <w:rsid w:val="00774FAE"/>
    <w:rsid w:val="00774FF6"/>
    <w:rsid w:val="00775018"/>
    <w:rsid w:val="00775245"/>
    <w:rsid w:val="00775323"/>
    <w:rsid w:val="00775593"/>
    <w:rsid w:val="007756C8"/>
    <w:rsid w:val="007759B7"/>
    <w:rsid w:val="00775B0F"/>
    <w:rsid w:val="00775B6C"/>
    <w:rsid w:val="00775D88"/>
    <w:rsid w:val="00775E1B"/>
    <w:rsid w:val="00775F58"/>
    <w:rsid w:val="007762DE"/>
    <w:rsid w:val="00776449"/>
    <w:rsid w:val="00776560"/>
    <w:rsid w:val="00776572"/>
    <w:rsid w:val="007765A0"/>
    <w:rsid w:val="0077667B"/>
    <w:rsid w:val="00776802"/>
    <w:rsid w:val="00776952"/>
    <w:rsid w:val="00776A04"/>
    <w:rsid w:val="00776A27"/>
    <w:rsid w:val="00776A52"/>
    <w:rsid w:val="00776C36"/>
    <w:rsid w:val="00776DE5"/>
    <w:rsid w:val="00776E33"/>
    <w:rsid w:val="00776E55"/>
    <w:rsid w:val="00776F5C"/>
    <w:rsid w:val="0077713A"/>
    <w:rsid w:val="00777244"/>
    <w:rsid w:val="00777258"/>
    <w:rsid w:val="007772AC"/>
    <w:rsid w:val="00777426"/>
    <w:rsid w:val="0077748C"/>
    <w:rsid w:val="007774FD"/>
    <w:rsid w:val="00777524"/>
    <w:rsid w:val="00777822"/>
    <w:rsid w:val="00777920"/>
    <w:rsid w:val="00777B8A"/>
    <w:rsid w:val="00777CFD"/>
    <w:rsid w:val="00777E20"/>
    <w:rsid w:val="00777E39"/>
    <w:rsid w:val="00777EE4"/>
    <w:rsid w:val="0078001D"/>
    <w:rsid w:val="007801CC"/>
    <w:rsid w:val="00780266"/>
    <w:rsid w:val="00780340"/>
    <w:rsid w:val="007803DB"/>
    <w:rsid w:val="0078060B"/>
    <w:rsid w:val="0078077A"/>
    <w:rsid w:val="00780984"/>
    <w:rsid w:val="00780B9B"/>
    <w:rsid w:val="00780CFC"/>
    <w:rsid w:val="00780D21"/>
    <w:rsid w:val="00780D91"/>
    <w:rsid w:val="00781037"/>
    <w:rsid w:val="007810F7"/>
    <w:rsid w:val="00781234"/>
    <w:rsid w:val="007813F5"/>
    <w:rsid w:val="00781471"/>
    <w:rsid w:val="007814B0"/>
    <w:rsid w:val="0078162B"/>
    <w:rsid w:val="007816E4"/>
    <w:rsid w:val="0078175F"/>
    <w:rsid w:val="007817A6"/>
    <w:rsid w:val="007818B0"/>
    <w:rsid w:val="007818D1"/>
    <w:rsid w:val="00781BA8"/>
    <w:rsid w:val="00781D5D"/>
    <w:rsid w:val="00781E3D"/>
    <w:rsid w:val="00781F25"/>
    <w:rsid w:val="00781F83"/>
    <w:rsid w:val="00782138"/>
    <w:rsid w:val="0078222B"/>
    <w:rsid w:val="0078233B"/>
    <w:rsid w:val="0078238B"/>
    <w:rsid w:val="007823B6"/>
    <w:rsid w:val="007827B0"/>
    <w:rsid w:val="00782803"/>
    <w:rsid w:val="00782851"/>
    <w:rsid w:val="00782980"/>
    <w:rsid w:val="00782C83"/>
    <w:rsid w:val="00782CB9"/>
    <w:rsid w:val="00782DC1"/>
    <w:rsid w:val="00783044"/>
    <w:rsid w:val="00783054"/>
    <w:rsid w:val="00783097"/>
    <w:rsid w:val="0078316D"/>
    <w:rsid w:val="00783281"/>
    <w:rsid w:val="007832C6"/>
    <w:rsid w:val="007833B9"/>
    <w:rsid w:val="00783523"/>
    <w:rsid w:val="007835F0"/>
    <w:rsid w:val="00783653"/>
    <w:rsid w:val="0078367E"/>
    <w:rsid w:val="00783809"/>
    <w:rsid w:val="00783B6A"/>
    <w:rsid w:val="00783D07"/>
    <w:rsid w:val="00783F74"/>
    <w:rsid w:val="00784171"/>
    <w:rsid w:val="0078445C"/>
    <w:rsid w:val="0078464C"/>
    <w:rsid w:val="0078471B"/>
    <w:rsid w:val="00784757"/>
    <w:rsid w:val="00784C28"/>
    <w:rsid w:val="00784C58"/>
    <w:rsid w:val="00784E38"/>
    <w:rsid w:val="00784EEC"/>
    <w:rsid w:val="00784FA3"/>
    <w:rsid w:val="007850C4"/>
    <w:rsid w:val="007850EE"/>
    <w:rsid w:val="00785387"/>
    <w:rsid w:val="00785410"/>
    <w:rsid w:val="007856F1"/>
    <w:rsid w:val="0078577F"/>
    <w:rsid w:val="007857B8"/>
    <w:rsid w:val="007859CA"/>
    <w:rsid w:val="00785C79"/>
    <w:rsid w:val="00785C7A"/>
    <w:rsid w:val="00785CB4"/>
    <w:rsid w:val="00785D44"/>
    <w:rsid w:val="00785EB1"/>
    <w:rsid w:val="00785EBD"/>
    <w:rsid w:val="00785FC9"/>
    <w:rsid w:val="0078605B"/>
    <w:rsid w:val="0078608F"/>
    <w:rsid w:val="007864A7"/>
    <w:rsid w:val="007865E5"/>
    <w:rsid w:val="00786662"/>
    <w:rsid w:val="0078672B"/>
    <w:rsid w:val="00786858"/>
    <w:rsid w:val="00786963"/>
    <w:rsid w:val="00786B98"/>
    <w:rsid w:val="00786C1A"/>
    <w:rsid w:val="00787075"/>
    <w:rsid w:val="0078709A"/>
    <w:rsid w:val="007871A6"/>
    <w:rsid w:val="007871B5"/>
    <w:rsid w:val="007871C7"/>
    <w:rsid w:val="00787315"/>
    <w:rsid w:val="00787A84"/>
    <w:rsid w:val="00787A8E"/>
    <w:rsid w:val="00787B70"/>
    <w:rsid w:val="00787BAC"/>
    <w:rsid w:val="00790134"/>
    <w:rsid w:val="007901EA"/>
    <w:rsid w:val="007902A4"/>
    <w:rsid w:val="007904AC"/>
    <w:rsid w:val="00790517"/>
    <w:rsid w:val="007905DA"/>
    <w:rsid w:val="00790671"/>
    <w:rsid w:val="007907B6"/>
    <w:rsid w:val="007907E8"/>
    <w:rsid w:val="00790A94"/>
    <w:rsid w:val="00790BB6"/>
    <w:rsid w:val="00790D5D"/>
    <w:rsid w:val="00790D60"/>
    <w:rsid w:val="00790F87"/>
    <w:rsid w:val="00790FDB"/>
    <w:rsid w:val="00791300"/>
    <w:rsid w:val="00791316"/>
    <w:rsid w:val="00791524"/>
    <w:rsid w:val="0079165A"/>
    <w:rsid w:val="00791672"/>
    <w:rsid w:val="007917B9"/>
    <w:rsid w:val="007918A4"/>
    <w:rsid w:val="00791BE9"/>
    <w:rsid w:val="00791CE6"/>
    <w:rsid w:val="00791EF9"/>
    <w:rsid w:val="00791F4C"/>
    <w:rsid w:val="00791F80"/>
    <w:rsid w:val="0079200B"/>
    <w:rsid w:val="007920C0"/>
    <w:rsid w:val="007920EC"/>
    <w:rsid w:val="00792210"/>
    <w:rsid w:val="007922A9"/>
    <w:rsid w:val="00792365"/>
    <w:rsid w:val="0079249D"/>
    <w:rsid w:val="00792511"/>
    <w:rsid w:val="007925F3"/>
    <w:rsid w:val="0079270E"/>
    <w:rsid w:val="00792748"/>
    <w:rsid w:val="007927F5"/>
    <w:rsid w:val="007929BD"/>
    <w:rsid w:val="007929E6"/>
    <w:rsid w:val="00792B93"/>
    <w:rsid w:val="00792BE9"/>
    <w:rsid w:val="00792F59"/>
    <w:rsid w:val="00792F71"/>
    <w:rsid w:val="00792FEF"/>
    <w:rsid w:val="00793041"/>
    <w:rsid w:val="007930DA"/>
    <w:rsid w:val="00793168"/>
    <w:rsid w:val="0079322A"/>
    <w:rsid w:val="0079333C"/>
    <w:rsid w:val="00793379"/>
    <w:rsid w:val="00793454"/>
    <w:rsid w:val="00793532"/>
    <w:rsid w:val="00793586"/>
    <w:rsid w:val="00793594"/>
    <w:rsid w:val="00793695"/>
    <w:rsid w:val="0079376B"/>
    <w:rsid w:val="0079378D"/>
    <w:rsid w:val="00793833"/>
    <w:rsid w:val="00793A0B"/>
    <w:rsid w:val="00793AD9"/>
    <w:rsid w:val="00793B11"/>
    <w:rsid w:val="00793C34"/>
    <w:rsid w:val="00793E10"/>
    <w:rsid w:val="00793FB1"/>
    <w:rsid w:val="00794000"/>
    <w:rsid w:val="00794115"/>
    <w:rsid w:val="0079419C"/>
    <w:rsid w:val="007941E2"/>
    <w:rsid w:val="00794312"/>
    <w:rsid w:val="0079436F"/>
    <w:rsid w:val="0079440F"/>
    <w:rsid w:val="007944BC"/>
    <w:rsid w:val="00794647"/>
    <w:rsid w:val="0079470F"/>
    <w:rsid w:val="0079482C"/>
    <w:rsid w:val="00794A85"/>
    <w:rsid w:val="00794BFA"/>
    <w:rsid w:val="00794CA0"/>
    <w:rsid w:val="00794D7C"/>
    <w:rsid w:val="007950AD"/>
    <w:rsid w:val="00795302"/>
    <w:rsid w:val="007954A7"/>
    <w:rsid w:val="007954F7"/>
    <w:rsid w:val="007955C0"/>
    <w:rsid w:val="00795621"/>
    <w:rsid w:val="007957AD"/>
    <w:rsid w:val="00795D7B"/>
    <w:rsid w:val="00796121"/>
    <w:rsid w:val="00796189"/>
    <w:rsid w:val="007962BE"/>
    <w:rsid w:val="007963A6"/>
    <w:rsid w:val="00796477"/>
    <w:rsid w:val="0079650F"/>
    <w:rsid w:val="00796532"/>
    <w:rsid w:val="0079655A"/>
    <w:rsid w:val="007966C3"/>
    <w:rsid w:val="007967F3"/>
    <w:rsid w:val="007967FA"/>
    <w:rsid w:val="00796829"/>
    <w:rsid w:val="00796A49"/>
    <w:rsid w:val="00796BF9"/>
    <w:rsid w:val="00796CDD"/>
    <w:rsid w:val="0079703F"/>
    <w:rsid w:val="0079712E"/>
    <w:rsid w:val="00797199"/>
    <w:rsid w:val="0079721E"/>
    <w:rsid w:val="007972B8"/>
    <w:rsid w:val="00797333"/>
    <w:rsid w:val="00797334"/>
    <w:rsid w:val="00797459"/>
    <w:rsid w:val="00797465"/>
    <w:rsid w:val="007974AA"/>
    <w:rsid w:val="0079754E"/>
    <w:rsid w:val="00797553"/>
    <w:rsid w:val="00797616"/>
    <w:rsid w:val="00797617"/>
    <w:rsid w:val="007976B6"/>
    <w:rsid w:val="00797FA7"/>
    <w:rsid w:val="007A0123"/>
    <w:rsid w:val="007A0198"/>
    <w:rsid w:val="007A026E"/>
    <w:rsid w:val="007A036F"/>
    <w:rsid w:val="007A0463"/>
    <w:rsid w:val="007A0557"/>
    <w:rsid w:val="007A05B5"/>
    <w:rsid w:val="007A05B6"/>
    <w:rsid w:val="007A060F"/>
    <w:rsid w:val="007A0711"/>
    <w:rsid w:val="007A0831"/>
    <w:rsid w:val="007A0884"/>
    <w:rsid w:val="007A0BE8"/>
    <w:rsid w:val="007A0D4B"/>
    <w:rsid w:val="007A0DEC"/>
    <w:rsid w:val="007A0E5E"/>
    <w:rsid w:val="007A0EB0"/>
    <w:rsid w:val="007A0EDF"/>
    <w:rsid w:val="007A1214"/>
    <w:rsid w:val="007A1437"/>
    <w:rsid w:val="007A1794"/>
    <w:rsid w:val="007A17BE"/>
    <w:rsid w:val="007A18B9"/>
    <w:rsid w:val="007A1D1A"/>
    <w:rsid w:val="007A1EDE"/>
    <w:rsid w:val="007A1F1B"/>
    <w:rsid w:val="007A1F37"/>
    <w:rsid w:val="007A1F43"/>
    <w:rsid w:val="007A2151"/>
    <w:rsid w:val="007A216E"/>
    <w:rsid w:val="007A26CD"/>
    <w:rsid w:val="007A2A89"/>
    <w:rsid w:val="007A2C28"/>
    <w:rsid w:val="007A2DC2"/>
    <w:rsid w:val="007A2FA3"/>
    <w:rsid w:val="007A2FCC"/>
    <w:rsid w:val="007A2FDC"/>
    <w:rsid w:val="007A319C"/>
    <w:rsid w:val="007A327F"/>
    <w:rsid w:val="007A3393"/>
    <w:rsid w:val="007A34F6"/>
    <w:rsid w:val="007A3503"/>
    <w:rsid w:val="007A363A"/>
    <w:rsid w:val="007A36B3"/>
    <w:rsid w:val="007A371C"/>
    <w:rsid w:val="007A3769"/>
    <w:rsid w:val="007A3CAF"/>
    <w:rsid w:val="007A3D9C"/>
    <w:rsid w:val="007A3E70"/>
    <w:rsid w:val="007A3F81"/>
    <w:rsid w:val="007A418F"/>
    <w:rsid w:val="007A42EB"/>
    <w:rsid w:val="007A4304"/>
    <w:rsid w:val="007A43CE"/>
    <w:rsid w:val="007A44DA"/>
    <w:rsid w:val="007A4698"/>
    <w:rsid w:val="007A4707"/>
    <w:rsid w:val="007A495B"/>
    <w:rsid w:val="007A49B3"/>
    <w:rsid w:val="007A49C4"/>
    <w:rsid w:val="007A4AC3"/>
    <w:rsid w:val="007A4B8D"/>
    <w:rsid w:val="007A4BED"/>
    <w:rsid w:val="007A4C05"/>
    <w:rsid w:val="007A4D8D"/>
    <w:rsid w:val="007A4F08"/>
    <w:rsid w:val="007A4FEB"/>
    <w:rsid w:val="007A524D"/>
    <w:rsid w:val="007A5370"/>
    <w:rsid w:val="007A5460"/>
    <w:rsid w:val="007A54B5"/>
    <w:rsid w:val="007A56A5"/>
    <w:rsid w:val="007A5793"/>
    <w:rsid w:val="007A57D5"/>
    <w:rsid w:val="007A5881"/>
    <w:rsid w:val="007A593B"/>
    <w:rsid w:val="007A5966"/>
    <w:rsid w:val="007A5A8C"/>
    <w:rsid w:val="007A5C31"/>
    <w:rsid w:val="007A5C5F"/>
    <w:rsid w:val="007A5EF7"/>
    <w:rsid w:val="007A5FA8"/>
    <w:rsid w:val="007A60F2"/>
    <w:rsid w:val="007A615A"/>
    <w:rsid w:val="007A6323"/>
    <w:rsid w:val="007A6599"/>
    <w:rsid w:val="007A6887"/>
    <w:rsid w:val="007A691B"/>
    <w:rsid w:val="007A6CEF"/>
    <w:rsid w:val="007A6E4B"/>
    <w:rsid w:val="007A6E61"/>
    <w:rsid w:val="007A6E8F"/>
    <w:rsid w:val="007A6EAD"/>
    <w:rsid w:val="007A6F5D"/>
    <w:rsid w:val="007A6FB6"/>
    <w:rsid w:val="007A6FE8"/>
    <w:rsid w:val="007A708A"/>
    <w:rsid w:val="007A7726"/>
    <w:rsid w:val="007A7772"/>
    <w:rsid w:val="007A7903"/>
    <w:rsid w:val="007A7E06"/>
    <w:rsid w:val="007A7EF8"/>
    <w:rsid w:val="007B0175"/>
    <w:rsid w:val="007B0299"/>
    <w:rsid w:val="007B0741"/>
    <w:rsid w:val="007B0759"/>
    <w:rsid w:val="007B0AE6"/>
    <w:rsid w:val="007B0BBE"/>
    <w:rsid w:val="007B0C48"/>
    <w:rsid w:val="007B0CF9"/>
    <w:rsid w:val="007B0FDC"/>
    <w:rsid w:val="007B11BD"/>
    <w:rsid w:val="007B132F"/>
    <w:rsid w:val="007B142E"/>
    <w:rsid w:val="007B145D"/>
    <w:rsid w:val="007B155B"/>
    <w:rsid w:val="007B15D5"/>
    <w:rsid w:val="007B1636"/>
    <w:rsid w:val="007B19AD"/>
    <w:rsid w:val="007B19DA"/>
    <w:rsid w:val="007B19F7"/>
    <w:rsid w:val="007B1A7A"/>
    <w:rsid w:val="007B1AF9"/>
    <w:rsid w:val="007B1B6E"/>
    <w:rsid w:val="007B1C1A"/>
    <w:rsid w:val="007B1C9F"/>
    <w:rsid w:val="007B1E48"/>
    <w:rsid w:val="007B1EEF"/>
    <w:rsid w:val="007B2043"/>
    <w:rsid w:val="007B2149"/>
    <w:rsid w:val="007B22BA"/>
    <w:rsid w:val="007B254E"/>
    <w:rsid w:val="007B27B4"/>
    <w:rsid w:val="007B28B1"/>
    <w:rsid w:val="007B28B6"/>
    <w:rsid w:val="007B29A3"/>
    <w:rsid w:val="007B2F02"/>
    <w:rsid w:val="007B32BD"/>
    <w:rsid w:val="007B36DE"/>
    <w:rsid w:val="007B3823"/>
    <w:rsid w:val="007B3826"/>
    <w:rsid w:val="007B38C7"/>
    <w:rsid w:val="007B38DB"/>
    <w:rsid w:val="007B3A96"/>
    <w:rsid w:val="007B3C94"/>
    <w:rsid w:val="007B3F9E"/>
    <w:rsid w:val="007B4090"/>
    <w:rsid w:val="007B414A"/>
    <w:rsid w:val="007B42FF"/>
    <w:rsid w:val="007B4326"/>
    <w:rsid w:val="007B441D"/>
    <w:rsid w:val="007B4504"/>
    <w:rsid w:val="007B4581"/>
    <w:rsid w:val="007B464C"/>
    <w:rsid w:val="007B478D"/>
    <w:rsid w:val="007B47CC"/>
    <w:rsid w:val="007B484D"/>
    <w:rsid w:val="007B4874"/>
    <w:rsid w:val="007B4900"/>
    <w:rsid w:val="007B4AC5"/>
    <w:rsid w:val="007B4B6E"/>
    <w:rsid w:val="007B4BE7"/>
    <w:rsid w:val="007B4C9E"/>
    <w:rsid w:val="007B4D8C"/>
    <w:rsid w:val="007B4F51"/>
    <w:rsid w:val="007B5223"/>
    <w:rsid w:val="007B5279"/>
    <w:rsid w:val="007B5483"/>
    <w:rsid w:val="007B5485"/>
    <w:rsid w:val="007B54B8"/>
    <w:rsid w:val="007B55D6"/>
    <w:rsid w:val="007B55F9"/>
    <w:rsid w:val="007B5674"/>
    <w:rsid w:val="007B583F"/>
    <w:rsid w:val="007B58FB"/>
    <w:rsid w:val="007B591D"/>
    <w:rsid w:val="007B5D56"/>
    <w:rsid w:val="007B5E59"/>
    <w:rsid w:val="007B5F37"/>
    <w:rsid w:val="007B5F9A"/>
    <w:rsid w:val="007B6513"/>
    <w:rsid w:val="007B657C"/>
    <w:rsid w:val="007B65DD"/>
    <w:rsid w:val="007B6647"/>
    <w:rsid w:val="007B66A5"/>
    <w:rsid w:val="007B6860"/>
    <w:rsid w:val="007B6927"/>
    <w:rsid w:val="007B692C"/>
    <w:rsid w:val="007B6AA7"/>
    <w:rsid w:val="007B6BE2"/>
    <w:rsid w:val="007B6D05"/>
    <w:rsid w:val="007B6DCB"/>
    <w:rsid w:val="007B7300"/>
    <w:rsid w:val="007B7425"/>
    <w:rsid w:val="007B743F"/>
    <w:rsid w:val="007B7561"/>
    <w:rsid w:val="007B75D6"/>
    <w:rsid w:val="007B77B6"/>
    <w:rsid w:val="007B7844"/>
    <w:rsid w:val="007B7A6C"/>
    <w:rsid w:val="007B7B3B"/>
    <w:rsid w:val="007B7C55"/>
    <w:rsid w:val="007B7CA4"/>
    <w:rsid w:val="007B7DCC"/>
    <w:rsid w:val="007B7E0E"/>
    <w:rsid w:val="007C02CC"/>
    <w:rsid w:val="007C039B"/>
    <w:rsid w:val="007C03C8"/>
    <w:rsid w:val="007C03FF"/>
    <w:rsid w:val="007C0421"/>
    <w:rsid w:val="007C06F1"/>
    <w:rsid w:val="007C0728"/>
    <w:rsid w:val="007C07CB"/>
    <w:rsid w:val="007C07EC"/>
    <w:rsid w:val="007C0A15"/>
    <w:rsid w:val="007C0BB7"/>
    <w:rsid w:val="007C0CFA"/>
    <w:rsid w:val="007C0E0F"/>
    <w:rsid w:val="007C0EDF"/>
    <w:rsid w:val="007C0F1B"/>
    <w:rsid w:val="007C10BD"/>
    <w:rsid w:val="007C111F"/>
    <w:rsid w:val="007C125E"/>
    <w:rsid w:val="007C12ED"/>
    <w:rsid w:val="007C1505"/>
    <w:rsid w:val="007C1567"/>
    <w:rsid w:val="007C16BC"/>
    <w:rsid w:val="007C1809"/>
    <w:rsid w:val="007C1B74"/>
    <w:rsid w:val="007C1EDD"/>
    <w:rsid w:val="007C1F68"/>
    <w:rsid w:val="007C1F91"/>
    <w:rsid w:val="007C220C"/>
    <w:rsid w:val="007C2285"/>
    <w:rsid w:val="007C230C"/>
    <w:rsid w:val="007C2480"/>
    <w:rsid w:val="007C253D"/>
    <w:rsid w:val="007C2661"/>
    <w:rsid w:val="007C26CB"/>
    <w:rsid w:val="007C26D5"/>
    <w:rsid w:val="007C27C5"/>
    <w:rsid w:val="007C28F1"/>
    <w:rsid w:val="007C2A9D"/>
    <w:rsid w:val="007C2AD7"/>
    <w:rsid w:val="007C2BAB"/>
    <w:rsid w:val="007C2C23"/>
    <w:rsid w:val="007C30A1"/>
    <w:rsid w:val="007C3381"/>
    <w:rsid w:val="007C39DD"/>
    <w:rsid w:val="007C3A55"/>
    <w:rsid w:val="007C3B40"/>
    <w:rsid w:val="007C3E21"/>
    <w:rsid w:val="007C3E44"/>
    <w:rsid w:val="007C3EFA"/>
    <w:rsid w:val="007C3F7A"/>
    <w:rsid w:val="007C4067"/>
    <w:rsid w:val="007C4144"/>
    <w:rsid w:val="007C4327"/>
    <w:rsid w:val="007C4329"/>
    <w:rsid w:val="007C43DD"/>
    <w:rsid w:val="007C479F"/>
    <w:rsid w:val="007C496C"/>
    <w:rsid w:val="007C4C5C"/>
    <w:rsid w:val="007C4CC9"/>
    <w:rsid w:val="007C4D1D"/>
    <w:rsid w:val="007C4DE5"/>
    <w:rsid w:val="007C4E5F"/>
    <w:rsid w:val="007C4ED1"/>
    <w:rsid w:val="007C4F8B"/>
    <w:rsid w:val="007C4FE9"/>
    <w:rsid w:val="007C5022"/>
    <w:rsid w:val="007C50B5"/>
    <w:rsid w:val="007C54FA"/>
    <w:rsid w:val="007C5533"/>
    <w:rsid w:val="007C55B6"/>
    <w:rsid w:val="007C56AF"/>
    <w:rsid w:val="007C56E5"/>
    <w:rsid w:val="007C5712"/>
    <w:rsid w:val="007C5733"/>
    <w:rsid w:val="007C574C"/>
    <w:rsid w:val="007C5A3D"/>
    <w:rsid w:val="007C5BA8"/>
    <w:rsid w:val="007C5DF5"/>
    <w:rsid w:val="007C60F8"/>
    <w:rsid w:val="007C6256"/>
    <w:rsid w:val="007C6711"/>
    <w:rsid w:val="007C6723"/>
    <w:rsid w:val="007C687E"/>
    <w:rsid w:val="007C6A6B"/>
    <w:rsid w:val="007C6CBC"/>
    <w:rsid w:val="007C6D5B"/>
    <w:rsid w:val="007C70B5"/>
    <w:rsid w:val="007C7216"/>
    <w:rsid w:val="007C752A"/>
    <w:rsid w:val="007C769D"/>
    <w:rsid w:val="007C76D6"/>
    <w:rsid w:val="007C774B"/>
    <w:rsid w:val="007C7775"/>
    <w:rsid w:val="007C794C"/>
    <w:rsid w:val="007C7D93"/>
    <w:rsid w:val="007C7DDB"/>
    <w:rsid w:val="007C7E35"/>
    <w:rsid w:val="007C7EBE"/>
    <w:rsid w:val="007C7EEF"/>
    <w:rsid w:val="007C7F72"/>
    <w:rsid w:val="007D03C4"/>
    <w:rsid w:val="007D0446"/>
    <w:rsid w:val="007D050A"/>
    <w:rsid w:val="007D0807"/>
    <w:rsid w:val="007D0939"/>
    <w:rsid w:val="007D0AF2"/>
    <w:rsid w:val="007D0AF5"/>
    <w:rsid w:val="007D0D5A"/>
    <w:rsid w:val="007D1030"/>
    <w:rsid w:val="007D1275"/>
    <w:rsid w:val="007D12A5"/>
    <w:rsid w:val="007D13A3"/>
    <w:rsid w:val="007D14D9"/>
    <w:rsid w:val="007D1521"/>
    <w:rsid w:val="007D15B8"/>
    <w:rsid w:val="007D15CE"/>
    <w:rsid w:val="007D165F"/>
    <w:rsid w:val="007D1853"/>
    <w:rsid w:val="007D195E"/>
    <w:rsid w:val="007D1B33"/>
    <w:rsid w:val="007D1B8C"/>
    <w:rsid w:val="007D1D8B"/>
    <w:rsid w:val="007D1E0A"/>
    <w:rsid w:val="007D2080"/>
    <w:rsid w:val="007D215F"/>
    <w:rsid w:val="007D268B"/>
    <w:rsid w:val="007D268E"/>
    <w:rsid w:val="007D2834"/>
    <w:rsid w:val="007D2851"/>
    <w:rsid w:val="007D2991"/>
    <w:rsid w:val="007D2A7B"/>
    <w:rsid w:val="007D2AC1"/>
    <w:rsid w:val="007D2B27"/>
    <w:rsid w:val="007D2C16"/>
    <w:rsid w:val="007D2C5C"/>
    <w:rsid w:val="007D2D4B"/>
    <w:rsid w:val="007D2D74"/>
    <w:rsid w:val="007D2D8E"/>
    <w:rsid w:val="007D2ED7"/>
    <w:rsid w:val="007D2EF2"/>
    <w:rsid w:val="007D2F33"/>
    <w:rsid w:val="007D306F"/>
    <w:rsid w:val="007D3098"/>
    <w:rsid w:val="007D3234"/>
    <w:rsid w:val="007D3302"/>
    <w:rsid w:val="007D334E"/>
    <w:rsid w:val="007D3415"/>
    <w:rsid w:val="007D3432"/>
    <w:rsid w:val="007D3475"/>
    <w:rsid w:val="007D34FB"/>
    <w:rsid w:val="007D35FD"/>
    <w:rsid w:val="007D3AA3"/>
    <w:rsid w:val="007D3B24"/>
    <w:rsid w:val="007D3B59"/>
    <w:rsid w:val="007D3DBE"/>
    <w:rsid w:val="007D3E9A"/>
    <w:rsid w:val="007D3F70"/>
    <w:rsid w:val="007D4257"/>
    <w:rsid w:val="007D4326"/>
    <w:rsid w:val="007D432A"/>
    <w:rsid w:val="007D43F7"/>
    <w:rsid w:val="007D442C"/>
    <w:rsid w:val="007D4768"/>
    <w:rsid w:val="007D4A67"/>
    <w:rsid w:val="007D4AA9"/>
    <w:rsid w:val="007D4B7D"/>
    <w:rsid w:val="007D4C3C"/>
    <w:rsid w:val="007D4D35"/>
    <w:rsid w:val="007D4DB2"/>
    <w:rsid w:val="007D4E68"/>
    <w:rsid w:val="007D4EC9"/>
    <w:rsid w:val="007D4F01"/>
    <w:rsid w:val="007D4F08"/>
    <w:rsid w:val="007D5015"/>
    <w:rsid w:val="007D5082"/>
    <w:rsid w:val="007D511E"/>
    <w:rsid w:val="007D513B"/>
    <w:rsid w:val="007D5299"/>
    <w:rsid w:val="007D530F"/>
    <w:rsid w:val="007D553B"/>
    <w:rsid w:val="007D555B"/>
    <w:rsid w:val="007D5582"/>
    <w:rsid w:val="007D55DB"/>
    <w:rsid w:val="007D5822"/>
    <w:rsid w:val="007D5883"/>
    <w:rsid w:val="007D5A19"/>
    <w:rsid w:val="007D5B3B"/>
    <w:rsid w:val="007D5BA1"/>
    <w:rsid w:val="007D5BF8"/>
    <w:rsid w:val="007D5C6A"/>
    <w:rsid w:val="007D5C74"/>
    <w:rsid w:val="007D5D20"/>
    <w:rsid w:val="007D5E42"/>
    <w:rsid w:val="007D5E52"/>
    <w:rsid w:val="007D6067"/>
    <w:rsid w:val="007D60DF"/>
    <w:rsid w:val="007D6305"/>
    <w:rsid w:val="007D6437"/>
    <w:rsid w:val="007D649E"/>
    <w:rsid w:val="007D65FE"/>
    <w:rsid w:val="007D6606"/>
    <w:rsid w:val="007D6A0C"/>
    <w:rsid w:val="007D6A9C"/>
    <w:rsid w:val="007D6D4C"/>
    <w:rsid w:val="007D6D75"/>
    <w:rsid w:val="007D6DCA"/>
    <w:rsid w:val="007D6E4B"/>
    <w:rsid w:val="007D7038"/>
    <w:rsid w:val="007D7064"/>
    <w:rsid w:val="007D70A5"/>
    <w:rsid w:val="007D73F9"/>
    <w:rsid w:val="007D7408"/>
    <w:rsid w:val="007D76E4"/>
    <w:rsid w:val="007D79FE"/>
    <w:rsid w:val="007D7BE2"/>
    <w:rsid w:val="007D7CCD"/>
    <w:rsid w:val="007E0375"/>
    <w:rsid w:val="007E0395"/>
    <w:rsid w:val="007E05FA"/>
    <w:rsid w:val="007E0631"/>
    <w:rsid w:val="007E074B"/>
    <w:rsid w:val="007E08B8"/>
    <w:rsid w:val="007E09D3"/>
    <w:rsid w:val="007E0A45"/>
    <w:rsid w:val="007E0BCB"/>
    <w:rsid w:val="007E0D11"/>
    <w:rsid w:val="007E0FB5"/>
    <w:rsid w:val="007E12C4"/>
    <w:rsid w:val="007E139A"/>
    <w:rsid w:val="007E15C1"/>
    <w:rsid w:val="007E166E"/>
    <w:rsid w:val="007E169F"/>
    <w:rsid w:val="007E18ED"/>
    <w:rsid w:val="007E1A12"/>
    <w:rsid w:val="007E1A6E"/>
    <w:rsid w:val="007E1B83"/>
    <w:rsid w:val="007E1BD0"/>
    <w:rsid w:val="007E1D21"/>
    <w:rsid w:val="007E1E1D"/>
    <w:rsid w:val="007E1F71"/>
    <w:rsid w:val="007E20BF"/>
    <w:rsid w:val="007E22A4"/>
    <w:rsid w:val="007E2466"/>
    <w:rsid w:val="007E274B"/>
    <w:rsid w:val="007E27A1"/>
    <w:rsid w:val="007E2927"/>
    <w:rsid w:val="007E2B51"/>
    <w:rsid w:val="007E2BF2"/>
    <w:rsid w:val="007E2CAD"/>
    <w:rsid w:val="007E2D22"/>
    <w:rsid w:val="007E2D3D"/>
    <w:rsid w:val="007E2EE5"/>
    <w:rsid w:val="007E2F42"/>
    <w:rsid w:val="007E32B4"/>
    <w:rsid w:val="007E34B6"/>
    <w:rsid w:val="007E34B9"/>
    <w:rsid w:val="007E3697"/>
    <w:rsid w:val="007E375C"/>
    <w:rsid w:val="007E3791"/>
    <w:rsid w:val="007E392D"/>
    <w:rsid w:val="007E3B3F"/>
    <w:rsid w:val="007E3BE9"/>
    <w:rsid w:val="007E3C1B"/>
    <w:rsid w:val="007E3DBD"/>
    <w:rsid w:val="007E3E31"/>
    <w:rsid w:val="007E4078"/>
    <w:rsid w:val="007E4132"/>
    <w:rsid w:val="007E4162"/>
    <w:rsid w:val="007E41D8"/>
    <w:rsid w:val="007E42FF"/>
    <w:rsid w:val="007E43F2"/>
    <w:rsid w:val="007E440D"/>
    <w:rsid w:val="007E4422"/>
    <w:rsid w:val="007E444A"/>
    <w:rsid w:val="007E4450"/>
    <w:rsid w:val="007E458A"/>
    <w:rsid w:val="007E4627"/>
    <w:rsid w:val="007E47CF"/>
    <w:rsid w:val="007E4AA3"/>
    <w:rsid w:val="007E4C32"/>
    <w:rsid w:val="007E4CB3"/>
    <w:rsid w:val="007E4D83"/>
    <w:rsid w:val="007E503D"/>
    <w:rsid w:val="007E515A"/>
    <w:rsid w:val="007E5317"/>
    <w:rsid w:val="007E53A1"/>
    <w:rsid w:val="007E53AE"/>
    <w:rsid w:val="007E541B"/>
    <w:rsid w:val="007E54E0"/>
    <w:rsid w:val="007E55B6"/>
    <w:rsid w:val="007E55DC"/>
    <w:rsid w:val="007E5600"/>
    <w:rsid w:val="007E562C"/>
    <w:rsid w:val="007E5674"/>
    <w:rsid w:val="007E57AF"/>
    <w:rsid w:val="007E593B"/>
    <w:rsid w:val="007E5973"/>
    <w:rsid w:val="007E5C05"/>
    <w:rsid w:val="007E5C07"/>
    <w:rsid w:val="007E630E"/>
    <w:rsid w:val="007E63BD"/>
    <w:rsid w:val="007E657D"/>
    <w:rsid w:val="007E65E3"/>
    <w:rsid w:val="007E6854"/>
    <w:rsid w:val="007E6A0A"/>
    <w:rsid w:val="007E6A7C"/>
    <w:rsid w:val="007E6AAE"/>
    <w:rsid w:val="007E6CAC"/>
    <w:rsid w:val="007E6E7A"/>
    <w:rsid w:val="007E6F5F"/>
    <w:rsid w:val="007E6FCA"/>
    <w:rsid w:val="007E71AC"/>
    <w:rsid w:val="007E7634"/>
    <w:rsid w:val="007E7649"/>
    <w:rsid w:val="007E7B6C"/>
    <w:rsid w:val="007E7C6F"/>
    <w:rsid w:val="007E7CD2"/>
    <w:rsid w:val="007E7CE5"/>
    <w:rsid w:val="007E7CF1"/>
    <w:rsid w:val="007E7F5E"/>
    <w:rsid w:val="007F01DE"/>
    <w:rsid w:val="007F0250"/>
    <w:rsid w:val="007F037D"/>
    <w:rsid w:val="007F03C8"/>
    <w:rsid w:val="007F04D9"/>
    <w:rsid w:val="007F0578"/>
    <w:rsid w:val="007F064B"/>
    <w:rsid w:val="007F086C"/>
    <w:rsid w:val="007F0A69"/>
    <w:rsid w:val="007F0AEE"/>
    <w:rsid w:val="007F0C6F"/>
    <w:rsid w:val="007F0EC6"/>
    <w:rsid w:val="007F0FB7"/>
    <w:rsid w:val="007F0FBD"/>
    <w:rsid w:val="007F11F1"/>
    <w:rsid w:val="007F120B"/>
    <w:rsid w:val="007F121D"/>
    <w:rsid w:val="007F13C7"/>
    <w:rsid w:val="007F1402"/>
    <w:rsid w:val="007F15A9"/>
    <w:rsid w:val="007F15D6"/>
    <w:rsid w:val="007F1882"/>
    <w:rsid w:val="007F1A52"/>
    <w:rsid w:val="007F1B14"/>
    <w:rsid w:val="007F1B31"/>
    <w:rsid w:val="007F1CD3"/>
    <w:rsid w:val="007F1CD8"/>
    <w:rsid w:val="007F1D12"/>
    <w:rsid w:val="007F1EE9"/>
    <w:rsid w:val="007F1F30"/>
    <w:rsid w:val="007F2017"/>
    <w:rsid w:val="007F21BE"/>
    <w:rsid w:val="007F242E"/>
    <w:rsid w:val="007F2456"/>
    <w:rsid w:val="007F26EF"/>
    <w:rsid w:val="007F2712"/>
    <w:rsid w:val="007F2765"/>
    <w:rsid w:val="007F27CC"/>
    <w:rsid w:val="007F2853"/>
    <w:rsid w:val="007F2880"/>
    <w:rsid w:val="007F2B23"/>
    <w:rsid w:val="007F2B2D"/>
    <w:rsid w:val="007F2B60"/>
    <w:rsid w:val="007F2DA4"/>
    <w:rsid w:val="007F2DD8"/>
    <w:rsid w:val="007F2F5E"/>
    <w:rsid w:val="007F30CF"/>
    <w:rsid w:val="007F30F0"/>
    <w:rsid w:val="007F3114"/>
    <w:rsid w:val="007F346D"/>
    <w:rsid w:val="007F3557"/>
    <w:rsid w:val="007F3561"/>
    <w:rsid w:val="007F35BC"/>
    <w:rsid w:val="007F3642"/>
    <w:rsid w:val="007F3645"/>
    <w:rsid w:val="007F367A"/>
    <w:rsid w:val="007F37F5"/>
    <w:rsid w:val="007F38E3"/>
    <w:rsid w:val="007F3A07"/>
    <w:rsid w:val="007F3C13"/>
    <w:rsid w:val="007F3C57"/>
    <w:rsid w:val="007F3E46"/>
    <w:rsid w:val="007F3F78"/>
    <w:rsid w:val="007F3FBA"/>
    <w:rsid w:val="007F4081"/>
    <w:rsid w:val="007F40F4"/>
    <w:rsid w:val="007F4343"/>
    <w:rsid w:val="007F43B0"/>
    <w:rsid w:val="007F445A"/>
    <w:rsid w:val="007F4578"/>
    <w:rsid w:val="007F464E"/>
    <w:rsid w:val="007F46E1"/>
    <w:rsid w:val="007F472E"/>
    <w:rsid w:val="007F485D"/>
    <w:rsid w:val="007F495E"/>
    <w:rsid w:val="007F4B43"/>
    <w:rsid w:val="007F4B62"/>
    <w:rsid w:val="007F4C05"/>
    <w:rsid w:val="007F4C3B"/>
    <w:rsid w:val="007F4D94"/>
    <w:rsid w:val="007F4E7A"/>
    <w:rsid w:val="007F4F6C"/>
    <w:rsid w:val="007F4FD4"/>
    <w:rsid w:val="007F51AA"/>
    <w:rsid w:val="007F5659"/>
    <w:rsid w:val="007F56B4"/>
    <w:rsid w:val="007F56FB"/>
    <w:rsid w:val="007F57B3"/>
    <w:rsid w:val="007F5DB3"/>
    <w:rsid w:val="007F5E14"/>
    <w:rsid w:val="007F5F69"/>
    <w:rsid w:val="007F611B"/>
    <w:rsid w:val="007F619D"/>
    <w:rsid w:val="007F6544"/>
    <w:rsid w:val="007F6651"/>
    <w:rsid w:val="007F68AC"/>
    <w:rsid w:val="007F697E"/>
    <w:rsid w:val="007F6A5B"/>
    <w:rsid w:val="007F6B9E"/>
    <w:rsid w:val="007F6CFB"/>
    <w:rsid w:val="007F7197"/>
    <w:rsid w:val="007F73EE"/>
    <w:rsid w:val="007F7470"/>
    <w:rsid w:val="007F751F"/>
    <w:rsid w:val="007F7976"/>
    <w:rsid w:val="007F79FD"/>
    <w:rsid w:val="007F7ABD"/>
    <w:rsid w:val="007F7CFB"/>
    <w:rsid w:val="007F7EBE"/>
    <w:rsid w:val="007F7F98"/>
    <w:rsid w:val="008002CA"/>
    <w:rsid w:val="008002FC"/>
    <w:rsid w:val="0080047A"/>
    <w:rsid w:val="008004B5"/>
    <w:rsid w:val="0080051F"/>
    <w:rsid w:val="0080056C"/>
    <w:rsid w:val="00800642"/>
    <w:rsid w:val="00800705"/>
    <w:rsid w:val="008007F3"/>
    <w:rsid w:val="00800A6C"/>
    <w:rsid w:val="00800CA4"/>
    <w:rsid w:val="00800D18"/>
    <w:rsid w:val="0080104E"/>
    <w:rsid w:val="0080118D"/>
    <w:rsid w:val="00801236"/>
    <w:rsid w:val="00801279"/>
    <w:rsid w:val="00801462"/>
    <w:rsid w:val="00801506"/>
    <w:rsid w:val="00801680"/>
    <w:rsid w:val="008016C7"/>
    <w:rsid w:val="00801737"/>
    <w:rsid w:val="008017F1"/>
    <w:rsid w:val="0080187B"/>
    <w:rsid w:val="008018E2"/>
    <w:rsid w:val="008019BA"/>
    <w:rsid w:val="00801B96"/>
    <w:rsid w:val="00801BAA"/>
    <w:rsid w:val="00801D01"/>
    <w:rsid w:val="00801D44"/>
    <w:rsid w:val="00801FCF"/>
    <w:rsid w:val="00802253"/>
    <w:rsid w:val="008022F8"/>
    <w:rsid w:val="008024AD"/>
    <w:rsid w:val="008024B9"/>
    <w:rsid w:val="00802616"/>
    <w:rsid w:val="008032F3"/>
    <w:rsid w:val="0080355E"/>
    <w:rsid w:val="0080357F"/>
    <w:rsid w:val="008035EE"/>
    <w:rsid w:val="0080366E"/>
    <w:rsid w:val="0080378B"/>
    <w:rsid w:val="00803820"/>
    <w:rsid w:val="00803AA3"/>
    <w:rsid w:val="00803AA8"/>
    <w:rsid w:val="00803BA6"/>
    <w:rsid w:val="00803CB5"/>
    <w:rsid w:val="00803D44"/>
    <w:rsid w:val="00803E72"/>
    <w:rsid w:val="00803F76"/>
    <w:rsid w:val="008041EB"/>
    <w:rsid w:val="008043C1"/>
    <w:rsid w:val="00804493"/>
    <w:rsid w:val="008044C2"/>
    <w:rsid w:val="00804659"/>
    <w:rsid w:val="00804756"/>
    <w:rsid w:val="00804935"/>
    <w:rsid w:val="00804AA3"/>
    <w:rsid w:val="00804DD3"/>
    <w:rsid w:val="00804EA5"/>
    <w:rsid w:val="00805073"/>
    <w:rsid w:val="00805106"/>
    <w:rsid w:val="00805262"/>
    <w:rsid w:val="008052C3"/>
    <w:rsid w:val="00805324"/>
    <w:rsid w:val="00805820"/>
    <w:rsid w:val="008059C1"/>
    <w:rsid w:val="00805C07"/>
    <w:rsid w:val="00805D07"/>
    <w:rsid w:val="00805D6F"/>
    <w:rsid w:val="00805FD2"/>
    <w:rsid w:val="00806189"/>
    <w:rsid w:val="008062B1"/>
    <w:rsid w:val="008062DC"/>
    <w:rsid w:val="0080653A"/>
    <w:rsid w:val="008066D0"/>
    <w:rsid w:val="00806ADC"/>
    <w:rsid w:val="00806AEF"/>
    <w:rsid w:val="00806D06"/>
    <w:rsid w:val="00806E5A"/>
    <w:rsid w:val="00806FA0"/>
    <w:rsid w:val="00807198"/>
    <w:rsid w:val="008075BF"/>
    <w:rsid w:val="00807612"/>
    <w:rsid w:val="00807693"/>
    <w:rsid w:val="00807844"/>
    <w:rsid w:val="00807884"/>
    <w:rsid w:val="008078DC"/>
    <w:rsid w:val="00807939"/>
    <w:rsid w:val="00807994"/>
    <w:rsid w:val="008079D3"/>
    <w:rsid w:val="00807B32"/>
    <w:rsid w:val="00807E2A"/>
    <w:rsid w:val="00807FE0"/>
    <w:rsid w:val="00807FFB"/>
    <w:rsid w:val="00810016"/>
    <w:rsid w:val="00810254"/>
    <w:rsid w:val="00810409"/>
    <w:rsid w:val="00810446"/>
    <w:rsid w:val="00810681"/>
    <w:rsid w:val="0081073F"/>
    <w:rsid w:val="00810794"/>
    <w:rsid w:val="008107A6"/>
    <w:rsid w:val="00810A93"/>
    <w:rsid w:val="00810AFF"/>
    <w:rsid w:val="00810C75"/>
    <w:rsid w:val="00810D7B"/>
    <w:rsid w:val="0081111B"/>
    <w:rsid w:val="0081126E"/>
    <w:rsid w:val="00811301"/>
    <w:rsid w:val="008113A9"/>
    <w:rsid w:val="008114E6"/>
    <w:rsid w:val="0081156C"/>
    <w:rsid w:val="008117A1"/>
    <w:rsid w:val="00811812"/>
    <w:rsid w:val="0081187D"/>
    <w:rsid w:val="0081199E"/>
    <w:rsid w:val="00811ABF"/>
    <w:rsid w:val="00811C93"/>
    <w:rsid w:val="00811DDD"/>
    <w:rsid w:val="00811E23"/>
    <w:rsid w:val="00812001"/>
    <w:rsid w:val="0081209E"/>
    <w:rsid w:val="00812307"/>
    <w:rsid w:val="008123BF"/>
    <w:rsid w:val="008124BF"/>
    <w:rsid w:val="008124D1"/>
    <w:rsid w:val="008125D6"/>
    <w:rsid w:val="008127DC"/>
    <w:rsid w:val="00812876"/>
    <w:rsid w:val="008128D2"/>
    <w:rsid w:val="0081299E"/>
    <w:rsid w:val="0081299F"/>
    <w:rsid w:val="00812B1A"/>
    <w:rsid w:val="00812B8E"/>
    <w:rsid w:val="00812D74"/>
    <w:rsid w:val="00812E8F"/>
    <w:rsid w:val="008130A7"/>
    <w:rsid w:val="008131A1"/>
    <w:rsid w:val="008132B2"/>
    <w:rsid w:val="008136C5"/>
    <w:rsid w:val="00813715"/>
    <w:rsid w:val="00813A0A"/>
    <w:rsid w:val="00813A56"/>
    <w:rsid w:val="00813B2D"/>
    <w:rsid w:val="00813B99"/>
    <w:rsid w:val="008141A3"/>
    <w:rsid w:val="008141BE"/>
    <w:rsid w:val="008141F1"/>
    <w:rsid w:val="00814467"/>
    <w:rsid w:val="008144CE"/>
    <w:rsid w:val="00814642"/>
    <w:rsid w:val="008147FC"/>
    <w:rsid w:val="0081487A"/>
    <w:rsid w:val="00814882"/>
    <w:rsid w:val="0081488B"/>
    <w:rsid w:val="008149C5"/>
    <w:rsid w:val="00814BB4"/>
    <w:rsid w:val="00814CE4"/>
    <w:rsid w:val="00814F77"/>
    <w:rsid w:val="00814FC9"/>
    <w:rsid w:val="00815059"/>
    <w:rsid w:val="00815121"/>
    <w:rsid w:val="0081519A"/>
    <w:rsid w:val="0081528C"/>
    <w:rsid w:val="00815381"/>
    <w:rsid w:val="0081554D"/>
    <w:rsid w:val="008156F4"/>
    <w:rsid w:val="00815886"/>
    <w:rsid w:val="00815AEB"/>
    <w:rsid w:val="00815BDB"/>
    <w:rsid w:val="00815C53"/>
    <w:rsid w:val="00815C93"/>
    <w:rsid w:val="00815D25"/>
    <w:rsid w:val="00815E17"/>
    <w:rsid w:val="00815E76"/>
    <w:rsid w:val="00815EC1"/>
    <w:rsid w:val="00815FB3"/>
    <w:rsid w:val="008160BA"/>
    <w:rsid w:val="008162DB"/>
    <w:rsid w:val="00816361"/>
    <w:rsid w:val="00816441"/>
    <w:rsid w:val="00816486"/>
    <w:rsid w:val="008164F9"/>
    <w:rsid w:val="008164FD"/>
    <w:rsid w:val="008165BC"/>
    <w:rsid w:val="008166C0"/>
    <w:rsid w:val="00816920"/>
    <w:rsid w:val="00816A86"/>
    <w:rsid w:val="00816AEF"/>
    <w:rsid w:val="00816B79"/>
    <w:rsid w:val="00816E55"/>
    <w:rsid w:val="00816FEE"/>
    <w:rsid w:val="008170FB"/>
    <w:rsid w:val="0081711D"/>
    <w:rsid w:val="008171C6"/>
    <w:rsid w:val="008171D6"/>
    <w:rsid w:val="00817216"/>
    <w:rsid w:val="0081746D"/>
    <w:rsid w:val="008174DB"/>
    <w:rsid w:val="00817725"/>
    <w:rsid w:val="00817734"/>
    <w:rsid w:val="0081774E"/>
    <w:rsid w:val="008178BC"/>
    <w:rsid w:val="00817905"/>
    <w:rsid w:val="008179A2"/>
    <w:rsid w:val="008179F6"/>
    <w:rsid w:val="00817B2A"/>
    <w:rsid w:val="00817DC8"/>
    <w:rsid w:val="00817E35"/>
    <w:rsid w:val="00817E84"/>
    <w:rsid w:val="00817F7A"/>
    <w:rsid w:val="00817FDF"/>
    <w:rsid w:val="008202CD"/>
    <w:rsid w:val="00820511"/>
    <w:rsid w:val="008205B5"/>
    <w:rsid w:val="00820814"/>
    <w:rsid w:val="00820864"/>
    <w:rsid w:val="008208B2"/>
    <w:rsid w:val="00820AE5"/>
    <w:rsid w:val="00820B0A"/>
    <w:rsid w:val="00820B4C"/>
    <w:rsid w:val="00820B4E"/>
    <w:rsid w:val="00820BFA"/>
    <w:rsid w:val="00820C72"/>
    <w:rsid w:val="00820DA6"/>
    <w:rsid w:val="00820FB4"/>
    <w:rsid w:val="0082107F"/>
    <w:rsid w:val="0082117E"/>
    <w:rsid w:val="008211C2"/>
    <w:rsid w:val="008212B9"/>
    <w:rsid w:val="008214D4"/>
    <w:rsid w:val="0082156D"/>
    <w:rsid w:val="0082175A"/>
    <w:rsid w:val="008217FA"/>
    <w:rsid w:val="008218C7"/>
    <w:rsid w:val="00821A56"/>
    <w:rsid w:val="00821DEC"/>
    <w:rsid w:val="00821E11"/>
    <w:rsid w:val="00821F00"/>
    <w:rsid w:val="00821F72"/>
    <w:rsid w:val="00821FF2"/>
    <w:rsid w:val="008223B1"/>
    <w:rsid w:val="0082266D"/>
    <w:rsid w:val="008227FA"/>
    <w:rsid w:val="00822A9F"/>
    <w:rsid w:val="00822B38"/>
    <w:rsid w:val="00822BD9"/>
    <w:rsid w:val="00822C9E"/>
    <w:rsid w:val="00822D9F"/>
    <w:rsid w:val="00822DAD"/>
    <w:rsid w:val="00822E84"/>
    <w:rsid w:val="00823029"/>
    <w:rsid w:val="00823143"/>
    <w:rsid w:val="008231EB"/>
    <w:rsid w:val="00823463"/>
    <w:rsid w:val="00823594"/>
    <w:rsid w:val="0082383F"/>
    <w:rsid w:val="00823909"/>
    <w:rsid w:val="00823C4B"/>
    <w:rsid w:val="00823D1D"/>
    <w:rsid w:val="00824022"/>
    <w:rsid w:val="00824056"/>
    <w:rsid w:val="008241AB"/>
    <w:rsid w:val="008242C9"/>
    <w:rsid w:val="00824380"/>
    <w:rsid w:val="008244E7"/>
    <w:rsid w:val="008244EC"/>
    <w:rsid w:val="0082458C"/>
    <w:rsid w:val="0082462F"/>
    <w:rsid w:val="008246A3"/>
    <w:rsid w:val="0082472E"/>
    <w:rsid w:val="008247EE"/>
    <w:rsid w:val="0082496F"/>
    <w:rsid w:val="00824989"/>
    <w:rsid w:val="00824BF4"/>
    <w:rsid w:val="00824DD1"/>
    <w:rsid w:val="00824EC4"/>
    <w:rsid w:val="00824F46"/>
    <w:rsid w:val="00824FDD"/>
    <w:rsid w:val="00825089"/>
    <w:rsid w:val="008250B6"/>
    <w:rsid w:val="00825128"/>
    <w:rsid w:val="00825161"/>
    <w:rsid w:val="008252BE"/>
    <w:rsid w:val="0082531B"/>
    <w:rsid w:val="00825472"/>
    <w:rsid w:val="008255B8"/>
    <w:rsid w:val="00825601"/>
    <w:rsid w:val="0082564F"/>
    <w:rsid w:val="0082567D"/>
    <w:rsid w:val="00825A55"/>
    <w:rsid w:val="00825A86"/>
    <w:rsid w:val="00825AFF"/>
    <w:rsid w:val="00825E69"/>
    <w:rsid w:val="00825FC7"/>
    <w:rsid w:val="00826052"/>
    <w:rsid w:val="008260F7"/>
    <w:rsid w:val="008260FC"/>
    <w:rsid w:val="0082623D"/>
    <w:rsid w:val="008263CC"/>
    <w:rsid w:val="00826413"/>
    <w:rsid w:val="0082650A"/>
    <w:rsid w:val="008266A1"/>
    <w:rsid w:val="008268D5"/>
    <w:rsid w:val="0082691A"/>
    <w:rsid w:val="00826B2C"/>
    <w:rsid w:val="00826EB0"/>
    <w:rsid w:val="00826F06"/>
    <w:rsid w:val="0082713A"/>
    <w:rsid w:val="0082722A"/>
    <w:rsid w:val="00827249"/>
    <w:rsid w:val="00827269"/>
    <w:rsid w:val="00827312"/>
    <w:rsid w:val="008274F7"/>
    <w:rsid w:val="0082775D"/>
    <w:rsid w:val="0082784B"/>
    <w:rsid w:val="00827ACD"/>
    <w:rsid w:val="00827AE1"/>
    <w:rsid w:val="00827AF9"/>
    <w:rsid w:val="00827B8C"/>
    <w:rsid w:val="00827D9F"/>
    <w:rsid w:val="008303DB"/>
    <w:rsid w:val="00830496"/>
    <w:rsid w:val="008304D8"/>
    <w:rsid w:val="008305D5"/>
    <w:rsid w:val="00830707"/>
    <w:rsid w:val="00830829"/>
    <w:rsid w:val="008308A4"/>
    <w:rsid w:val="00830BA3"/>
    <w:rsid w:val="00830BCA"/>
    <w:rsid w:val="00830CCB"/>
    <w:rsid w:val="00830D71"/>
    <w:rsid w:val="00830DCE"/>
    <w:rsid w:val="00830F6D"/>
    <w:rsid w:val="00831044"/>
    <w:rsid w:val="00831061"/>
    <w:rsid w:val="008310BD"/>
    <w:rsid w:val="0083111F"/>
    <w:rsid w:val="00831131"/>
    <w:rsid w:val="00831251"/>
    <w:rsid w:val="00831448"/>
    <w:rsid w:val="0083145C"/>
    <w:rsid w:val="008314D6"/>
    <w:rsid w:val="00831511"/>
    <w:rsid w:val="00831679"/>
    <w:rsid w:val="00831705"/>
    <w:rsid w:val="008318AF"/>
    <w:rsid w:val="00831A3A"/>
    <w:rsid w:val="00831B7C"/>
    <w:rsid w:val="00831BA0"/>
    <w:rsid w:val="00831C90"/>
    <w:rsid w:val="00831CEF"/>
    <w:rsid w:val="00831D89"/>
    <w:rsid w:val="00831EAA"/>
    <w:rsid w:val="00831EBF"/>
    <w:rsid w:val="00831EC2"/>
    <w:rsid w:val="00831ED7"/>
    <w:rsid w:val="00831EF3"/>
    <w:rsid w:val="00831F14"/>
    <w:rsid w:val="00832080"/>
    <w:rsid w:val="00832099"/>
    <w:rsid w:val="00832353"/>
    <w:rsid w:val="00832430"/>
    <w:rsid w:val="008328B1"/>
    <w:rsid w:val="008329AC"/>
    <w:rsid w:val="00832A20"/>
    <w:rsid w:val="00832A9E"/>
    <w:rsid w:val="00832AB6"/>
    <w:rsid w:val="00832B2B"/>
    <w:rsid w:val="00832B9F"/>
    <w:rsid w:val="00832BE3"/>
    <w:rsid w:val="00832E1E"/>
    <w:rsid w:val="00832E3A"/>
    <w:rsid w:val="00832EF6"/>
    <w:rsid w:val="00833172"/>
    <w:rsid w:val="0083320A"/>
    <w:rsid w:val="0083326B"/>
    <w:rsid w:val="0083332B"/>
    <w:rsid w:val="00833690"/>
    <w:rsid w:val="00833A80"/>
    <w:rsid w:val="00833B88"/>
    <w:rsid w:val="00833C91"/>
    <w:rsid w:val="00833CE4"/>
    <w:rsid w:val="00833FD9"/>
    <w:rsid w:val="00833FFD"/>
    <w:rsid w:val="008342F6"/>
    <w:rsid w:val="00834517"/>
    <w:rsid w:val="0083461A"/>
    <w:rsid w:val="0083477D"/>
    <w:rsid w:val="008347CC"/>
    <w:rsid w:val="008347D4"/>
    <w:rsid w:val="00834888"/>
    <w:rsid w:val="00834B20"/>
    <w:rsid w:val="00834E19"/>
    <w:rsid w:val="00834E93"/>
    <w:rsid w:val="00834F13"/>
    <w:rsid w:val="00835139"/>
    <w:rsid w:val="0083521E"/>
    <w:rsid w:val="008352B4"/>
    <w:rsid w:val="008354CD"/>
    <w:rsid w:val="008355A3"/>
    <w:rsid w:val="0083579A"/>
    <w:rsid w:val="0083594A"/>
    <w:rsid w:val="00835985"/>
    <w:rsid w:val="0083599D"/>
    <w:rsid w:val="008359A6"/>
    <w:rsid w:val="00835A8C"/>
    <w:rsid w:val="00835C83"/>
    <w:rsid w:val="00835F43"/>
    <w:rsid w:val="00835F95"/>
    <w:rsid w:val="00835F9A"/>
    <w:rsid w:val="00835FF2"/>
    <w:rsid w:val="008360C9"/>
    <w:rsid w:val="00836151"/>
    <w:rsid w:val="0083626C"/>
    <w:rsid w:val="00836341"/>
    <w:rsid w:val="0083634A"/>
    <w:rsid w:val="008363B4"/>
    <w:rsid w:val="00836529"/>
    <w:rsid w:val="00836573"/>
    <w:rsid w:val="00836594"/>
    <w:rsid w:val="008365ED"/>
    <w:rsid w:val="00836736"/>
    <w:rsid w:val="00836939"/>
    <w:rsid w:val="008369B0"/>
    <w:rsid w:val="00836BDB"/>
    <w:rsid w:val="00836C10"/>
    <w:rsid w:val="00836E02"/>
    <w:rsid w:val="00837126"/>
    <w:rsid w:val="0083719A"/>
    <w:rsid w:val="008371C6"/>
    <w:rsid w:val="008373B1"/>
    <w:rsid w:val="00837435"/>
    <w:rsid w:val="0083744A"/>
    <w:rsid w:val="0083756B"/>
    <w:rsid w:val="0083757B"/>
    <w:rsid w:val="00837585"/>
    <w:rsid w:val="00837885"/>
    <w:rsid w:val="00837953"/>
    <w:rsid w:val="00837A77"/>
    <w:rsid w:val="00837AFA"/>
    <w:rsid w:val="00837D82"/>
    <w:rsid w:val="00837E10"/>
    <w:rsid w:val="00837E64"/>
    <w:rsid w:val="00837EEC"/>
    <w:rsid w:val="00837F6D"/>
    <w:rsid w:val="008405D6"/>
    <w:rsid w:val="008406A4"/>
    <w:rsid w:val="008409DD"/>
    <w:rsid w:val="00840AF3"/>
    <w:rsid w:val="00840D99"/>
    <w:rsid w:val="00840E5E"/>
    <w:rsid w:val="00840E94"/>
    <w:rsid w:val="0084132D"/>
    <w:rsid w:val="0084136E"/>
    <w:rsid w:val="0084158A"/>
    <w:rsid w:val="008415C4"/>
    <w:rsid w:val="0084168F"/>
    <w:rsid w:val="008416CB"/>
    <w:rsid w:val="00841735"/>
    <w:rsid w:val="00841780"/>
    <w:rsid w:val="008417B0"/>
    <w:rsid w:val="00841809"/>
    <w:rsid w:val="0084183E"/>
    <w:rsid w:val="0084192E"/>
    <w:rsid w:val="0084199A"/>
    <w:rsid w:val="00841B1E"/>
    <w:rsid w:val="00841DF9"/>
    <w:rsid w:val="00841EF3"/>
    <w:rsid w:val="0084205F"/>
    <w:rsid w:val="0084214F"/>
    <w:rsid w:val="0084224E"/>
    <w:rsid w:val="00842379"/>
    <w:rsid w:val="00842667"/>
    <w:rsid w:val="008426DA"/>
    <w:rsid w:val="0084271A"/>
    <w:rsid w:val="0084272A"/>
    <w:rsid w:val="008428D2"/>
    <w:rsid w:val="00842924"/>
    <w:rsid w:val="008429DE"/>
    <w:rsid w:val="00842A01"/>
    <w:rsid w:val="00842A1E"/>
    <w:rsid w:val="00842A57"/>
    <w:rsid w:val="00842ADD"/>
    <w:rsid w:val="00842CD7"/>
    <w:rsid w:val="00842E9A"/>
    <w:rsid w:val="00842EE2"/>
    <w:rsid w:val="00842EF4"/>
    <w:rsid w:val="00842F35"/>
    <w:rsid w:val="00843012"/>
    <w:rsid w:val="00843022"/>
    <w:rsid w:val="0084310C"/>
    <w:rsid w:val="008431BE"/>
    <w:rsid w:val="00843362"/>
    <w:rsid w:val="008433DD"/>
    <w:rsid w:val="00843483"/>
    <w:rsid w:val="008434F9"/>
    <w:rsid w:val="00843595"/>
    <w:rsid w:val="0084370D"/>
    <w:rsid w:val="008437B9"/>
    <w:rsid w:val="008437BC"/>
    <w:rsid w:val="00843852"/>
    <w:rsid w:val="00843980"/>
    <w:rsid w:val="00843AFF"/>
    <w:rsid w:val="00843B20"/>
    <w:rsid w:val="00843BF5"/>
    <w:rsid w:val="00843BF9"/>
    <w:rsid w:val="00843C41"/>
    <w:rsid w:val="00843D2C"/>
    <w:rsid w:val="00843DCB"/>
    <w:rsid w:val="00844168"/>
    <w:rsid w:val="0084435F"/>
    <w:rsid w:val="008443C9"/>
    <w:rsid w:val="00844560"/>
    <w:rsid w:val="008446C9"/>
    <w:rsid w:val="008448F7"/>
    <w:rsid w:val="00844D04"/>
    <w:rsid w:val="00844D65"/>
    <w:rsid w:val="00844E40"/>
    <w:rsid w:val="008450E6"/>
    <w:rsid w:val="008451C7"/>
    <w:rsid w:val="00845372"/>
    <w:rsid w:val="0084583E"/>
    <w:rsid w:val="00845A4A"/>
    <w:rsid w:val="00845A57"/>
    <w:rsid w:val="00845C4E"/>
    <w:rsid w:val="00845FD3"/>
    <w:rsid w:val="00846149"/>
    <w:rsid w:val="00846259"/>
    <w:rsid w:val="008464A1"/>
    <w:rsid w:val="008465FF"/>
    <w:rsid w:val="00846650"/>
    <w:rsid w:val="008466F7"/>
    <w:rsid w:val="0084673B"/>
    <w:rsid w:val="008468EB"/>
    <w:rsid w:val="00846D70"/>
    <w:rsid w:val="00846E3A"/>
    <w:rsid w:val="00846E94"/>
    <w:rsid w:val="00846F7E"/>
    <w:rsid w:val="00847035"/>
    <w:rsid w:val="0084711E"/>
    <w:rsid w:val="00847129"/>
    <w:rsid w:val="0084763F"/>
    <w:rsid w:val="00847872"/>
    <w:rsid w:val="0084787F"/>
    <w:rsid w:val="00847AE3"/>
    <w:rsid w:val="00847EC0"/>
    <w:rsid w:val="0085004A"/>
    <w:rsid w:val="008500B9"/>
    <w:rsid w:val="00850276"/>
    <w:rsid w:val="00850418"/>
    <w:rsid w:val="0085070D"/>
    <w:rsid w:val="0085073D"/>
    <w:rsid w:val="008507AE"/>
    <w:rsid w:val="00850859"/>
    <w:rsid w:val="008508DE"/>
    <w:rsid w:val="00850945"/>
    <w:rsid w:val="0085098D"/>
    <w:rsid w:val="008509F4"/>
    <w:rsid w:val="00850A0F"/>
    <w:rsid w:val="00850A2B"/>
    <w:rsid w:val="00850A4C"/>
    <w:rsid w:val="00850B79"/>
    <w:rsid w:val="00850D4C"/>
    <w:rsid w:val="00850FE7"/>
    <w:rsid w:val="00850FF2"/>
    <w:rsid w:val="00851024"/>
    <w:rsid w:val="0085123C"/>
    <w:rsid w:val="00851276"/>
    <w:rsid w:val="008512ED"/>
    <w:rsid w:val="008515FC"/>
    <w:rsid w:val="0085166D"/>
    <w:rsid w:val="00851699"/>
    <w:rsid w:val="008517A0"/>
    <w:rsid w:val="008517F4"/>
    <w:rsid w:val="008519FD"/>
    <w:rsid w:val="00851A68"/>
    <w:rsid w:val="00851DA0"/>
    <w:rsid w:val="00851F25"/>
    <w:rsid w:val="00852074"/>
    <w:rsid w:val="00852239"/>
    <w:rsid w:val="00852271"/>
    <w:rsid w:val="00852307"/>
    <w:rsid w:val="00852328"/>
    <w:rsid w:val="008526C6"/>
    <w:rsid w:val="00852729"/>
    <w:rsid w:val="008527C4"/>
    <w:rsid w:val="008527C8"/>
    <w:rsid w:val="00852945"/>
    <w:rsid w:val="00852DBF"/>
    <w:rsid w:val="00852EC7"/>
    <w:rsid w:val="00853186"/>
    <w:rsid w:val="008531A9"/>
    <w:rsid w:val="00853228"/>
    <w:rsid w:val="008532E9"/>
    <w:rsid w:val="008533FD"/>
    <w:rsid w:val="008534F2"/>
    <w:rsid w:val="00853538"/>
    <w:rsid w:val="008536A1"/>
    <w:rsid w:val="008536A5"/>
    <w:rsid w:val="0085374D"/>
    <w:rsid w:val="00853834"/>
    <w:rsid w:val="00853852"/>
    <w:rsid w:val="00853AF1"/>
    <w:rsid w:val="00853E3B"/>
    <w:rsid w:val="00853FFA"/>
    <w:rsid w:val="00854077"/>
    <w:rsid w:val="008540E3"/>
    <w:rsid w:val="0085412F"/>
    <w:rsid w:val="0085423A"/>
    <w:rsid w:val="00854274"/>
    <w:rsid w:val="0085447B"/>
    <w:rsid w:val="008547F6"/>
    <w:rsid w:val="0085487D"/>
    <w:rsid w:val="008548E4"/>
    <w:rsid w:val="00854D3A"/>
    <w:rsid w:val="00854FD5"/>
    <w:rsid w:val="008550AA"/>
    <w:rsid w:val="00855260"/>
    <w:rsid w:val="008552AA"/>
    <w:rsid w:val="008554D5"/>
    <w:rsid w:val="008554E0"/>
    <w:rsid w:val="008554EB"/>
    <w:rsid w:val="00855635"/>
    <w:rsid w:val="0085577F"/>
    <w:rsid w:val="008558A8"/>
    <w:rsid w:val="00855C07"/>
    <w:rsid w:val="00855DE4"/>
    <w:rsid w:val="00855F92"/>
    <w:rsid w:val="00855FAA"/>
    <w:rsid w:val="00856128"/>
    <w:rsid w:val="0085612F"/>
    <w:rsid w:val="008561E9"/>
    <w:rsid w:val="00856464"/>
    <w:rsid w:val="00856476"/>
    <w:rsid w:val="008564C2"/>
    <w:rsid w:val="008565C3"/>
    <w:rsid w:val="00856628"/>
    <w:rsid w:val="008566A4"/>
    <w:rsid w:val="0085676C"/>
    <w:rsid w:val="00856B5E"/>
    <w:rsid w:val="00856BF5"/>
    <w:rsid w:val="00856C2B"/>
    <w:rsid w:val="00856CD1"/>
    <w:rsid w:val="00856D1F"/>
    <w:rsid w:val="00856DDB"/>
    <w:rsid w:val="00856E53"/>
    <w:rsid w:val="00856E55"/>
    <w:rsid w:val="00857086"/>
    <w:rsid w:val="00857285"/>
    <w:rsid w:val="0085754B"/>
    <w:rsid w:val="0085756F"/>
    <w:rsid w:val="0085771E"/>
    <w:rsid w:val="00857732"/>
    <w:rsid w:val="008577CD"/>
    <w:rsid w:val="00857941"/>
    <w:rsid w:val="0085796E"/>
    <w:rsid w:val="00857972"/>
    <w:rsid w:val="008579C1"/>
    <w:rsid w:val="00857A87"/>
    <w:rsid w:val="00857D5C"/>
    <w:rsid w:val="008600D2"/>
    <w:rsid w:val="008603E0"/>
    <w:rsid w:val="008603F9"/>
    <w:rsid w:val="0086042E"/>
    <w:rsid w:val="0086046D"/>
    <w:rsid w:val="00860476"/>
    <w:rsid w:val="00860553"/>
    <w:rsid w:val="008606C2"/>
    <w:rsid w:val="0086082A"/>
    <w:rsid w:val="00860991"/>
    <w:rsid w:val="00860C73"/>
    <w:rsid w:val="00860CFE"/>
    <w:rsid w:val="00860E33"/>
    <w:rsid w:val="00860F27"/>
    <w:rsid w:val="008610B1"/>
    <w:rsid w:val="0086117C"/>
    <w:rsid w:val="00861924"/>
    <w:rsid w:val="00861C2D"/>
    <w:rsid w:val="00861C63"/>
    <w:rsid w:val="00861CBC"/>
    <w:rsid w:val="00861D4D"/>
    <w:rsid w:val="00861D8B"/>
    <w:rsid w:val="00861DE1"/>
    <w:rsid w:val="00861E8C"/>
    <w:rsid w:val="00861ED3"/>
    <w:rsid w:val="0086207F"/>
    <w:rsid w:val="008621D4"/>
    <w:rsid w:val="00862278"/>
    <w:rsid w:val="008626AB"/>
    <w:rsid w:val="00862704"/>
    <w:rsid w:val="00862839"/>
    <w:rsid w:val="008628A4"/>
    <w:rsid w:val="0086298A"/>
    <w:rsid w:val="00862992"/>
    <w:rsid w:val="00862AA6"/>
    <w:rsid w:val="00862AA7"/>
    <w:rsid w:val="00862B0B"/>
    <w:rsid w:val="00862E50"/>
    <w:rsid w:val="008630ED"/>
    <w:rsid w:val="008631F8"/>
    <w:rsid w:val="00863451"/>
    <w:rsid w:val="00863496"/>
    <w:rsid w:val="0086349C"/>
    <w:rsid w:val="008634A3"/>
    <w:rsid w:val="008637DE"/>
    <w:rsid w:val="00863851"/>
    <w:rsid w:val="008639BB"/>
    <w:rsid w:val="00863A6F"/>
    <w:rsid w:val="00863DA6"/>
    <w:rsid w:val="00863DBD"/>
    <w:rsid w:val="00863EF1"/>
    <w:rsid w:val="00863F92"/>
    <w:rsid w:val="0086405B"/>
    <w:rsid w:val="008640CF"/>
    <w:rsid w:val="008640ED"/>
    <w:rsid w:val="008641C5"/>
    <w:rsid w:val="008642CE"/>
    <w:rsid w:val="00864461"/>
    <w:rsid w:val="0086456A"/>
    <w:rsid w:val="0086459B"/>
    <w:rsid w:val="00864778"/>
    <w:rsid w:val="008647C6"/>
    <w:rsid w:val="008647C9"/>
    <w:rsid w:val="00864878"/>
    <w:rsid w:val="00864970"/>
    <w:rsid w:val="00864A9E"/>
    <w:rsid w:val="00864B4D"/>
    <w:rsid w:val="00864CDB"/>
    <w:rsid w:val="00864CF1"/>
    <w:rsid w:val="00864D48"/>
    <w:rsid w:val="00864E86"/>
    <w:rsid w:val="00864F68"/>
    <w:rsid w:val="00864F87"/>
    <w:rsid w:val="00864F9E"/>
    <w:rsid w:val="00865246"/>
    <w:rsid w:val="00865374"/>
    <w:rsid w:val="008653EA"/>
    <w:rsid w:val="00865671"/>
    <w:rsid w:val="008656F3"/>
    <w:rsid w:val="0086577F"/>
    <w:rsid w:val="00865817"/>
    <w:rsid w:val="00865AA6"/>
    <w:rsid w:val="00865C3C"/>
    <w:rsid w:val="00865C4F"/>
    <w:rsid w:val="00865C70"/>
    <w:rsid w:val="00865D8C"/>
    <w:rsid w:val="0086603B"/>
    <w:rsid w:val="008660DB"/>
    <w:rsid w:val="008661B7"/>
    <w:rsid w:val="0086625A"/>
    <w:rsid w:val="008662DC"/>
    <w:rsid w:val="0086669F"/>
    <w:rsid w:val="0086687D"/>
    <w:rsid w:val="008668F4"/>
    <w:rsid w:val="0086691C"/>
    <w:rsid w:val="00866BFB"/>
    <w:rsid w:val="00867036"/>
    <w:rsid w:val="0086706C"/>
    <w:rsid w:val="008672BC"/>
    <w:rsid w:val="008673F4"/>
    <w:rsid w:val="00867519"/>
    <w:rsid w:val="00867551"/>
    <w:rsid w:val="0086759E"/>
    <w:rsid w:val="00867886"/>
    <w:rsid w:val="008678F0"/>
    <w:rsid w:val="008679B3"/>
    <w:rsid w:val="00867BAD"/>
    <w:rsid w:val="00867C49"/>
    <w:rsid w:val="00867D7C"/>
    <w:rsid w:val="00867EE8"/>
    <w:rsid w:val="00867F96"/>
    <w:rsid w:val="008700E0"/>
    <w:rsid w:val="008701E2"/>
    <w:rsid w:val="0087034F"/>
    <w:rsid w:val="00870444"/>
    <w:rsid w:val="0087058E"/>
    <w:rsid w:val="0087061E"/>
    <w:rsid w:val="00870635"/>
    <w:rsid w:val="0087066D"/>
    <w:rsid w:val="008706F5"/>
    <w:rsid w:val="00870759"/>
    <w:rsid w:val="00870803"/>
    <w:rsid w:val="008708D7"/>
    <w:rsid w:val="00870AB0"/>
    <w:rsid w:val="00870BE5"/>
    <w:rsid w:val="00870CF7"/>
    <w:rsid w:val="00870D0B"/>
    <w:rsid w:val="00870D20"/>
    <w:rsid w:val="00870D2C"/>
    <w:rsid w:val="00870F31"/>
    <w:rsid w:val="00870F7E"/>
    <w:rsid w:val="00870FA1"/>
    <w:rsid w:val="00871092"/>
    <w:rsid w:val="00871223"/>
    <w:rsid w:val="008714CC"/>
    <w:rsid w:val="0087158E"/>
    <w:rsid w:val="00871906"/>
    <w:rsid w:val="00871B27"/>
    <w:rsid w:val="00871B48"/>
    <w:rsid w:val="00871E66"/>
    <w:rsid w:val="008721FF"/>
    <w:rsid w:val="008722AB"/>
    <w:rsid w:val="008722D6"/>
    <w:rsid w:val="008724F4"/>
    <w:rsid w:val="008726C0"/>
    <w:rsid w:val="008726F7"/>
    <w:rsid w:val="0087283A"/>
    <w:rsid w:val="0087291B"/>
    <w:rsid w:val="00872B6B"/>
    <w:rsid w:val="00872BFE"/>
    <w:rsid w:val="00872C71"/>
    <w:rsid w:val="00872C86"/>
    <w:rsid w:val="00872D49"/>
    <w:rsid w:val="00872DC2"/>
    <w:rsid w:val="00872E26"/>
    <w:rsid w:val="00872E51"/>
    <w:rsid w:val="00873198"/>
    <w:rsid w:val="00873226"/>
    <w:rsid w:val="008733AF"/>
    <w:rsid w:val="008735B0"/>
    <w:rsid w:val="0087379E"/>
    <w:rsid w:val="00873810"/>
    <w:rsid w:val="00873872"/>
    <w:rsid w:val="00873922"/>
    <w:rsid w:val="00873940"/>
    <w:rsid w:val="00873A64"/>
    <w:rsid w:val="00873B4E"/>
    <w:rsid w:val="00873BDB"/>
    <w:rsid w:val="00873C6C"/>
    <w:rsid w:val="00873D3A"/>
    <w:rsid w:val="00873F67"/>
    <w:rsid w:val="008740DB"/>
    <w:rsid w:val="00874127"/>
    <w:rsid w:val="00874254"/>
    <w:rsid w:val="00874255"/>
    <w:rsid w:val="00874425"/>
    <w:rsid w:val="008745E3"/>
    <w:rsid w:val="008746B6"/>
    <w:rsid w:val="008749A7"/>
    <w:rsid w:val="00874A21"/>
    <w:rsid w:val="00874A86"/>
    <w:rsid w:val="00874ADA"/>
    <w:rsid w:val="00874B79"/>
    <w:rsid w:val="00874B82"/>
    <w:rsid w:val="00874B8D"/>
    <w:rsid w:val="00874D88"/>
    <w:rsid w:val="00874DC6"/>
    <w:rsid w:val="00874DCB"/>
    <w:rsid w:val="008750DE"/>
    <w:rsid w:val="00875375"/>
    <w:rsid w:val="0087545B"/>
    <w:rsid w:val="008757E3"/>
    <w:rsid w:val="00875B3F"/>
    <w:rsid w:val="00875DE5"/>
    <w:rsid w:val="0087605E"/>
    <w:rsid w:val="00876088"/>
    <w:rsid w:val="008762C0"/>
    <w:rsid w:val="008763A6"/>
    <w:rsid w:val="008765C0"/>
    <w:rsid w:val="008765E4"/>
    <w:rsid w:val="0087669D"/>
    <w:rsid w:val="008766A2"/>
    <w:rsid w:val="008767AF"/>
    <w:rsid w:val="00876819"/>
    <w:rsid w:val="008768B6"/>
    <w:rsid w:val="00876A2C"/>
    <w:rsid w:val="00876BFA"/>
    <w:rsid w:val="00876D7D"/>
    <w:rsid w:val="00876F05"/>
    <w:rsid w:val="00876F85"/>
    <w:rsid w:val="00876F86"/>
    <w:rsid w:val="00877057"/>
    <w:rsid w:val="00877301"/>
    <w:rsid w:val="0087762F"/>
    <w:rsid w:val="0087765C"/>
    <w:rsid w:val="0087766B"/>
    <w:rsid w:val="008777C0"/>
    <w:rsid w:val="00877817"/>
    <w:rsid w:val="00877869"/>
    <w:rsid w:val="00877902"/>
    <w:rsid w:val="0087793B"/>
    <w:rsid w:val="00877B67"/>
    <w:rsid w:val="00877BDE"/>
    <w:rsid w:val="00877F5C"/>
    <w:rsid w:val="00880127"/>
    <w:rsid w:val="008801BA"/>
    <w:rsid w:val="008802DD"/>
    <w:rsid w:val="0088038B"/>
    <w:rsid w:val="008806B5"/>
    <w:rsid w:val="008806F4"/>
    <w:rsid w:val="008807EF"/>
    <w:rsid w:val="008807FF"/>
    <w:rsid w:val="00880816"/>
    <w:rsid w:val="0088091D"/>
    <w:rsid w:val="00880957"/>
    <w:rsid w:val="00880B82"/>
    <w:rsid w:val="00880C1B"/>
    <w:rsid w:val="00880C4F"/>
    <w:rsid w:val="00880DBF"/>
    <w:rsid w:val="00880EF3"/>
    <w:rsid w:val="00881018"/>
    <w:rsid w:val="008810A0"/>
    <w:rsid w:val="00881329"/>
    <w:rsid w:val="00881372"/>
    <w:rsid w:val="008813D8"/>
    <w:rsid w:val="00881425"/>
    <w:rsid w:val="0088146B"/>
    <w:rsid w:val="0088158F"/>
    <w:rsid w:val="0088162F"/>
    <w:rsid w:val="008817BF"/>
    <w:rsid w:val="00881959"/>
    <w:rsid w:val="00881D6D"/>
    <w:rsid w:val="00881EDC"/>
    <w:rsid w:val="00881FCC"/>
    <w:rsid w:val="00882007"/>
    <w:rsid w:val="00882203"/>
    <w:rsid w:val="00882221"/>
    <w:rsid w:val="00882310"/>
    <w:rsid w:val="00882352"/>
    <w:rsid w:val="00882531"/>
    <w:rsid w:val="00882543"/>
    <w:rsid w:val="008827F1"/>
    <w:rsid w:val="00882A94"/>
    <w:rsid w:val="00882D4F"/>
    <w:rsid w:val="00882D7C"/>
    <w:rsid w:val="008833B8"/>
    <w:rsid w:val="00883586"/>
    <w:rsid w:val="008835E1"/>
    <w:rsid w:val="00883943"/>
    <w:rsid w:val="00883962"/>
    <w:rsid w:val="00883BB6"/>
    <w:rsid w:val="00883DC4"/>
    <w:rsid w:val="00883E26"/>
    <w:rsid w:val="00883E5C"/>
    <w:rsid w:val="008841E5"/>
    <w:rsid w:val="00884306"/>
    <w:rsid w:val="008843D5"/>
    <w:rsid w:val="008844F6"/>
    <w:rsid w:val="00884586"/>
    <w:rsid w:val="00884783"/>
    <w:rsid w:val="00884896"/>
    <w:rsid w:val="00884A3D"/>
    <w:rsid w:val="00884D12"/>
    <w:rsid w:val="00884D36"/>
    <w:rsid w:val="00884E4B"/>
    <w:rsid w:val="00884E77"/>
    <w:rsid w:val="00884F9C"/>
    <w:rsid w:val="008851CE"/>
    <w:rsid w:val="00885799"/>
    <w:rsid w:val="008857CA"/>
    <w:rsid w:val="008857E2"/>
    <w:rsid w:val="00885889"/>
    <w:rsid w:val="00885943"/>
    <w:rsid w:val="00885A27"/>
    <w:rsid w:val="00885A36"/>
    <w:rsid w:val="00885A47"/>
    <w:rsid w:val="00885A70"/>
    <w:rsid w:val="00885A82"/>
    <w:rsid w:val="00885B30"/>
    <w:rsid w:val="00885B7B"/>
    <w:rsid w:val="00885C37"/>
    <w:rsid w:val="00885D55"/>
    <w:rsid w:val="00885D65"/>
    <w:rsid w:val="00885DE6"/>
    <w:rsid w:val="0088622F"/>
    <w:rsid w:val="008862EE"/>
    <w:rsid w:val="00886512"/>
    <w:rsid w:val="0088659A"/>
    <w:rsid w:val="008865EC"/>
    <w:rsid w:val="0088674A"/>
    <w:rsid w:val="008867D9"/>
    <w:rsid w:val="00886A4F"/>
    <w:rsid w:val="00886A67"/>
    <w:rsid w:val="00886D23"/>
    <w:rsid w:val="00886D40"/>
    <w:rsid w:val="00886F3F"/>
    <w:rsid w:val="00887213"/>
    <w:rsid w:val="008872B8"/>
    <w:rsid w:val="0088734A"/>
    <w:rsid w:val="00887360"/>
    <w:rsid w:val="0088744B"/>
    <w:rsid w:val="008876BE"/>
    <w:rsid w:val="0088785D"/>
    <w:rsid w:val="0088794F"/>
    <w:rsid w:val="00887B49"/>
    <w:rsid w:val="00887BEE"/>
    <w:rsid w:val="00887C13"/>
    <w:rsid w:val="00887D96"/>
    <w:rsid w:val="00887FD1"/>
    <w:rsid w:val="0089003D"/>
    <w:rsid w:val="00890244"/>
    <w:rsid w:val="008903CE"/>
    <w:rsid w:val="0089056F"/>
    <w:rsid w:val="00890573"/>
    <w:rsid w:val="00890984"/>
    <w:rsid w:val="00890ABC"/>
    <w:rsid w:val="00890F57"/>
    <w:rsid w:val="00890FEB"/>
    <w:rsid w:val="008910D1"/>
    <w:rsid w:val="008912A9"/>
    <w:rsid w:val="008914CB"/>
    <w:rsid w:val="00891643"/>
    <w:rsid w:val="00891AF4"/>
    <w:rsid w:val="00891B7A"/>
    <w:rsid w:val="00891C03"/>
    <w:rsid w:val="00891C35"/>
    <w:rsid w:val="00891CAB"/>
    <w:rsid w:val="00891E95"/>
    <w:rsid w:val="00891F8E"/>
    <w:rsid w:val="008921D4"/>
    <w:rsid w:val="0089230D"/>
    <w:rsid w:val="0089234F"/>
    <w:rsid w:val="008924C2"/>
    <w:rsid w:val="00892982"/>
    <w:rsid w:val="00892CF6"/>
    <w:rsid w:val="00892F9B"/>
    <w:rsid w:val="008932A7"/>
    <w:rsid w:val="0089336F"/>
    <w:rsid w:val="00893397"/>
    <w:rsid w:val="0089349F"/>
    <w:rsid w:val="00893676"/>
    <w:rsid w:val="008939A6"/>
    <w:rsid w:val="008939F6"/>
    <w:rsid w:val="00893A7C"/>
    <w:rsid w:val="00893ACE"/>
    <w:rsid w:val="00893AF6"/>
    <w:rsid w:val="00893B74"/>
    <w:rsid w:val="00893F96"/>
    <w:rsid w:val="0089406F"/>
    <w:rsid w:val="00894195"/>
    <w:rsid w:val="00894381"/>
    <w:rsid w:val="008945AD"/>
    <w:rsid w:val="008945CD"/>
    <w:rsid w:val="00894705"/>
    <w:rsid w:val="008948A5"/>
    <w:rsid w:val="00894A95"/>
    <w:rsid w:val="00894D53"/>
    <w:rsid w:val="00894F01"/>
    <w:rsid w:val="0089504B"/>
    <w:rsid w:val="00895062"/>
    <w:rsid w:val="0089537F"/>
    <w:rsid w:val="008953BB"/>
    <w:rsid w:val="00895455"/>
    <w:rsid w:val="008954C2"/>
    <w:rsid w:val="00895673"/>
    <w:rsid w:val="008956BA"/>
    <w:rsid w:val="008956DC"/>
    <w:rsid w:val="00895754"/>
    <w:rsid w:val="0089585D"/>
    <w:rsid w:val="0089585E"/>
    <w:rsid w:val="00895867"/>
    <w:rsid w:val="00895879"/>
    <w:rsid w:val="008958FC"/>
    <w:rsid w:val="00895924"/>
    <w:rsid w:val="00895976"/>
    <w:rsid w:val="008959D3"/>
    <w:rsid w:val="008959ED"/>
    <w:rsid w:val="00895A07"/>
    <w:rsid w:val="00895C26"/>
    <w:rsid w:val="00895D77"/>
    <w:rsid w:val="00895E24"/>
    <w:rsid w:val="00895EFA"/>
    <w:rsid w:val="00895F02"/>
    <w:rsid w:val="00895F2D"/>
    <w:rsid w:val="008960D1"/>
    <w:rsid w:val="0089612F"/>
    <w:rsid w:val="008961CB"/>
    <w:rsid w:val="0089649F"/>
    <w:rsid w:val="0089655D"/>
    <w:rsid w:val="008965EC"/>
    <w:rsid w:val="00896700"/>
    <w:rsid w:val="008967AC"/>
    <w:rsid w:val="008967CA"/>
    <w:rsid w:val="00896CAE"/>
    <w:rsid w:val="00896CE3"/>
    <w:rsid w:val="00896D33"/>
    <w:rsid w:val="00896EEC"/>
    <w:rsid w:val="0089741D"/>
    <w:rsid w:val="008974EA"/>
    <w:rsid w:val="00897510"/>
    <w:rsid w:val="0089773D"/>
    <w:rsid w:val="00897784"/>
    <w:rsid w:val="008977D7"/>
    <w:rsid w:val="00897801"/>
    <w:rsid w:val="00897904"/>
    <w:rsid w:val="00897955"/>
    <w:rsid w:val="008979B0"/>
    <w:rsid w:val="00897A20"/>
    <w:rsid w:val="00897AD9"/>
    <w:rsid w:val="00897B49"/>
    <w:rsid w:val="00897F0C"/>
    <w:rsid w:val="008A03CB"/>
    <w:rsid w:val="008A049B"/>
    <w:rsid w:val="008A054F"/>
    <w:rsid w:val="008A058C"/>
    <w:rsid w:val="008A0648"/>
    <w:rsid w:val="008A089C"/>
    <w:rsid w:val="008A08BB"/>
    <w:rsid w:val="008A0EB4"/>
    <w:rsid w:val="008A0FAF"/>
    <w:rsid w:val="008A104F"/>
    <w:rsid w:val="008A12CF"/>
    <w:rsid w:val="008A131B"/>
    <w:rsid w:val="008A1402"/>
    <w:rsid w:val="008A1535"/>
    <w:rsid w:val="008A16CA"/>
    <w:rsid w:val="008A181F"/>
    <w:rsid w:val="008A1851"/>
    <w:rsid w:val="008A18B7"/>
    <w:rsid w:val="008A1993"/>
    <w:rsid w:val="008A1A39"/>
    <w:rsid w:val="008A1C72"/>
    <w:rsid w:val="008A1D5E"/>
    <w:rsid w:val="008A1E1B"/>
    <w:rsid w:val="008A1ED5"/>
    <w:rsid w:val="008A1EE3"/>
    <w:rsid w:val="008A1F49"/>
    <w:rsid w:val="008A1FDC"/>
    <w:rsid w:val="008A205B"/>
    <w:rsid w:val="008A20CC"/>
    <w:rsid w:val="008A20E2"/>
    <w:rsid w:val="008A21D1"/>
    <w:rsid w:val="008A21EC"/>
    <w:rsid w:val="008A2512"/>
    <w:rsid w:val="008A2607"/>
    <w:rsid w:val="008A261B"/>
    <w:rsid w:val="008A2692"/>
    <w:rsid w:val="008A2776"/>
    <w:rsid w:val="008A2793"/>
    <w:rsid w:val="008A2804"/>
    <w:rsid w:val="008A2985"/>
    <w:rsid w:val="008A29BA"/>
    <w:rsid w:val="008A29FF"/>
    <w:rsid w:val="008A2A21"/>
    <w:rsid w:val="008A2A4D"/>
    <w:rsid w:val="008A2AC1"/>
    <w:rsid w:val="008A2BE1"/>
    <w:rsid w:val="008A2C7E"/>
    <w:rsid w:val="008A2F70"/>
    <w:rsid w:val="008A30E3"/>
    <w:rsid w:val="008A324F"/>
    <w:rsid w:val="008A32D1"/>
    <w:rsid w:val="008A3432"/>
    <w:rsid w:val="008A3438"/>
    <w:rsid w:val="008A34A5"/>
    <w:rsid w:val="008A34E4"/>
    <w:rsid w:val="008A376C"/>
    <w:rsid w:val="008A39B4"/>
    <w:rsid w:val="008A39B6"/>
    <w:rsid w:val="008A3BC9"/>
    <w:rsid w:val="008A3D7E"/>
    <w:rsid w:val="008A4123"/>
    <w:rsid w:val="008A418D"/>
    <w:rsid w:val="008A42FD"/>
    <w:rsid w:val="008A49DA"/>
    <w:rsid w:val="008A4B25"/>
    <w:rsid w:val="008A4BFA"/>
    <w:rsid w:val="008A4C25"/>
    <w:rsid w:val="008A4D31"/>
    <w:rsid w:val="008A4E76"/>
    <w:rsid w:val="008A4ED2"/>
    <w:rsid w:val="008A50BC"/>
    <w:rsid w:val="008A5137"/>
    <w:rsid w:val="008A542B"/>
    <w:rsid w:val="008A54D3"/>
    <w:rsid w:val="008A5674"/>
    <w:rsid w:val="008A5809"/>
    <w:rsid w:val="008A5D52"/>
    <w:rsid w:val="008A60A7"/>
    <w:rsid w:val="008A6130"/>
    <w:rsid w:val="008A6230"/>
    <w:rsid w:val="008A62A4"/>
    <w:rsid w:val="008A6464"/>
    <w:rsid w:val="008A64D6"/>
    <w:rsid w:val="008A6560"/>
    <w:rsid w:val="008A65B1"/>
    <w:rsid w:val="008A66F4"/>
    <w:rsid w:val="008A681A"/>
    <w:rsid w:val="008A69AC"/>
    <w:rsid w:val="008A6ADA"/>
    <w:rsid w:val="008A716A"/>
    <w:rsid w:val="008A7506"/>
    <w:rsid w:val="008A77CA"/>
    <w:rsid w:val="008A79C3"/>
    <w:rsid w:val="008A7B9C"/>
    <w:rsid w:val="008A7C4B"/>
    <w:rsid w:val="008A7CB3"/>
    <w:rsid w:val="008A7D5A"/>
    <w:rsid w:val="008B002B"/>
    <w:rsid w:val="008B0219"/>
    <w:rsid w:val="008B02E9"/>
    <w:rsid w:val="008B04F6"/>
    <w:rsid w:val="008B052A"/>
    <w:rsid w:val="008B06A1"/>
    <w:rsid w:val="008B07E2"/>
    <w:rsid w:val="008B08A3"/>
    <w:rsid w:val="008B0BF7"/>
    <w:rsid w:val="008B0DDB"/>
    <w:rsid w:val="008B0EF0"/>
    <w:rsid w:val="008B0EF3"/>
    <w:rsid w:val="008B10CE"/>
    <w:rsid w:val="008B118D"/>
    <w:rsid w:val="008B13DB"/>
    <w:rsid w:val="008B13F8"/>
    <w:rsid w:val="008B189A"/>
    <w:rsid w:val="008B19DC"/>
    <w:rsid w:val="008B1A8A"/>
    <w:rsid w:val="008B1C24"/>
    <w:rsid w:val="008B1DEC"/>
    <w:rsid w:val="008B1E94"/>
    <w:rsid w:val="008B1FE0"/>
    <w:rsid w:val="008B2214"/>
    <w:rsid w:val="008B243C"/>
    <w:rsid w:val="008B24C1"/>
    <w:rsid w:val="008B254A"/>
    <w:rsid w:val="008B2571"/>
    <w:rsid w:val="008B25FD"/>
    <w:rsid w:val="008B2AF1"/>
    <w:rsid w:val="008B3174"/>
    <w:rsid w:val="008B3182"/>
    <w:rsid w:val="008B320D"/>
    <w:rsid w:val="008B3252"/>
    <w:rsid w:val="008B32C7"/>
    <w:rsid w:val="008B331C"/>
    <w:rsid w:val="008B334B"/>
    <w:rsid w:val="008B3383"/>
    <w:rsid w:val="008B37CC"/>
    <w:rsid w:val="008B384B"/>
    <w:rsid w:val="008B3959"/>
    <w:rsid w:val="008B3A44"/>
    <w:rsid w:val="008B3AFE"/>
    <w:rsid w:val="008B3B6B"/>
    <w:rsid w:val="008B3C30"/>
    <w:rsid w:val="008B3C3F"/>
    <w:rsid w:val="008B3D27"/>
    <w:rsid w:val="008B3D2E"/>
    <w:rsid w:val="008B3F1A"/>
    <w:rsid w:val="008B3FD3"/>
    <w:rsid w:val="008B4308"/>
    <w:rsid w:val="008B4334"/>
    <w:rsid w:val="008B43A8"/>
    <w:rsid w:val="008B43D1"/>
    <w:rsid w:val="008B44FC"/>
    <w:rsid w:val="008B455D"/>
    <w:rsid w:val="008B460D"/>
    <w:rsid w:val="008B48A4"/>
    <w:rsid w:val="008B4968"/>
    <w:rsid w:val="008B49A0"/>
    <w:rsid w:val="008B4B8C"/>
    <w:rsid w:val="008B4DB4"/>
    <w:rsid w:val="008B4E5A"/>
    <w:rsid w:val="008B4F27"/>
    <w:rsid w:val="008B5026"/>
    <w:rsid w:val="008B5055"/>
    <w:rsid w:val="008B50E0"/>
    <w:rsid w:val="008B53BF"/>
    <w:rsid w:val="008B53C8"/>
    <w:rsid w:val="008B5594"/>
    <w:rsid w:val="008B5644"/>
    <w:rsid w:val="008B5693"/>
    <w:rsid w:val="008B56CB"/>
    <w:rsid w:val="008B597F"/>
    <w:rsid w:val="008B5BEC"/>
    <w:rsid w:val="008B5D70"/>
    <w:rsid w:val="008B5E4B"/>
    <w:rsid w:val="008B6201"/>
    <w:rsid w:val="008B6377"/>
    <w:rsid w:val="008B64B9"/>
    <w:rsid w:val="008B66CC"/>
    <w:rsid w:val="008B6742"/>
    <w:rsid w:val="008B6D88"/>
    <w:rsid w:val="008B6E02"/>
    <w:rsid w:val="008B6FEB"/>
    <w:rsid w:val="008B6FFA"/>
    <w:rsid w:val="008B7041"/>
    <w:rsid w:val="008B71C9"/>
    <w:rsid w:val="008B7298"/>
    <w:rsid w:val="008B73B2"/>
    <w:rsid w:val="008B747B"/>
    <w:rsid w:val="008B74FB"/>
    <w:rsid w:val="008B7501"/>
    <w:rsid w:val="008B7552"/>
    <w:rsid w:val="008B7701"/>
    <w:rsid w:val="008B77F4"/>
    <w:rsid w:val="008B7A2D"/>
    <w:rsid w:val="008B7A37"/>
    <w:rsid w:val="008B7A9F"/>
    <w:rsid w:val="008B7AFF"/>
    <w:rsid w:val="008B7E68"/>
    <w:rsid w:val="008C0062"/>
    <w:rsid w:val="008C0094"/>
    <w:rsid w:val="008C00F8"/>
    <w:rsid w:val="008C0163"/>
    <w:rsid w:val="008C01EC"/>
    <w:rsid w:val="008C0411"/>
    <w:rsid w:val="008C0472"/>
    <w:rsid w:val="008C055A"/>
    <w:rsid w:val="008C05AE"/>
    <w:rsid w:val="008C0654"/>
    <w:rsid w:val="008C0759"/>
    <w:rsid w:val="008C0849"/>
    <w:rsid w:val="008C097B"/>
    <w:rsid w:val="008C0A67"/>
    <w:rsid w:val="008C0BAA"/>
    <w:rsid w:val="008C0BB1"/>
    <w:rsid w:val="008C0DB4"/>
    <w:rsid w:val="008C0DDB"/>
    <w:rsid w:val="008C0E15"/>
    <w:rsid w:val="008C0FF3"/>
    <w:rsid w:val="008C102A"/>
    <w:rsid w:val="008C1045"/>
    <w:rsid w:val="008C104D"/>
    <w:rsid w:val="008C122F"/>
    <w:rsid w:val="008C13BF"/>
    <w:rsid w:val="008C142A"/>
    <w:rsid w:val="008C14FE"/>
    <w:rsid w:val="008C1614"/>
    <w:rsid w:val="008C17E4"/>
    <w:rsid w:val="008C1846"/>
    <w:rsid w:val="008C197A"/>
    <w:rsid w:val="008C1AF9"/>
    <w:rsid w:val="008C1C32"/>
    <w:rsid w:val="008C2125"/>
    <w:rsid w:val="008C2640"/>
    <w:rsid w:val="008C2656"/>
    <w:rsid w:val="008C2693"/>
    <w:rsid w:val="008C27D0"/>
    <w:rsid w:val="008C2836"/>
    <w:rsid w:val="008C2AA4"/>
    <w:rsid w:val="008C2ACC"/>
    <w:rsid w:val="008C2B1B"/>
    <w:rsid w:val="008C2DA7"/>
    <w:rsid w:val="008C2E54"/>
    <w:rsid w:val="008C2EF8"/>
    <w:rsid w:val="008C2F89"/>
    <w:rsid w:val="008C32A8"/>
    <w:rsid w:val="008C32EF"/>
    <w:rsid w:val="008C332D"/>
    <w:rsid w:val="008C33DC"/>
    <w:rsid w:val="008C33FA"/>
    <w:rsid w:val="008C3407"/>
    <w:rsid w:val="008C34E1"/>
    <w:rsid w:val="008C3774"/>
    <w:rsid w:val="008C3C3B"/>
    <w:rsid w:val="008C3CEA"/>
    <w:rsid w:val="008C40F0"/>
    <w:rsid w:val="008C463C"/>
    <w:rsid w:val="008C4641"/>
    <w:rsid w:val="008C4BE2"/>
    <w:rsid w:val="008C4C5B"/>
    <w:rsid w:val="008C4CD3"/>
    <w:rsid w:val="008C4E2D"/>
    <w:rsid w:val="008C50A2"/>
    <w:rsid w:val="008C50AA"/>
    <w:rsid w:val="008C50CF"/>
    <w:rsid w:val="008C529E"/>
    <w:rsid w:val="008C52BF"/>
    <w:rsid w:val="008C5425"/>
    <w:rsid w:val="008C5614"/>
    <w:rsid w:val="008C56F5"/>
    <w:rsid w:val="008C585E"/>
    <w:rsid w:val="008C5954"/>
    <w:rsid w:val="008C599C"/>
    <w:rsid w:val="008C59D3"/>
    <w:rsid w:val="008C5B9F"/>
    <w:rsid w:val="008C5CBA"/>
    <w:rsid w:val="008C5E6A"/>
    <w:rsid w:val="008C5E79"/>
    <w:rsid w:val="008C5F40"/>
    <w:rsid w:val="008C6147"/>
    <w:rsid w:val="008C6150"/>
    <w:rsid w:val="008C61A6"/>
    <w:rsid w:val="008C6270"/>
    <w:rsid w:val="008C6292"/>
    <w:rsid w:val="008C632D"/>
    <w:rsid w:val="008C6357"/>
    <w:rsid w:val="008C6386"/>
    <w:rsid w:val="008C6406"/>
    <w:rsid w:val="008C645F"/>
    <w:rsid w:val="008C64CC"/>
    <w:rsid w:val="008C64FA"/>
    <w:rsid w:val="008C6579"/>
    <w:rsid w:val="008C659A"/>
    <w:rsid w:val="008C66D1"/>
    <w:rsid w:val="008C6877"/>
    <w:rsid w:val="008C68DB"/>
    <w:rsid w:val="008C691C"/>
    <w:rsid w:val="008C69E6"/>
    <w:rsid w:val="008C6A74"/>
    <w:rsid w:val="008C6AA5"/>
    <w:rsid w:val="008C6AE1"/>
    <w:rsid w:val="008C6D45"/>
    <w:rsid w:val="008C6D98"/>
    <w:rsid w:val="008C6E14"/>
    <w:rsid w:val="008C6FD1"/>
    <w:rsid w:val="008C7122"/>
    <w:rsid w:val="008C7434"/>
    <w:rsid w:val="008C7857"/>
    <w:rsid w:val="008C792C"/>
    <w:rsid w:val="008C7A75"/>
    <w:rsid w:val="008C7AFD"/>
    <w:rsid w:val="008C7B61"/>
    <w:rsid w:val="008C7C02"/>
    <w:rsid w:val="008D0319"/>
    <w:rsid w:val="008D0670"/>
    <w:rsid w:val="008D077A"/>
    <w:rsid w:val="008D0869"/>
    <w:rsid w:val="008D0E67"/>
    <w:rsid w:val="008D0F4A"/>
    <w:rsid w:val="008D0FB1"/>
    <w:rsid w:val="008D0FF8"/>
    <w:rsid w:val="008D1154"/>
    <w:rsid w:val="008D132D"/>
    <w:rsid w:val="008D14DA"/>
    <w:rsid w:val="008D15D9"/>
    <w:rsid w:val="008D19DD"/>
    <w:rsid w:val="008D1A03"/>
    <w:rsid w:val="008D1BB4"/>
    <w:rsid w:val="008D1CA8"/>
    <w:rsid w:val="008D1CFF"/>
    <w:rsid w:val="008D2123"/>
    <w:rsid w:val="008D2126"/>
    <w:rsid w:val="008D253F"/>
    <w:rsid w:val="008D263E"/>
    <w:rsid w:val="008D26E0"/>
    <w:rsid w:val="008D2937"/>
    <w:rsid w:val="008D2B45"/>
    <w:rsid w:val="008D2D78"/>
    <w:rsid w:val="008D2E02"/>
    <w:rsid w:val="008D2FBD"/>
    <w:rsid w:val="008D3678"/>
    <w:rsid w:val="008D36CE"/>
    <w:rsid w:val="008D3851"/>
    <w:rsid w:val="008D38D3"/>
    <w:rsid w:val="008D3914"/>
    <w:rsid w:val="008D3CAE"/>
    <w:rsid w:val="008D3E09"/>
    <w:rsid w:val="008D416E"/>
    <w:rsid w:val="008D422F"/>
    <w:rsid w:val="008D44A7"/>
    <w:rsid w:val="008D44E5"/>
    <w:rsid w:val="008D4576"/>
    <w:rsid w:val="008D473F"/>
    <w:rsid w:val="008D47B1"/>
    <w:rsid w:val="008D4A00"/>
    <w:rsid w:val="008D4A27"/>
    <w:rsid w:val="008D4A79"/>
    <w:rsid w:val="008D4B63"/>
    <w:rsid w:val="008D4C40"/>
    <w:rsid w:val="008D4C96"/>
    <w:rsid w:val="008D4DB9"/>
    <w:rsid w:val="008D4E22"/>
    <w:rsid w:val="008D4E5C"/>
    <w:rsid w:val="008D50BB"/>
    <w:rsid w:val="008D5348"/>
    <w:rsid w:val="008D53DE"/>
    <w:rsid w:val="008D573F"/>
    <w:rsid w:val="008D57FF"/>
    <w:rsid w:val="008D5A8C"/>
    <w:rsid w:val="008D5AD8"/>
    <w:rsid w:val="008D5B69"/>
    <w:rsid w:val="008D5BB3"/>
    <w:rsid w:val="008D5CB6"/>
    <w:rsid w:val="008D5DD8"/>
    <w:rsid w:val="008D5E2B"/>
    <w:rsid w:val="008D6062"/>
    <w:rsid w:val="008D6210"/>
    <w:rsid w:val="008D63EA"/>
    <w:rsid w:val="008D6440"/>
    <w:rsid w:val="008D65CD"/>
    <w:rsid w:val="008D6628"/>
    <w:rsid w:val="008D66DD"/>
    <w:rsid w:val="008D66F0"/>
    <w:rsid w:val="008D6713"/>
    <w:rsid w:val="008D6CB0"/>
    <w:rsid w:val="008D6DDA"/>
    <w:rsid w:val="008D6F9A"/>
    <w:rsid w:val="008D7100"/>
    <w:rsid w:val="008D71FE"/>
    <w:rsid w:val="008D729D"/>
    <w:rsid w:val="008D74AC"/>
    <w:rsid w:val="008D76C8"/>
    <w:rsid w:val="008D771C"/>
    <w:rsid w:val="008D787E"/>
    <w:rsid w:val="008D79AA"/>
    <w:rsid w:val="008D79C5"/>
    <w:rsid w:val="008D7AC5"/>
    <w:rsid w:val="008D7AF1"/>
    <w:rsid w:val="008D7D07"/>
    <w:rsid w:val="008D7DFC"/>
    <w:rsid w:val="008D7FDC"/>
    <w:rsid w:val="008E00B3"/>
    <w:rsid w:val="008E01B4"/>
    <w:rsid w:val="008E042F"/>
    <w:rsid w:val="008E0482"/>
    <w:rsid w:val="008E061E"/>
    <w:rsid w:val="008E06A0"/>
    <w:rsid w:val="008E0736"/>
    <w:rsid w:val="008E0739"/>
    <w:rsid w:val="008E0855"/>
    <w:rsid w:val="008E0890"/>
    <w:rsid w:val="008E08B8"/>
    <w:rsid w:val="008E0E24"/>
    <w:rsid w:val="008E0EE0"/>
    <w:rsid w:val="008E1074"/>
    <w:rsid w:val="008E1189"/>
    <w:rsid w:val="008E1562"/>
    <w:rsid w:val="008E19EE"/>
    <w:rsid w:val="008E1B32"/>
    <w:rsid w:val="008E1B98"/>
    <w:rsid w:val="008E1C54"/>
    <w:rsid w:val="008E1EB3"/>
    <w:rsid w:val="008E1F13"/>
    <w:rsid w:val="008E1F4A"/>
    <w:rsid w:val="008E20E4"/>
    <w:rsid w:val="008E2656"/>
    <w:rsid w:val="008E2777"/>
    <w:rsid w:val="008E2796"/>
    <w:rsid w:val="008E295A"/>
    <w:rsid w:val="008E2B2B"/>
    <w:rsid w:val="008E2C55"/>
    <w:rsid w:val="008E2F8B"/>
    <w:rsid w:val="008E3037"/>
    <w:rsid w:val="008E31ED"/>
    <w:rsid w:val="008E3360"/>
    <w:rsid w:val="008E3576"/>
    <w:rsid w:val="008E35C7"/>
    <w:rsid w:val="008E36AB"/>
    <w:rsid w:val="008E3763"/>
    <w:rsid w:val="008E37EB"/>
    <w:rsid w:val="008E380D"/>
    <w:rsid w:val="008E3845"/>
    <w:rsid w:val="008E3865"/>
    <w:rsid w:val="008E3C20"/>
    <w:rsid w:val="008E3C86"/>
    <w:rsid w:val="008E3DB4"/>
    <w:rsid w:val="008E3E59"/>
    <w:rsid w:val="008E3FC8"/>
    <w:rsid w:val="008E41FB"/>
    <w:rsid w:val="008E422F"/>
    <w:rsid w:val="008E424F"/>
    <w:rsid w:val="008E4259"/>
    <w:rsid w:val="008E4327"/>
    <w:rsid w:val="008E43B7"/>
    <w:rsid w:val="008E495E"/>
    <w:rsid w:val="008E4B8B"/>
    <w:rsid w:val="008E4E54"/>
    <w:rsid w:val="008E50E3"/>
    <w:rsid w:val="008E5314"/>
    <w:rsid w:val="008E547D"/>
    <w:rsid w:val="008E569D"/>
    <w:rsid w:val="008E56E9"/>
    <w:rsid w:val="008E59B6"/>
    <w:rsid w:val="008E62AE"/>
    <w:rsid w:val="008E62DF"/>
    <w:rsid w:val="008E63A8"/>
    <w:rsid w:val="008E6421"/>
    <w:rsid w:val="008E6520"/>
    <w:rsid w:val="008E662B"/>
    <w:rsid w:val="008E6A91"/>
    <w:rsid w:val="008E6AC8"/>
    <w:rsid w:val="008E6F62"/>
    <w:rsid w:val="008E7264"/>
    <w:rsid w:val="008E72E5"/>
    <w:rsid w:val="008E7407"/>
    <w:rsid w:val="008E751D"/>
    <w:rsid w:val="008E7565"/>
    <w:rsid w:val="008E7825"/>
    <w:rsid w:val="008E7A7F"/>
    <w:rsid w:val="008E7C67"/>
    <w:rsid w:val="008F034C"/>
    <w:rsid w:val="008F039B"/>
    <w:rsid w:val="008F055A"/>
    <w:rsid w:val="008F05A2"/>
    <w:rsid w:val="008F07AC"/>
    <w:rsid w:val="008F0804"/>
    <w:rsid w:val="008F0814"/>
    <w:rsid w:val="008F086B"/>
    <w:rsid w:val="008F08B7"/>
    <w:rsid w:val="008F0A21"/>
    <w:rsid w:val="008F0AB1"/>
    <w:rsid w:val="008F0AB6"/>
    <w:rsid w:val="008F0BAA"/>
    <w:rsid w:val="008F0C67"/>
    <w:rsid w:val="008F0D2A"/>
    <w:rsid w:val="008F0EC5"/>
    <w:rsid w:val="008F0F3A"/>
    <w:rsid w:val="008F1103"/>
    <w:rsid w:val="008F1176"/>
    <w:rsid w:val="008F125C"/>
    <w:rsid w:val="008F142E"/>
    <w:rsid w:val="008F1563"/>
    <w:rsid w:val="008F17F9"/>
    <w:rsid w:val="008F1801"/>
    <w:rsid w:val="008F1826"/>
    <w:rsid w:val="008F189F"/>
    <w:rsid w:val="008F1907"/>
    <w:rsid w:val="008F1975"/>
    <w:rsid w:val="008F1A0C"/>
    <w:rsid w:val="008F1A20"/>
    <w:rsid w:val="008F1C5B"/>
    <w:rsid w:val="008F1E24"/>
    <w:rsid w:val="008F1F6B"/>
    <w:rsid w:val="008F1FB2"/>
    <w:rsid w:val="008F216A"/>
    <w:rsid w:val="008F23B5"/>
    <w:rsid w:val="008F2430"/>
    <w:rsid w:val="008F24C5"/>
    <w:rsid w:val="008F2509"/>
    <w:rsid w:val="008F262C"/>
    <w:rsid w:val="008F2A3A"/>
    <w:rsid w:val="008F2DE9"/>
    <w:rsid w:val="008F2ED0"/>
    <w:rsid w:val="008F2FB6"/>
    <w:rsid w:val="008F302D"/>
    <w:rsid w:val="008F3069"/>
    <w:rsid w:val="008F30B2"/>
    <w:rsid w:val="008F30F4"/>
    <w:rsid w:val="008F3273"/>
    <w:rsid w:val="008F3348"/>
    <w:rsid w:val="008F356B"/>
    <w:rsid w:val="008F3783"/>
    <w:rsid w:val="008F3825"/>
    <w:rsid w:val="008F3854"/>
    <w:rsid w:val="008F3865"/>
    <w:rsid w:val="008F3CD2"/>
    <w:rsid w:val="008F3E43"/>
    <w:rsid w:val="008F415A"/>
    <w:rsid w:val="008F422D"/>
    <w:rsid w:val="008F43A6"/>
    <w:rsid w:val="008F45FC"/>
    <w:rsid w:val="008F484D"/>
    <w:rsid w:val="008F4ADF"/>
    <w:rsid w:val="008F4AEE"/>
    <w:rsid w:val="008F4B5B"/>
    <w:rsid w:val="008F4BBB"/>
    <w:rsid w:val="008F4BF5"/>
    <w:rsid w:val="008F502E"/>
    <w:rsid w:val="008F50BB"/>
    <w:rsid w:val="008F51BE"/>
    <w:rsid w:val="008F5256"/>
    <w:rsid w:val="008F5299"/>
    <w:rsid w:val="008F5307"/>
    <w:rsid w:val="008F538B"/>
    <w:rsid w:val="008F54DF"/>
    <w:rsid w:val="008F5665"/>
    <w:rsid w:val="008F5725"/>
    <w:rsid w:val="008F598F"/>
    <w:rsid w:val="008F5C74"/>
    <w:rsid w:val="008F5ECF"/>
    <w:rsid w:val="008F601C"/>
    <w:rsid w:val="008F63EA"/>
    <w:rsid w:val="008F6411"/>
    <w:rsid w:val="008F64DE"/>
    <w:rsid w:val="008F65C5"/>
    <w:rsid w:val="008F66E1"/>
    <w:rsid w:val="008F6758"/>
    <w:rsid w:val="008F6812"/>
    <w:rsid w:val="008F68B8"/>
    <w:rsid w:val="008F6F32"/>
    <w:rsid w:val="008F6F4E"/>
    <w:rsid w:val="008F7088"/>
    <w:rsid w:val="008F71B3"/>
    <w:rsid w:val="008F7382"/>
    <w:rsid w:val="008F73C3"/>
    <w:rsid w:val="008F7712"/>
    <w:rsid w:val="008F7729"/>
    <w:rsid w:val="008F77FA"/>
    <w:rsid w:val="008F77FD"/>
    <w:rsid w:val="008F7AF4"/>
    <w:rsid w:val="008F7C6F"/>
    <w:rsid w:val="00900112"/>
    <w:rsid w:val="009001B1"/>
    <w:rsid w:val="00900348"/>
    <w:rsid w:val="00900733"/>
    <w:rsid w:val="0090075A"/>
    <w:rsid w:val="00900789"/>
    <w:rsid w:val="0090082F"/>
    <w:rsid w:val="009008FB"/>
    <w:rsid w:val="00900A56"/>
    <w:rsid w:val="00900AE1"/>
    <w:rsid w:val="00900AF5"/>
    <w:rsid w:val="00900B4D"/>
    <w:rsid w:val="00900E22"/>
    <w:rsid w:val="00900E48"/>
    <w:rsid w:val="00900EC8"/>
    <w:rsid w:val="009010E1"/>
    <w:rsid w:val="009012DD"/>
    <w:rsid w:val="009014B1"/>
    <w:rsid w:val="0090154A"/>
    <w:rsid w:val="0090157B"/>
    <w:rsid w:val="0090158F"/>
    <w:rsid w:val="009015AF"/>
    <w:rsid w:val="009016A9"/>
    <w:rsid w:val="0090193A"/>
    <w:rsid w:val="00901A39"/>
    <w:rsid w:val="00901CD7"/>
    <w:rsid w:val="00901D83"/>
    <w:rsid w:val="009020F5"/>
    <w:rsid w:val="009021C0"/>
    <w:rsid w:val="009021F8"/>
    <w:rsid w:val="009021FC"/>
    <w:rsid w:val="0090222E"/>
    <w:rsid w:val="009022E3"/>
    <w:rsid w:val="00902352"/>
    <w:rsid w:val="009024B9"/>
    <w:rsid w:val="00902593"/>
    <w:rsid w:val="00902936"/>
    <w:rsid w:val="00902C01"/>
    <w:rsid w:val="00902C60"/>
    <w:rsid w:val="00902E9C"/>
    <w:rsid w:val="00902F7E"/>
    <w:rsid w:val="009031D8"/>
    <w:rsid w:val="00903266"/>
    <w:rsid w:val="00903459"/>
    <w:rsid w:val="0090362A"/>
    <w:rsid w:val="0090377F"/>
    <w:rsid w:val="009037CC"/>
    <w:rsid w:val="009037EF"/>
    <w:rsid w:val="00903823"/>
    <w:rsid w:val="0090384F"/>
    <w:rsid w:val="00903A32"/>
    <w:rsid w:val="00903A60"/>
    <w:rsid w:val="00904107"/>
    <w:rsid w:val="0090425C"/>
    <w:rsid w:val="0090448F"/>
    <w:rsid w:val="00904573"/>
    <w:rsid w:val="009045BE"/>
    <w:rsid w:val="00904BB3"/>
    <w:rsid w:val="00904DB2"/>
    <w:rsid w:val="00904E41"/>
    <w:rsid w:val="00904E48"/>
    <w:rsid w:val="00904F79"/>
    <w:rsid w:val="00905047"/>
    <w:rsid w:val="0090520D"/>
    <w:rsid w:val="0090529D"/>
    <w:rsid w:val="009053EC"/>
    <w:rsid w:val="00905477"/>
    <w:rsid w:val="00905610"/>
    <w:rsid w:val="00905697"/>
    <w:rsid w:val="009056B6"/>
    <w:rsid w:val="0090582A"/>
    <w:rsid w:val="0090584F"/>
    <w:rsid w:val="00905ACD"/>
    <w:rsid w:val="00905AEA"/>
    <w:rsid w:val="00905AF6"/>
    <w:rsid w:val="00905B9D"/>
    <w:rsid w:val="00905DF2"/>
    <w:rsid w:val="00905FAF"/>
    <w:rsid w:val="0090606A"/>
    <w:rsid w:val="00906079"/>
    <w:rsid w:val="0090661D"/>
    <w:rsid w:val="00906946"/>
    <w:rsid w:val="00906A01"/>
    <w:rsid w:val="00906B6E"/>
    <w:rsid w:val="00906F1B"/>
    <w:rsid w:val="00907194"/>
    <w:rsid w:val="0090724D"/>
    <w:rsid w:val="00907541"/>
    <w:rsid w:val="00907661"/>
    <w:rsid w:val="00907691"/>
    <w:rsid w:val="00907740"/>
    <w:rsid w:val="009078B6"/>
    <w:rsid w:val="00907A08"/>
    <w:rsid w:val="00907A50"/>
    <w:rsid w:val="00907AFA"/>
    <w:rsid w:val="00907B15"/>
    <w:rsid w:val="00907B94"/>
    <w:rsid w:val="00907CE3"/>
    <w:rsid w:val="00907FB1"/>
    <w:rsid w:val="00910083"/>
    <w:rsid w:val="0091016D"/>
    <w:rsid w:val="009102BD"/>
    <w:rsid w:val="009103A4"/>
    <w:rsid w:val="009107BF"/>
    <w:rsid w:val="009107CB"/>
    <w:rsid w:val="0091086C"/>
    <w:rsid w:val="00910C4A"/>
    <w:rsid w:val="009110B3"/>
    <w:rsid w:val="00911111"/>
    <w:rsid w:val="009111E3"/>
    <w:rsid w:val="00911370"/>
    <w:rsid w:val="0091153F"/>
    <w:rsid w:val="0091155C"/>
    <w:rsid w:val="009119FC"/>
    <w:rsid w:val="00911EAB"/>
    <w:rsid w:val="00911F70"/>
    <w:rsid w:val="00912234"/>
    <w:rsid w:val="009122AE"/>
    <w:rsid w:val="0091237F"/>
    <w:rsid w:val="009123DF"/>
    <w:rsid w:val="009124C0"/>
    <w:rsid w:val="0091255C"/>
    <w:rsid w:val="009125C4"/>
    <w:rsid w:val="00912891"/>
    <w:rsid w:val="009128E3"/>
    <w:rsid w:val="0091297F"/>
    <w:rsid w:val="00912989"/>
    <w:rsid w:val="009129F3"/>
    <w:rsid w:val="00912AC6"/>
    <w:rsid w:val="00912CD7"/>
    <w:rsid w:val="00913036"/>
    <w:rsid w:val="009132BD"/>
    <w:rsid w:val="00913451"/>
    <w:rsid w:val="009134CB"/>
    <w:rsid w:val="0091356A"/>
    <w:rsid w:val="0091395F"/>
    <w:rsid w:val="009139A6"/>
    <w:rsid w:val="00913AF7"/>
    <w:rsid w:val="00913CF9"/>
    <w:rsid w:val="00913E8F"/>
    <w:rsid w:val="00913EFF"/>
    <w:rsid w:val="00913FB9"/>
    <w:rsid w:val="00914040"/>
    <w:rsid w:val="00914142"/>
    <w:rsid w:val="009142ED"/>
    <w:rsid w:val="00914312"/>
    <w:rsid w:val="0091437B"/>
    <w:rsid w:val="009144DC"/>
    <w:rsid w:val="009147E6"/>
    <w:rsid w:val="009148AA"/>
    <w:rsid w:val="00914EB6"/>
    <w:rsid w:val="00915039"/>
    <w:rsid w:val="009150F9"/>
    <w:rsid w:val="009151BC"/>
    <w:rsid w:val="0091531A"/>
    <w:rsid w:val="0091559A"/>
    <w:rsid w:val="009155A9"/>
    <w:rsid w:val="009155E7"/>
    <w:rsid w:val="0091572C"/>
    <w:rsid w:val="00915765"/>
    <w:rsid w:val="009157B4"/>
    <w:rsid w:val="009157C7"/>
    <w:rsid w:val="009158EA"/>
    <w:rsid w:val="00915913"/>
    <w:rsid w:val="00915BC0"/>
    <w:rsid w:val="00915C12"/>
    <w:rsid w:val="00915CCC"/>
    <w:rsid w:val="00915D3F"/>
    <w:rsid w:val="00916049"/>
    <w:rsid w:val="00916075"/>
    <w:rsid w:val="009163B9"/>
    <w:rsid w:val="009164E5"/>
    <w:rsid w:val="009164E8"/>
    <w:rsid w:val="00916669"/>
    <w:rsid w:val="00916673"/>
    <w:rsid w:val="009166D5"/>
    <w:rsid w:val="009166F8"/>
    <w:rsid w:val="0091690D"/>
    <w:rsid w:val="00916A2D"/>
    <w:rsid w:val="00916AD6"/>
    <w:rsid w:val="00916B5A"/>
    <w:rsid w:val="00916D09"/>
    <w:rsid w:val="00916D5D"/>
    <w:rsid w:val="00916D95"/>
    <w:rsid w:val="00916FB7"/>
    <w:rsid w:val="00917061"/>
    <w:rsid w:val="009170B2"/>
    <w:rsid w:val="0091745C"/>
    <w:rsid w:val="00917692"/>
    <w:rsid w:val="009176CB"/>
    <w:rsid w:val="00917981"/>
    <w:rsid w:val="00917ABC"/>
    <w:rsid w:val="00917B9E"/>
    <w:rsid w:val="00917C83"/>
    <w:rsid w:val="00917ED1"/>
    <w:rsid w:val="00917FDC"/>
    <w:rsid w:val="0092035A"/>
    <w:rsid w:val="00920379"/>
    <w:rsid w:val="0092061A"/>
    <w:rsid w:val="00920745"/>
    <w:rsid w:val="009207F6"/>
    <w:rsid w:val="00920977"/>
    <w:rsid w:val="0092097E"/>
    <w:rsid w:val="009209F1"/>
    <w:rsid w:val="00920B2E"/>
    <w:rsid w:val="00920C2D"/>
    <w:rsid w:val="00920C3E"/>
    <w:rsid w:val="00920FCF"/>
    <w:rsid w:val="009210F4"/>
    <w:rsid w:val="00921217"/>
    <w:rsid w:val="009212EE"/>
    <w:rsid w:val="009214F2"/>
    <w:rsid w:val="00921672"/>
    <w:rsid w:val="009216A7"/>
    <w:rsid w:val="009217B7"/>
    <w:rsid w:val="00921867"/>
    <w:rsid w:val="0092199A"/>
    <w:rsid w:val="00921C10"/>
    <w:rsid w:val="00921E1B"/>
    <w:rsid w:val="00921E2B"/>
    <w:rsid w:val="00921F59"/>
    <w:rsid w:val="0092218D"/>
    <w:rsid w:val="0092235B"/>
    <w:rsid w:val="00922635"/>
    <w:rsid w:val="0092290E"/>
    <w:rsid w:val="00922965"/>
    <w:rsid w:val="00922AB4"/>
    <w:rsid w:val="00922C58"/>
    <w:rsid w:val="00922E54"/>
    <w:rsid w:val="00922E59"/>
    <w:rsid w:val="00922E87"/>
    <w:rsid w:val="00922F50"/>
    <w:rsid w:val="00923096"/>
    <w:rsid w:val="009232AB"/>
    <w:rsid w:val="009235C7"/>
    <w:rsid w:val="009235EB"/>
    <w:rsid w:val="009239BC"/>
    <w:rsid w:val="00923A8B"/>
    <w:rsid w:val="00923BB5"/>
    <w:rsid w:val="00923C89"/>
    <w:rsid w:val="00923CAD"/>
    <w:rsid w:val="00923F56"/>
    <w:rsid w:val="00924145"/>
    <w:rsid w:val="009241CC"/>
    <w:rsid w:val="009242B3"/>
    <w:rsid w:val="009244E6"/>
    <w:rsid w:val="00924662"/>
    <w:rsid w:val="009246C7"/>
    <w:rsid w:val="0092471F"/>
    <w:rsid w:val="00924720"/>
    <w:rsid w:val="009247A4"/>
    <w:rsid w:val="009247F7"/>
    <w:rsid w:val="0092487F"/>
    <w:rsid w:val="009248FE"/>
    <w:rsid w:val="00924917"/>
    <w:rsid w:val="0092494C"/>
    <w:rsid w:val="00924A7E"/>
    <w:rsid w:val="00924C10"/>
    <w:rsid w:val="00924C33"/>
    <w:rsid w:val="00924C37"/>
    <w:rsid w:val="00924DC8"/>
    <w:rsid w:val="00924EA8"/>
    <w:rsid w:val="00924F69"/>
    <w:rsid w:val="00925111"/>
    <w:rsid w:val="00925256"/>
    <w:rsid w:val="0092556F"/>
    <w:rsid w:val="0092557F"/>
    <w:rsid w:val="0092576B"/>
    <w:rsid w:val="00925A77"/>
    <w:rsid w:val="00925B93"/>
    <w:rsid w:val="00925C57"/>
    <w:rsid w:val="00925F22"/>
    <w:rsid w:val="0092601C"/>
    <w:rsid w:val="0092606F"/>
    <w:rsid w:val="009260A9"/>
    <w:rsid w:val="0092614D"/>
    <w:rsid w:val="0092625A"/>
    <w:rsid w:val="00926371"/>
    <w:rsid w:val="00926668"/>
    <w:rsid w:val="00926B53"/>
    <w:rsid w:val="00926BA0"/>
    <w:rsid w:val="00926BEA"/>
    <w:rsid w:val="00926C3E"/>
    <w:rsid w:val="00926CCD"/>
    <w:rsid w:val="00926FB6"/>
    <w:rsid w:val="00927019"/>
    <w:rsid w:val="0092710E"/>
    <w:rsid w:val="00927123"/>
    <w:rsid w:val="0092724C"/>
    <w:rsid w:val="00927487"/>
    <w:rsid w:val="00927677"/>
    <w:rsid w:val="0092773E"/>
    <w:rsid w:val="0092787C"/>
    <w:rsid w:val="00927B06"/>
    <w:rsid w:val="00927C5D"/>
    <w:rsid w:val="00927F7D"/>
    <w:rsid w:val="009303B3"/>
    <w:rsid w:val="0093056D"/>
    <w:rsid w:val="00930715"/>
    <w:rsid w:val="009308EB"/>
    <w:rsid w:val="0093094C"/>
    <w:rsid w:val="0093099E"/>
    <w:rsid w:val="00930A57"/>
    <w:rsid w:val="00930B07"/>
    <w:rsid w:val="00930C9E"/>
    <w:rsid w:val="00930CFC"/>
    <w:rsid w:val="00930F5D"/>
    <w:rsid w:val="00930FD5"/>
    <w:rsid w:val="0093109C"/>
    <w:rsid w:val="0093110C"/>
    <w:rsid w:val="00931371"/>
    <w:rsid w:val="009313BD"/>
    <w:rsid w:val="009314EB"/>
    <w:rsid w:val="00931532"/>
    <w:rsid w:val="0093189D"/>
    <w:rsid w:val="009319D3"/>
    <w:rsid w:val="00931B01"/>
    <w:rsid w:val="00931BF2"/>
    <w:rsid w:val="00931D9C"/>
    <w:rsid w:val="00931DD9"/>
    <w:rsid w:val="00931ECE"/>
    <w:rsid w:val="00931FD5"/>
    <w:rsid w:val="00931FFE"/>
    <w:rsid w:val="00932051"/>
    <w:rsid w:val="0093207B"/>
    <w:rsid w:val="0093208C"/>
    <w:rsid w:val="009320A0"/>
    <w:rsid w:val="009320B2"/>
    <w:rsid w:val="009320EC"/>
    <w:rsid w:val="009322E4"/>
    <w:rsid w:val="009322F7"/>
    <w:rsid w:val="00932413"/>
    <w:rsid w:val="009324B2"/>
    <w:rsid w:val="00932549"/>
    <w:rsid w:val="00932553"/>
    <w:rsid w:val="00932567"/>
    <w:rsid w:val="0093262B"/>
    <w:rsid w:val="00932678"/>
    <w:rsid w:val="00932696"/>
    <w:rsid w:val="009326D6"/>
    <w:rsid w:val="009328DD"/>
    <w:rsid w:val="009328E8"/>
    <w:rsid w:val="00932AB2"/>
    <w:rsid w:val="00932C2B"/>
    <w:rsid w:val="00932DCA"/>
    <w:rsid w:val="00933020"/>
    <w:rsid w:val="00933237"/>
    <w:rsid w:val="009332C7"/>
    <w:rsid w:val="0093337E"/>
    <w:rsid w:val="0093348F"/>
    <w:rsid w:val="00933536"/>
    <w:rsid w:val="009335DA"/>
    <w:rsid w:val="00933603"/>
    <w:rsid w:val="0093364B"/>
    <w:rsid w:val="00933722"/>
    <w:rsid w:val="009337C7"/>
    <w:rsid w:val="00933980"/>
    <w:rsid w:val="009339ED"/>
    <w:rsid w:val="00933B19"/>
    <w:rsid w:val="00933D80"/>
    <w:rsid w:val="00933DB3"/>
    <w:rsid w:val="00933DF7"/>
    <w:rsid w:val="00933EE5"/>
    <w:rsid w:val="00933EFC"/>
    <w:rsid w:val="00933FFD"/>
    <w:rsid w:val="0093409D"/>
    <w:rsid w:val="009344C5"/>
    <w:rsid w:val="00934517"/>
    <w:rsid w:val="00934740"/>
    <w:rsid w:val="0093474E"/>
    <w:rsid w:val="009347FC"/>
    <w:rsid w:val="00934953"/>
    <w:rsid w:val="00934B5E"/>
    <w:rsid w:val="00934C25"/>
    <w:rsid w:val="00934C5C"/>
    <w:rsid w:val="00934CDE"/>
    <w:rsid w:val="00934DC0"/>
    <w:rsid w:val="00934E16"/>
    <w:rsid w:val="00935659"/>
    <w:rsid w:val="0093566B"/>
    <w:rsid w:val="00935758"/>
    <w:rsid w:val="00935777"/>
    <w:rsid w:val="009357EF"/>
    <w:rsid w:val="00935A10"/>
    <w:rsid w:val="00935A2F"/>
    <w:rsid w:val="00935AD7"/>
    <w:rsid w:val="00935B6F"/>
    <w:rsid w:val="00935BA3"/>
    <w:rsid w:val="00935C32"/>
    <w:rsid w:val="00935CE3"/>
    <w:rsid w:val="009360EE"/>
    <w:rsid w:val="00936425"/>
    <w:rsid w:val="009364B4"/>
    <w:rsid w:val="0093673F"/>
    <w:rsid w:val="00936A80"/>
    <w:rsid w:val="00936E62"/>
    <w:rsid w:val="00936E63"/>
    <w:rsid w:val="00936F50"/>
    <w:rsid w:val="00937037"/>
    <w:rsid w:val="00937043"/>
    <w:rsid w:val="009371C4"/>
    <w:rsid w:val="00937286"/>
    <w:rsid w:val="009374C3"/>
    <w:rsid w:val="00937509"/>
    <w:rsid w:val="00937580"/>
    <w:rsid w:val="00937587"/>
    <w:rsid w:val="009375BA"/>
    <w:rsid w:val="009375D4"/>
    <w:rsid w:val="00937C8B"/>
    <w:rsid w:val="00937E3E"/>
    <w:rsid w:val="00937F11"/>
    <w:rsid w:val="00937F3A"/>
    <w:rsid w:val="00940002"/>
    <w:rsid w:val="0094028C"/>
    <w:rsid w:val="009402D2"/>
    <w:rsid w:val="009403B5"/>
    <w:rsid w:val="00940451"/>
    <w:rsid w:val="00940478"/>
    <w:rsid w:val="009404AD"/>
    <w:rsid w:val="00940569"/>
    <w:rsid w:val="009405B4"/>
    <w:rsid w:val="0094066D"/>
    <w:rsid w:val="00940832"/>
    <w:rsid w:val="00940E26"/>
    <w:rsid w:val="00940FFD"/>
    <w:rsid w:val="00941167"/>
    <w:rsid w:val="0094117A"/>
    <w:rsid w:val="009413AD"/>
    <w:rsid w:val="0094158F"/>
    <w:rsid w:val="00941614"/>
    <w:rsid w:val="00941698"/>
    <w:rsid w:val="00941792"/>
    <w:rsid w:val="00941915"/>
    <w:rsid w:val="00941A6A"/>
    <w:rsid w:val="00941B02"/>
    <w:rsid w:val="00941BDE"/>
    <w:rsid w:val="00941C19"/>
    <w:rsid w:val="00941CC3"/>
    <w:rsid w:val="00941D28"/>
    <w:rsid w:val="00941E17"/>
    <w:rsid w:val="00941F06"/>
    <w:rsid w:val="009420F3"/>
    <w:rsid w:val="009421F9"/>
    <w:rsid w:val="0094224B"/>
    <w:rsid w:val="009422BD"/>
    <w:rsid w:val="00942342"/>
    <w:rsid w:val="0094245F"/>
    <w:rsid w:val="0094261A"/>
    <w:rsid w:val="0094266B"/>
    <w:rsid w:val="0094285B"/>
    <w:rsid w:val="009428C2"/>
    <w:rsid w:val="00942A43"/>
    <w:rsid w:val="00942A4A"/>
    <w:rsid w:val="00942B04"/>
    <w:rsid w:val="00942BAD"/>
    <w:rsid w:val="00942CA9"/>
    <w:rsid w:val="00942D0B"/>
    <w:rsid w:val="00942E29"/>
    <w:rsid w:val="00943061"/>
    <w:rsid w:val="009431F5"/>
    <w:rsid w:val="0094339A"/>
    <w:rsid w:val="009435E6"/>
    <w:rsid w:val="0094389E"/>
    <w:rsid w:val="00943A21"/>
    <w:rsid w:val="00943A6B"/>
    <w:rsid w:val="00943B22"/>
    <w:rsid w:val="00943B74"/>
    <w:rsid w:val="00943C0D"/>
    <w:rsid w:val="00943C3B"/>
    <w:rsid w:val="00943ED1"/>
    <w:rsid w:val="00943F90"/>
    <w:rsid w:val="00943FC0"/>
    <w:rsid w:val="009440B3"/>
    <w:rsid w:val="00944117"/>
    <w:rsid w:val="00944156"/>
    <w:rsid w:val="00944177"/>
    <w:rsid w:val="00944234"/>
    <w:rsid w:val="00944315"/>
    <w:rsid w:val="00944588"/>
    <w:rsid w:val="009445C0"/>
    <w:rsid w:val="009448C2"/>
    <w:rsid w:val="00944AB5"/>
    <w:rsid w:val="00944B1D"/>
    <w:rsid w:val="00944B69"/>
    <w:rsid w:val="00944C0B"/>
    <w:rsid w:val="00944D18"/>
    <w:rsid w:val="00944F54"/>
    <w:rsid w:val="0094506B"/>
    <w:rsid w:val="009454A9"/>
    <w:rsid w:val="00945508"/>
    <w:rsid w:val="00945744"/>
    <w:rsid w:val="009457EB"/>
    <w:rsid w:val="00945960"/>
    <w:rsid w:val="00945C90"/>
    <w:rsid w:val="00945E72"/>
    <w:rsid w:val="00945FC1"/>
    <w:rsid w:val="0094609C"/>
    <w:rsid w:val="009460E0"/>
    <w:rsid w:val="00946165"/>
    <w:rsid w:val="009461A8"/>
    <w:rsid w:val="009465B2"/>
    <w:rsid w:val="009465E4"/>
    <w:rsid w:val="009466DE"/>
    <w:rsid w:val="009466E0"/>
    <w:rsid w:val="0094673A"/>
    <w:rsid w:val="00946791"/>
    <w:rsid w:val="009468C0"/>
    <w:rsid w:val="00946A5E"/>
    <w:rsid w:val="00946DEA"/>
    <w:rsid w:val="00946E22"/>
    <w:rsid w:val="00946EEF"/>
    <w:rsid w:val="00946F92"/>
    <w:rsid w:val="00946F9E"/>
    <w:rsid w:val="0094715D"/>
    <w:rsid w:val="00947168"/>
    <w:rsid w:val="00947482"/>
    <w:rsid w:val="009475AA"/>
    <w:rsid w:val="0094774C"/>
    <w:rsid w:val="00947782"/>
    <w:rsid w:val="00947A02"/>
    <w:rsid w:val="00947AC5"/>
    <w:rsid w:val="00947B74"/>
    <w:rsid w:val="00947CDF"/>
    <w:rsid w:val="00947D8C"/>
    <w:rsid w:val="00947DA7"/>
    <w:rsid w:val="00947E84"/>
    <w:rsid w:val="00947F76"/>
    <w:rsid w:val="00947FC5"/>
    <w:rsid w:val="00950084"/>
    <w:rsid w:val="009501A8"/>
    <w:rsid w:val="009502F1"/>
    <w:rsid w:val="0095034F"/>
    <w:rsid w:val="0095052B"/>
    <w:rsid w:val="0095085E"/>
    <w:rsid w:val="00950990"/>
    <w:rsid w:val="00950A3E"/>
    <w:rsid w:val="00950CBF"/>
    <w:rsid w:val="00950D22"/>
    <w:rsid w:val="00950E4F"/>
    <w:rsid w:val="00950ECE"/>
    <w:rsid w:val="00951184"/>
    <w:rsid w:val="0095118E"/>
    <w:rsid w:val="009512D1"/>
    <w:rsid w:val="00951480"/>
    <w:rsid w:val="0095152F"/>
    <w:rsid w:val="0095153B"/>
    <w:rsid w:val="00951552"/>
    <w:rsid w:val="009515E5"/>
    <w:rsid w:val="0095168A"/>
    <w:rsid w:val="0095176A"/>
    <w:rsid w:val="009518CD"/>
    <w:rsid w:val="0095198B"/>
    <w:rsid w:val="00951B3A"/>
    <w:rsid w:val="00951C58"/>
    <w:rsid w:val="00951C8D"/>
    <w:rsid w:val="00951D37"/>
    <w:rsid w:val="00951FE1"/>
    <w:rsid w:val="0095211F"/>
    <w:rsid w:val="00952189"/>
    <w:rsid w:val="00952295"/>
    <w:rsid w:val="00952507"/>
    <w:rsid w:val="00952703"/>
    <w:rsid w:val="00952785"/>
    <w:rsid w:val="009527E9"/>
    <w:rsid w:val="009527FB"/>
    <w:rsid w:val="00952800"/>
    <w:rsid w:val="0095292C"/>
    <w:rsid w:val="0095293F"/>
    <w:rsid w:val="009529CD"/>
    <w:rsid w:val="00952A3A"/>
    <w:rsid w:val="00952AFC"/>
    <w:rsid w:val="00952B49"/>
    <w:rsid w:val="00952B7D"/>
    <w:rsid w:val="00952CDA"/>
    <w:rsid w:val="00952EE0"/>
    <w:rsid w:val="009531A7"/>
    <w:rsid w:val="009532F4"/>
    <w:rsid w:val="009533F2"/>
    <w:rsid w:val="009534F9"/>
    <w:rsid w:val="00953580"/>
    <w:rsid w:val="00953725"/>
    <w:rsid w:val="00953976"/>
    <w:rsid w:val="00953C3D"/>
    <w:rsid w:val="00953CC4"/>
    <w:rsid w:val="00953E15"/>
    <w:rsid w:val="00953F20"/>
    <w:rsid w:val="00954032"/>
    <w:rsid w:val="0095403C"/>
    <w:rsid w:val="009540D6"/>
    <w:rsid w:val="009541CE"/>
    <w:rsid w:val="009542F1"/>
    <w:rsid w:val="00954485"/>
    <w:rsid w:val="00954576"/>
    <w:rsid w:val="009545EB"/>
    <w:rsid w:val="00954642"/>
    <w:rsid w:val="009546D3"/>
    <w:rsid w:val="009548FC"/>
    <w:rsid w:val="00954A17"/>
    <w:rsid w:val="00954A45"/>
    <w:rsid w:val="00954A9C"/>
    <w:rsid w:val="00954DB2"/>
    <w:rsid w:val="00954E4C"/>
    <w:rsid w:val="0095509B"/>
    <w:rsid w:val="009550BF"/>
    <w:rsid w:val="00955173"/>
    <w:rsid w:val="00955233"/>
    <w:rsid w:val="00955266"/>
    <w:rsid w:val="00955322"/>
    <w:rsid w:val="0095556B"/>
    <w:rsid w:val="00955782"/>
    <w:rsid w:val="0095589D"/>
    <w:rsid w:val="0095589F"/>
    <w:rsid w:val="00955976"/>
    <w:rsid w:val="00955B9A"/>
    <w:rsid w:val="00955CEE"/>
    <w:rsid w:val="00955E2E"/>
    <w:rsid w:val="00955EDC"/>
    <w:rsid w:val="00956001"/>
    <w:rsid w:val="0095617A"/>
    <w:rsid w:val="00956264"/>
    <w:rsid w:val="009565B2"/>
    <w:rsid w:val="00956844"/>
    <w:rsid w:val="009568D2"/>
    <w:rsid w:val="00956926"/>
    <w:rsid w:val="00956A24"/>
    <w:rsid w:val="00956B80"/>
    <w:rsid w:val="00956CE5"/>
    <w:rsid w:val="00956DBA"/>
    <w:rsid w:val="00956EA1"/>
    <w:rsid w:val="00956EA5"/>
    <w:rsid w:val="009571E6"/>
    <w:rsid w:val="00957319"/>
    <w:rsid w:val="00957338"/>
    <w:rsid w:val="00957462"/>
    <w:rsid w:val="009574A3"/>
    <w:rsid w:val="009574BE"/>
    <w:rsid w:val="009574DD"/>
    <w:rsid w:val="0095751A"/>
    <w:rsid w:val="00957655"/>
    <w:rsid w:val="00957699"/>
    <w:rsid w:val="0095777F"/>
    <w:rsid w:val="0095785E"/>
    <w:rsid w:val="0095787A"/>
    <w:rsid w:val="009578C4"/>
    <w:rsid w:val="00957AEF"/>
    <w:rsid w:val="00957B1F"/>
    <w:rsid w:val="00957B58"/>
    <w:rsid w:val="00957C57"/>
    <w:rsid w:val="00957C63"/>
    <w:rsid w:val="00957D58"/>
    <w:rsid w:val="00957F8E"/>
    <w:rsid w:val="00957FC7"/>
    <w:rsid w:val="00960104"/>
    <w:rsid w:val="0096015B"/>
    <w:rsid w:val="00960290"/>
    <w:rsid w:val="0096033F"/>
    <w:rsid w:val="0096039C"/>
    <w:rsid w:val="009604E9"/>
    <w:rsid w:val="009606C6"/>
    <w:rsid w:val="009608DF"/>
    <w:rsid w:val="009608FF"/>
    <w:rsid w:val="00960B77"/>
    <w:rsid w:val="00960B90"/>
    <w:rsid w:val="00960B9C"/>
    <w:rsid w:val="00960BC8"/>
    <w:rsid w:val="00960BFA"/>
    <w:rsid w:val="00960D13"/>
    <w:rsid w:val="00960D16"/>
    <w:rsid w:val="00960D44"/>
    <w:rsid w:val="00960E0B"/>
    <w:rsid w:val="00960E1F"/>
    <w:rsid w:val="00961123"/>
    <w:rsid w:val="0096131F"/>
    <w:rsid w:val="0096134E"/>
    <w:rsid w:val="0096138C"/>
    <w:rsid w:val="009614C0"/>
    <w:rsid w:val="00961581"/>
    <w:rsid w:val="009616C3"/>
    <w:rsid w:val="009618A5"/>
    <w:rsid w:val="00961A63"/>
    <w:rsid w:val="00961A65"/>
    <w:rsid w:val="00961B27"/>
    <w:rsid w:val="00961D88"/>
    <w:rsid w:val="00961DAB"/>
    <w:rsid w:val="00961FC9"/>
    <w:rsid w:val="009621A3"/>
    <w:rsid w:val="00962232"/>
    <w:rsid w:val="009623E4"/>
    <w:rsid w:val="009623EF"/>
    <w:rsid w:val="00962402"/>
    <w:rsid w:val="00962437"/>
    <w:rsid w:val="0096273C"/>
    <w:rsid w:val="00962868"/>
    <w:rsid w:val="0096299C"/>
    <w:rsid w:val="00962ABF"/>
    <w:rsid w:val="00962B85"/>
    <w:rsid w:val="00962CEC"/>
    <w:rsid w:val="00962D15"/>
    <w:rsid w:val="00962F3E"/>
    <w:rsid w:val="009630AD"/>
    <w:rsid w:val="0096341E"/>
    <w:rsid w:val="009634BD"/>
    <w:rsid w:val="0096357C"/>
    <w:rsid w:val="00963656"/>
    <w:rsid w:val="00963674"/>
    <w:rsid w:val="009637B8"/>
    <w:rsid w:val="009637D1"/>
    <w:rsid w:val="009637E1"/>
    <w:rsid w:val="0096391E"/>
    <w:rsid w:val="00963AAE"/>
    <w:rsid w:val="00963AD5"/>
    <w:rsid w:val="00963B93"/>
    <w:rsid w:val="00963C2C"/>
    <w:rsid w:val="00963E0E"/>
    <w:rsid w:val="00963EB2"/>
    <w:rsid w:val="0096405D"/>
    <w:rsid w:val="009644AE"/>
    <w:rsid w:val="00964593"/>
    <w:rsid w:val="009647D1"/>
    <w:rsid w:val="009647E7"/>
    <w:rsid w:val="0096499F"/>
    <w:rsid w:val="00964B8B"/>
    <w:rsid w:val="00964B99"/>
    <w:rsid w:val="00964CDE"/>
    <w:rsid w:val="00964E35"/>
    <w:rsid w:val="00964FDE"/>
    <w:rsid w:val="0096509B"/>
    <w:rsid w:val="00965296"/>
    <w:rsid w:val="0096542A"/>
    <w:rsid w:val="0096546E"/>
    <w:rsid w:val="00965490"/>
    <w:rsid w:val="009656CE"/>
    <w:rsid w:val="009658FD"/>
    <w:rsid w:val="009659A2"/>
    <w:rsid w:val="00965A1B"/>
    <w:rsid w:val="00965C74"/>
    <w:rsid w:val="00965D00"/>
    <w:rsid w:val="00965D22"/>
    <w:rsid w:val="00965E52"/>
    <w:rsid w:val="00965FA4"/>
    <w:rsid w:val="00965FC8"/>
    <w:rsid w:val="00965FEB"/>
    <w:rsid w:val="009660CD"/>
    <w:rsid w:val="009662A1"/>
    <w:rsid w:val="0096646B"/>
    <w:rsid w:val="009666D1"/>
    <w:rsid w:val="0096674A"/>
    <w:rsid w:val="0096683F"/>
    <w:rsid w:val="00966867"/>
    <w:rsid w:val="009669B6"/>
    <w:rsid w:val="00966B5A"/>
    <w:rsid w:val="00966D35"/>
    <w:rsid w:val="00966E77"/>
    <w:rsid w:val="009671EF"/>
    <w:rsid w:val="00967220"/>
    <w:rsid w:val="00967362"/>
    <w:rsid w:val="00967386"/>
    <w:rsid w:val="009674FE"/>
    <w:rsid w:val="009677D8"/>
    <w:rsid w:val="009677F1"/>
    <w:rsid w:val="00967843"/>
    <w:rsid w:val="009679F1"/>
    <w:rsid w:val="00967AB6"/>
    <w:rsid w:val="00967C60"/>
    <w:rsid w:val="00967DA3"/>
    <w:rsid w:val="00967DBB"/>
    <w:rsid w:val="0097002E"/>
    <w:rsid w:val="009700BE"/>
    <w:rsid w:val="0097010A"/>
    <w:rsid w:val="00970341"/>
    <w:rsid w:val="00970496"/>
    <w:rsid w:val="00970536"/>
    <w:rsid w:val="00970610"/>
    <w:rsid w:val="009706D5"/>
    <w:rsid w:val="00970730"/>
    <w:rsid w:val="0097078E"/>
    <w:rsid w:val="009707E8"/>
    <w:rsid w:val="009707E9"/>
    <w:rsid w:val="00970945"/>
    <w:rsid w:val="00970B54"/>
    <w:rsid w:val="00970E4C"/>
    <w:rsid w:val="00970E88"/>
    <w:rsid w:val="00970F4B"/>
    <w:rsid w:val="00970F85"/>
    <w:rsid w:val="00970FBA"/>
    <w:rsid w:val="00971312"/>
    <w:rsid w:val="009713C5"/>
    <w:rsid w:val="00971506"/>
    <w:rsid w:val="00971535"/>
    <w:rsid w:val="0097166D"/>
    <w:rsid w:val="0097168C"/>
    <w:rsid w:val="00971776"/>
    <w:rsid w:val="009717E9"/>
    <w:rsid w:val="00971829"/>
    <w:rsid w:val="00971A45"/>
    <w:rsid w:val="00971C85"/>
    <w:rsid w:val="00971E6E"/>
    <w:rsid w:val="009722D9"/>
    <w:rsid w:val="009722EC"/>
    <w:rsid w:val="00972301"/>
    <w:rsid w:val="009724F9"/>
    <w:rsid w:val="00972522"/>
    <w:rsid w:val="0097264E"/>
    <w:rsid w:val="00972706"/>
    <w:rsid w:val="00972838"/>
    <w:rsid w:val="0097285A"/>
    <w:rsid w:val="00972954"/>
    <w:rsid w:val="00972B65"/>
    <w:rsid w:val="00972C89"/>
    <w:rsid w:val="00972F2B"/>
    <w:rsid w:val="009730A7"/>
    <w:rsid w:val="009731C6"/>
    <w:rsid w:val="0097322B"/>
    <w:rsid w:val="0097334F"/>
    <w:rsid w:val="009734CE"/>
    <w:rsid w:val="00973788"/>
    <w:rsid w:val="0097385B"/>
    <w:rsid w:val="00973965"/>
    <w:rsid w:val="00973B50"/>
    <w:rsid w:val="00973BCC"/>
    <w:rsid w:val="00973DDE"/>
    <w:rsid w:val="00973EEA"/>
    <w:rsid w:val="00973FB6"/>
    <w:rsid w:val="00974078"/>
    <w:rsid w:val="00974108"/>
    <w:rsid w:val="0097412D"/>
    <w:rsid w:val="00974178"/>
    <w:rsid w:val="009745D9"/>
    <w:rsid w:val="0097462E"/>
    <w:rsid w:val="00974707"/>
    <w:rsid w:val="00974A59"/>
    <w:rsid w:val="00974B08"/>
    <w:rsid w:val="00974E8C"/>
    <w:rsid w:val="00974F0D"/>
    <w:rsid w:val="0097536B"/>
    <w:rsid w:val="00975445"/>
    <w:rsid w:val="009756B9"/>
    <w:rsid w:val="0097575C"/>
    <w:rsid w:val="0097588C"/>
    <w:rsid w:val="009758BF"/>
    <w:rsid w:val="009758F6"/>
    <w:rsid w:val="00975D1A"/>
    <w:rsid w:val="00975D94"/>
    <w:rsid w:val="00975FC4"/>
    <w:rsid w:val="00976046"/>
    <w:rsid w:val="009761A5"/>
    <w:rsid w:val="009761B3"/>
    <w:rsid w:val="00976200"/>
    <w:rsid w:val="0097653F"/>
    <w:rsid w:val="009768E8"/>
    <w:rsid w:val="00976A83"/>
    <w:rsid w:val="00976C63"/>
    <w:rsid w:val="009770AD"/>
    <w:rsid w:val="009770C8"/>
    <w:rsid w:val="00977181"/>
    <w:rsid w:val="00977219"/>
    <w:rsid w:val="009772F1"/>
    <w:rsid w:val="009773DD"/>
    <w:rsid w:val="00977539"/>
    <w:rsid w:val="00977557"/>
    <w:rsid w:val="009775E6"/>
    <w:rsid w:val="009775E7"/>
    <w:rsid w:val="009776E7"/>
    <w:rsid w:val="0097774E"/>
    <w:rsid w:val="009778A5"/>
    <w:rsid w:val="00977AE9"/>
    <w:rsid w:val="00977B15"/>
    <w:rsid w:val="00977B4E"/>
    <w:rsid w:val="00977CC4"/>
    <w:rsid w:val="00977D40"/>
    <w:rsid w:val="00977D6C"/>
    <w:rsid w:val="00977EA6"/>
    <w:rsid w:val="00977F29"/>
    <w:rsid w:val="00980064"/>
    <w:rsid w:val="0098048D"/>
    <w:rsid w:val="00980675"/>
    <w:rsid w:val="00980756"/>
    <w:rsid w:val="00980837"/>
    <w:rsid w:val="00980A31"/>
    <w:rsid w:val="00980A5A"/>
    <w:rsid w:val="00980AA3"/>
    <w:rsid w:val="00980B99"/>
    <w:rsid w:val="00980E0E"/>
    <w:rsid w:val="00980F1F"/>
    <w:rsid w:val="00980F75"/>
    <w:rsid w:val="00981316"/>
    <w:rsid w:val="009818A2"/>
    <w:rsid w:val="009818F5"/>
    <w:rsid w:val="00981AA9"/>
    <w:rsid w:val="00981E57"/>
    <w:rsid w:val="00981E6A"/>
    <w:rsid w:val="00981F02"/>
    <w:rsid w:val="0098231D"/>
    <w:rsid w:val="009823AB"/>
    <w:rsid w:val="00982404"/>
    <w:rsid w:val="0098244C"/>
    <w:rsid w:val="00982768"/>
    <w:rsid w:val="009828D9"/>
    <w:rsid w:val="00982B20"/>
    <w:rsid w:val="00982C6C"/>
    <w:rsid w:val="00982C71"/>
    <w:rsid w:val="00982CB9"/>
    <w:rsid w:val="00982E86"/>
    <w:rsid w:val="00982EC8"/>
    <w:rsid w:val="00982F23"/>
    <w:rsid w:val="0098313F"/>
    <w:rsid w:val="0098318B"/>
    <w:rsid w:val="00983203"/>
    <w:rsid w:val="0098344E"/>
    <w:rsid w:val="0098378E"/>
    <w:rsid w:val="00983A88"/>
    <w:rsid w:val="00983AC1"/>
    <w:rsid w:val="00983C3B"/>
    <w:rsid w:val="00984097"/>
    <w:rsid w:val="00984102"/>
    <w:rsid w:val="009842C7"/>
    <w:rsid w:val="009842D1"/>
    <w:rsid w:val="009843E6"/>
    <w:rsid w:val="00984470"/>
    <w:rsid w:val="009844B3"/>
    <w:rsid w:val="00984882"/>
    <w:rsid w:val="00984A26"/>
    <w:rsid w:val="00984AD8"/>
    <w:rsid w:val="00984AE2"/>
    <w:rsid w:val="00984B0A"/>
    <w:rsid w:val="00984C10"/>
    <w:rsid w:val="00984C5B"/>
    <w:rsid w:val="00984E6A"/>
    <w:rsid w:val="00984E84"/>
    <w:rsid w:val="00984EE2"/>
    <w:rsid w:val="00984F8D"/>
    <w:rsid w:val="00985338"/>
    <w:rsid w:val="009853E6"/>
    <w:rsid w:val="009854F0"/>
    <w:rsid w:val="009855F4"/>
    <w:rsid w:val="00985754"/>
    <w:rsid w:val="00985946"/>
    <w:rsid w:val="009859BB"/>
    <w:rsid w:val="00985BB0"/>
    <w:rsid w:val="00985DDC"/>
    <w:rsid w:val="00985F30"/>
    <w:rsid w:val="00985F96"/>
    <w:rsid w:val="009864CB"/>
    <w:rsid w:val="009864E8"/>
    <w:rsid w:val="0098652B"/>
    <w:rsid w:val="0098659D"/>
    <w:rsid w:val="009865C5"/>
    <w:rsid w:val="00986D90"/>
    <w:rsid w:val="00986FC1"/>
    <w:rsid w:val="009870C2"/>
    <w:rsid w:val="00987167"/>
    <w:rsid w:val="00987175"/>
    <w:rsid w:val="009873EC"/>
    <w:rsid w:val="0098740C"/>
    <w:rsid w:val="009875ED"/>
    <w:rsid w:val="00987858"/>
    <w:rsid w:val="00987B09"/>
    <w:rsid w:val="00987B59"/>
    <w:rsid w:val="00990138"/>
    <w:rsid w:val="0099027A"/>
    <w:rsid w:val="00990299"/>
    <w:rsid w:val="00990311"/>
    <w:rsid w:val="0099057D"/>
    <w:rsid w:val="009905C9"/>
    <w:rsid w:val="009905FA"/>
    <w:rsid w:val="00990614"/>
    <w:rsid w:val="00990679"/>
    <w:rsid w:val="00990797"/>
    <w:rsid w:val="00990D8A"/>
    <w:rsid w:val="00990EFB"/>
    <w:rsid w:val="00990FD6"/>
    <w:rsid w:val="00991002"/>
    <w:rsid w:val="009911A9"/>
    <w:rsid w:val="0099133A"/>
    <w:rsid w:val="009914E3"/>
    <w:rsid w:val="00991533"/>
    <w:rsid w:val="0099185F"/>
    <w:rsid w:val="00991909"/>
    <w:rsid w:val="00991CCA"/>
    <w:rsid w:val="00991E49"/>
    <w:rsid w:val="0099205B"/>
    <w:rsid w:val="009921AB"/>
    <w:rsid w:val="00992212"/>
    <w:rsid w:val="00992497"/>
    <w:rsid w:val="00992508"/>
    <w:rsid w:val="00992558"/>
    <w:rsid w:val="009925D4"/>
    <w:rsid w:val="009925F0"/>
    <w:rsid w:val="009926B5"/>
    <w:rsid w:val="009927EC"/>
    <w:rsid w:val="00992858"/>
    <w:rsid w:val="00992D28"/>
    <w:rsid w:val="00992E89"/>
    <w:rsid w:val="009930BD"/>
    <w:rsid w:val="00993172"/>
    <w:rsid w:val="0099347C"/>
    <w:rsid w:val="009934E7"/>
    <w:rsid w:val="009935F4"/>
    <w:rsid w:val="0099363E"/>
    <w:rsid w:val="00993771"/>
    <w:rsid w:val="00993893"/>
    <w:rsid w:val="00993937"/>
    <w:rsid w:val="00993AB8"/>
    <w:rsid w:val="00993C66"/>
    <w:rsid w:val="00993CB1"/>
    <w:rsid w:val="00993D15"/>
    <w:rsid w:val="00993E3D"/>
    <w:rsid w:val="0099405A"/>
    <w:rsid w:val="00994202"/>
    <w:rsid w:val="0099425A"/>
    <w:rsid w:val="0099449F"/>
    <w:rsid w:val="009944A5"/>
    <w:rsid w:val="009945B4"/>
    <w:rsid w:val="00994781"/>
    <w:rsid w:val="00994A39"/>
    <w:rsid w:val="00994AB7"/>
    <w:rsid w:val="00994B69"/>
    <w:rsid w:val="00994C28"/>
    <w:rsid w:val="00994EE9"/>
    <w:rsid w:val="009950C4"/>
    <w:rsid w:val="009951A2"/>
    <w:rsid w:val="009951BC"/>
    <w:rsid w:val="0099534C"/>
    <w:rsid w:val="009953BB"/>
    <w:rsid w:val="009953CF"/>
    <w:rsid w:val="00995495"/>
    <w:rsid w:val="009955EC"/>
    <w:rsid w:val="00995608"/>
    <w:rsid w:val="0099560B"/>
    <w:rsid w:val="0099584A"/>
    <w:rsid w:val="00995E0E"/>
    <w:rsid w:val="00995E2F"/>
    <w:rsid w:val="00995E5A"/>
    <w:rsid w:val="00995E89"/>
    <w:rsid w:val="00996127"/>
    <w:rsid w:val="009965F5"/>
    <w:rsid w:val="0099671F"/>
    <w:rsid w:val="009969C2"/>
    <w:rsid w:val="00996A6F"/>
    <w:rsid w:val="00996B76"/>
    <w:rsid w:val="00996B90"/>
    <w:rsid w:val="00996BB5"/>
    <w:rsid w:val="00996BEE"/>
    <w:rsid w:val="00996C46"/>
    <w:rsid w:val="00996D07"/>
    <w:rsid w:val="00997071"/>
    <w:rsid w:val="009974E7"/>
    <w:rsid w:val="00997585"/>
    <w:rsid w:val="00997691"/>
    <w:rsid w:val="0099772D"/>
    <w:rsid w:val="00997BB1"/>
    <w:rsid w:val="00997C71"/>
    <w:rsid w:val="00997EB2"/>
    <w:rsid w:val="00997FF8"/>
    <w:rsid w:val="009A01CD"/>
    <w:rsid w:val="009A0201"/>
    <w:rsid w:val="009A023F"/>
    <w:rsid w:val="009A026E"/>
    <w:rsid w:val="009A0440"/>
    <w:rsid w:val="009A0AB1"/>
    <w:rsid w:val="009A0C60"/>
    <w:rsid w:val="009A0CC0"/>
    <w:rsid w:val="009A0D25"/>
    <w:rsid w:val="009A0D60"/>
    <w:rsid w:val="009A0E24"/>
    <w:rsid w:val="009A11FD"/>
    <w:rsid w:val="009A130C"/>
    <w:rsid w:val="009A145F"/>
    <w:rsid w:val="009A1645"/>
    <w:rsid w:val="009A16F6"/>
    <w:rsid w:val="009A1850"/>
    <w:rsid w:val="009A1B38"/>
    <w:rsid w:val="009A1B90"/>
    <w:rsid w:val="009A1C04"/>
    <w:rsid w:val="009A1C16"/>
    <w:rsid w:val="009A1C1F"/>
    <w:rsid w:val="009A1CAC"/>
    <w:rsid w:val="009A21F5"/>
    <w:rsid w:val="009A261F"/>
    <w:rsid w:val="009A2620"/>
    <w:rsid w:val="009A26F7"/>
    <w:rsid w:val="009A272B"/>
    <w:rsid w:val="009A276A"/>
    <w:rsid w:val="009A28F7"/>
    <w:rsid w:val="009A2903"/>
    <w:rsid w:val="009A29D9"/>
    <w:rsid w:val="009A2ABD"/>
    <w:rsid w:val="009A2BCB"/>
    <w:rsid w:val="009A2BD4"/>
    <w:rsid w:val="009A2C95"/>
    <w:rsid w:val="009A3038"/>
    <w:rsid w:val="009A30D4"/>
    <w:rsid w:val="009A318E"/>
    <w:rsid w:val="009A319A"/>
    <w:rsid w:val="009A329C"/>
    <w:rsid w:val="009A3335"/>
    <w:rsid w:val="009A336F"/>
    <w:rsid w:val="009A3384"/>
    <w:rsid w:val="009A34EE"/>
    <w:rsid w:val="009A3714"/>
    <w:rsid w:val="009A37D5"/>
    <w:rsid w:val="009A37F3"/>
    <w:rsid w:val="009A37F4"/>
    <w:rsid w:val="009A3A75"/>
    <w:rsid w:val="009A3AD0"/>
    <w:rsid w:val="009A3E30"/>
    <w:rsid w:val="009A3E4C"/>
    <w:rsid w:val="009A4043"/>
    <w:rsid w:val="009A42A6"/>
    <w:rsid w:val="009A42DE"/>
    <w:rsid w:val="009A460D"/>
    <w:rsid w:val="009A4611"/>
    <w:rsid w:val="009A463F"/>
    <w:rsid w:val="009A46B4"/>
    <w:rsid w:val="009A4715"/>
    <w:rsid w:val="009A48D6"/>
    <w:rsid w:val="009A49FB"/>
    <w:rsid w:val="009A4A29"/>
    <w:rsid w:val="009A4A97"/>
    <w:rsid w:val="009A4ACA"/>
    <w:rsid w:val="009A4BB1"/>
    <w:rsid w:val="009A4C4E"/>
    <w:rsid w:val="009A4C5C"/>
    <w:rsid w:val="009A4D1C"/>
    <w:rsid w:val="009A4D49"/>
    <w:rsid w:val="009A4E51"/>
    <w:rsid w:val="009A4F17"/>
    <w:rsid w:val="009A506C"/>
    <w:rsid w:val="009A51E8"/>
    <w:rsid w:val="009A5412"/>
    <w:rsid w:val="009A573E"/>
    <w:rsid w:val="009A5771"/>
    <w:rsid w:val="009A5B71"/>
    <w:rsid w:val="009A5C5F"/>
    <w:rsid w:val="009A5D00"/>
    <w:rsid w:val="009A5DA0"/>
    <w:rsid w:val="009A5EF3"/>
    <w:rsid w:val="009A611C"/>
    <w:rsid w:val="009A6347"/>
    <w:rsid w:val="009A63CB"/>
    <w:rsid w:val="009A691D"/>
    <w:rsid w:val="009A69E7"/>
    <w:rsid w:val="009A6C21"/>
    <w:rsid w:val="009A6D3F"/>
    <w:rsid w:val="009A701C"/>
    <w:rsid w:val="009A723D"/>
    <w:rsid w:val="009A759B"/>
    <w:rsid w:val="009A75FF"/>
    <w:rsid w:val="009A7762"/>
    <w:rsid w:val="009A78B9"/>
    <w:rsid w:val="009A7B41"/>
    <w:rsid w:val="009A7C1F"/>
    <w:rsid w:val="009A7E48"/>
    <w:rsid w:val="009A7EDB"/>
    <w:rsid w:val="009B027B"/>
    <w:rsid w:val="009B0346"/>
    <w:rsid w:val="009B0364"/>
    <w:rsid w:val="009B04F6"/>
    <w:rsid w:val="009B0569"/>
    <w:rsid w:val="009B068D"/>
    <w:rsid w:val="009B06A9"/>
    <w:rsid w:val="009B06AE"/>
    <w:rsid w:val="009B0715"/>
    <w:rsid w:val="009B0A67"/>
    <w:rsid w:val="009B0CEF"/>
    <w:rsid w:val="009B0CF5"/>
    <w:rsid w:val="009B0DE6"/>
    <w:rsid w:val="009B0E87"/>
    <w:rsid w:val="009B0E9A"/>
    <w:rsid w:val="009B0ED4"/>
    <w:rsid w:val="009B0F0C"/>
    <w:rsid w:val="009B0FBD"/>
    <w:rsid w:val="009B1090"/>
    <w:rsid w:val="009B129C"/>
    <w:rsid w:val="009B12B2"/>
    <w:rsid w:val="009B1329"/>
    <w:rsid w:val="009B1330"/>
    <w:rsid w:val="009B14E5"/>
    <w:rsid w:val="009B150B"/>
    <w:rsid w:val="009B161B"/>
    <w:rsid w:val="009B1B6F"/>
    <w:rsid w:val="009B1C84"/>
    <w:rsid w:val="009B1CE6"/>
    <w:rsid w:val="009B1D7F"/>
    <w:rsid w:val="009B1F3E"/>
    <w:rsid w:val="009B211D"/>
    <w:rsid w:val="009B2551"/>
    <w:rsid w:val="009B2675"/>
    <w:rsid w:val="009B276D"/>
    <w:rsid w:val="009B28BF"/>
    <w:rsid w:val="009B2919"/>
    <w:rsid w:val="009B29E9"/>
    <w:rsid w:val="009B2BA7"/>
    <w:rsid w:val="009B2CEF"/>
    <w:rsid w:val="009B2E60"/>
    <w:rsid w:val="009B30C5"/>
    <w:rsid w:val="009B315F"/>
    <w:rsid w:val="009B323F"/>
    <w:rsid w:val="009B3355"/>
    <w:rsid w:val="009B350E"/>
    <w:rsid w:val="009B361B"/>
    <w:rsid w:val="009B368F"/>
    <w:rsid w:val="009B373F"/>
    <w:rsid w:val="009B3771"/>
    <w:rsid w:val="009B3772"/>
    <w:rsid w:val="009B380B"/>
    <w:rsid w:val="009B382F"/>
    <w:rsid w:val="009B3999"/>
    <w:rsid w:val="009B39BB"/>
    <w:rsid w:val="009B3A38"/>
    <w:rsid w:val="009B3B0B"/>
    <w:rsid w:val="009B3CEA"/>
    <w:rsid w:val="009B3D97"/>
    <w:rsid w:val="009B3DF8"/>
    <w:rsid w:val="009B3E53"/>
    <w:rsid w:val="009B3E92"/>
    <w:rsid w:val="009B4127"/>
    <w:rsid w:val="009B41F7"/>
    <w:rsid w:val="009B4332"/>
    <w:rsid w:val="009B43BA"/>
    <w:rsid w:val="009B4530"/>
    <w:rsid w:val="009B4554"/>
    <w:rsid w:val="009B49CC"/>
    <w:rsid w:val="009B49E7"/>
    <w:rsid w:val="009B49F9"/>
    <w:rsid w:val="009B4A02"/>
    <w:rsid w:val="009B4B0A"/>
    <w:rsid w:val="009B4DC3"/>
    <w:rsid w:val="009B4F4A"/>
    <w:rsid w:val="009B4F4E"/>
    <w:rsid w:val="009B5187"/>
    <w:rsid w:val="009B51A7"/>
    <w:rsid w:val="009B5336"/>
    <w:rsid w:val="009B556F"/>
    <w:rsid w:val="009B560D"/>
    <w:rsid w:val="009B56AB"/>
    <w:rsid w:val="009B56D6"/>
    <w:rsid w:val="009B5B58"/>
    <w:rsid w:val="009B5DD8"/>
    <w:rsid w:val="009B60D7"/>
    <w:rsid w:val="009B60FD"/>
    <w:rsid w:val="009B61E8"/>
    <w:rsid w:val="009B61F4"/>
    <w:rsid w:val="009B6290"/>
    <w:rsid w:val="009B641B"/>
    <w:rsid w:val="009B64CE"/>
    <w:rsid w:val="009B661B"/>
    <w:rsid w:val="009B6625"/>
    <w:rsid w:val="009B690F"/>
    <w:rsid w:val="009B693A"/>
    <w:rsid w:val="009B699B"/>
    <w:rsid w:val="009B69E5"/>
    <w:rsid w:val="009B6A4C"/>
    <w:rsid w:val="009B6AB0"/>
    <w:rsid w:val="009B6B4A"/>
    <w:rsid w:val="009B6B54"/>
    <w:rsid w:val="009B6CD2"/>
    <w:rsid w:val="009B6D63"/>
    <w:rsid w:val="009B6D8C"/>
    <w:rsid w:val="009B7013"/>
    <w:rsid w:val="009B70AC"/>
    <w:rsid w:val="009B70D3"/>
    <w:rsid w:val="009B70D5"/>
    <w:rsid w:val="009B7282"/>
    <w:rsid w:val="009B734B"/>
    <w:rsid w:val="009B7370"/>
    <w:rsid w:val="009B7440"/>
    <w:rsid w:val="009B75D2"/>
    <w:rsid w:val="009B75E9"/>
    <w:rsid w:val="009B7A47"/>
    <w:rsid w:val="009B7AB9"/>
    <w:rsid w:val="009B7B6A"/>
    <w:rsid w:val="009B7BEC"/>
    <w:rsid w:val="009B7C97"/>
    <w:rsid w:val="009B7CDF"/>
    <w:rsid w:val="009B7D9B"/>
    <w:rsid w:val="009B7F81"/>
    <w:rsid w:val="009C0204"/>
    <w:rsid w:val="009C0300"/>
    <w:rsid w:val="009C05B8"/>
    <w:rsid w:val="009C06DC"/>
    <w:rsid w:val="009C098E"/>
    <w:rsid w:val="009C0B2D"/>
    <w:rsid w:val="009C0BBB"/>
    <w:rsid w:val="009C0D96"/>
    <w:rsid w:val="009C0DAA"/>
    <w:rsid w:val="009C0DAE"/>
    <w:rsid w:val="009C0EC4"/>
    <w:rsid w:val="009C0F29"/>
    <w:rsid w:val="009C1018"/>
    <w:rsid w:val="009C12FD"/>
    <w:rsid w:val="009C1318"/>
    <w:rsid w:val="009C135A"/>
    <w:rsid w:val="009C13EE"/>
    <w:rsid w:val="009C1520"/>
    <w:rsid w:val="009C172B"/>
    <w:rsid w:val="009C1772"/>
    <w:rsid w:val="009C1814"/>
    <w:rsid w:val="009C1E10"/>
    <w:rsid w:val="009C1F16"/>
    <w:rsid w:val="009C1F57"/>
    <w:rsid w:val="009C1FAD"/>
    <w:rsid w:val="009C1FBE"/>
    <w:rsid w:val="009C2038"/>
    <w:rsid w:val="009C2088"/>
    <w:rsid w:val="009C20D4"/>
    <w:rsid w:val="009C2285"/>
    <w:rsid w:val="009C2298"/>
    <w:rsid w:val="009C22E8"/>
    <w:rsid w:val="009C2757"/>
    <w:rsid w:val="009C28DB"/>
    <w:rsid w:val="009C29CB"/>
    <w:rsid w:val="009C2B30"/>
    <w:rsid w:val="009C2C27"/>
    <w:rsid w:val="009C2CBA"/>
    <w:rsid w:val="009C2D6A"/>
    <w:rsid w:val="009C2D94"/>
    <w:rsid w:val="009C2DE8"/>
    <w:rsid w:val="009C3187"/>
    <w:rsid w:val="009C34CD"/>
    <w:rsid w:val="009C34D3"/>
    <w:rsid w:val="009C3547"/>
    <w:rsid w:val="009C3730"/>
    <w:rsid w:val="009C38BC"/>
    <w:rsid w:val="009C38EA"/>
    <w:rsid w:val="009C3D18"/>
    <w:rsid w:val="009C3D6A"/>
    <w:rsid w:val="009C3DBE"/>
    <w:rsid w:val="009C3F52"/>
    <w:rsid w:val="009C42E1"/>
    <w:rsid w:val="009C4461"/>
    <w:rsid w:val="009C456C"/>
    <w:rsid w:val="009C461E"/>
    <w:rsid w:val="009C472D"/>
    <w:rsid w:val="009C490F"/>
    <w:rsid w:val="009C4984"/>
    <w:rsid w:val="009C4B26"/>
    <w:rsid w:val="009C4B99"/>
    <w:rsid w:val="009C4D00"/>
    <w:rsid w:val="009C4D08"/>
    <w:rsid w:val="009C5083"/>
    <w:rsid w:val="009C5098"/>
    <w:rsid w:val="009C5169"/>
    <w:rsid w:val="009C51A7"/>
    <w:rsid w:val="009C5506"/>
    <w:rsid w:val="009C5574"/>
    <w:rsid w:val="009C5586"/>
    <w:rsid w:val="009C57BE"/>
    <w:rsid w:val="009C5A4C"/>
    <w:rsid w:val="009C5A86"/>
    <w:rsid w:val="009C5AF6"/>
    <w:rsid w:val="009C5C3C"/>
    <w:rsid w:val="009C5D0F"/>
    <w:rsid w:val="009C5D10"/>
    <w:rsid w:val="009C62B5"/>
    <w:rsid w:val="009C62ED"/>
    <w:rsid w:val="009C646E"/>
    <w:rsid w:val="009C65BA"/>
    <w:rsid w:val="009C6679"/>
    <w:rsid w:val="009C67BB"/>
    <w:rsid w:val="009C6809"/>
    <w:rsid w:val="009C6872"/>
    <w:rsid w:val="009C6935"/>
    <w:rsid w:val="009C6A39"/>
    <w:rsid w:val="009C6BD1"/>
    <w:rsid w:val="009C6CCF"/>
    <w:rsid w:val="009C6D3F"/>
    <w:rsid w:val="009C6E30"/>
    <w:rsid w:val="009C6FBE"/>
    <w:rsid w:val="009C6FDB"/>
    <w:rsid w:val="009C707E"/>
    <w:rsid w:val="009C72C1"/>
    <w:rsid w:val="009C7312"/>
    <w:rsid w:val="009C75F8"/>
    <w:rsid w:val="009C76CA"/>
    <w:rsid w:val="009C77A7"/>
    <w:rsid w:val="009C7A06"/>
    <w:rsid w:val="009C7A29"/>
    <w:rsid w:val="009C7A37"/>
    <w:rsid w:val="009C7B67"/>
    <w:rsid w:val="009C7B73"/>
    <w:rsid w:val="009C7C51"/>
    <w:rsid w:val="009C7CAD"/>
    <w:rsid w:val="009C7CE5"/>
    <w:rsid w:val="009C7DA1"/>
    <w:rsid w:val="009C7E13"/>
    <w:rsid w:val="009C7F58"/>
    <w:rsid w:val="009C7FD7"/>
    <w:rsid w:val="009D00B6"/>
    <w:rsid w:val="009D0442"/>
    <w:rsid w:val="009D065A"/>
    <w:rsid w:val="009D0748"/>
    <w:rsid w:val="009D08F0"/>
    <w:rsid w:val="009D094E"/>
    <w:rsid w:val="009D0D32"/>
    <w:rsid w:val="009D0DE1"/>
    <w:rsid w:val="009D103F"/>
    <w:rsid w:val="009D10CF"/>
    <w:rsid w:val="009D10FE"/>
    <w:rsid w:val="009D12B5"/>
    <w:rsid w:val="009D132A"/>
    <w:rsid w:val="009D158B"/>
    <w:rsid w:val="009D1822"/>
    <w:rsid w:val="009D18A1"/>
    <w:rsid w:val="009D198E"/>
    <w:rsid w:val="009D1A4D"/>
    <w:rsid w:val="009D1A50"/>
    <w:rsid w:val="009D1AD5"/>
    <w:rsid w:val="009D1E87"/>
    <w:rsid w:val="009D1E90"/>
    <w:rsid w:val="009D1FFD"/>
    <w:rsid w:val="009D20C9"/>
    <w:rsid w:val="009D20F4"/>
    <w:rsid w:val="009D21C1"/>
    <w:rsid w:val="009D22C0"/>
    <w:rsid w:val="009D25CF"/>
    <w:rsid w:val="009D27F2"/>
    <w:rsid w:val="009D2864"/>
    <w:rsid w:val="009D2BD9"/>
    <w:rsid w:val="009D2C19"/>
    <w:rsid w:val="009D2DF8"/>
    <w:rsid w:val="009D2FAF"/>
    <w:rsid w:val="009D3102"/>
    <w:rsid w:val="009D314D"/>
    <w:rsid w:val="009D32A9"/>
    <w:rsid w:val="009D3484"/>
    <w:rsid w:val="009D356B"/>
    <w:rsid w:val="009D3624"/>
    <w:rsid w:val="009D37A0"/>
    <w:rsid w:val="009D37AA"/>
    <w:rsid w:val="009D3966"/>
    <w:rsid w:val="009D3A85"/>
    <w:rsid w:val="009D3C7B"/>
    <w:rsid w:val="009D3CF7"/>
    <w:rsid w:val="009D3D5C"/>
    <w:rsid w:val="009D40EC"/>
    <w:rsid w:val="009D427C"/>
    <w:rsid w:val="009D42D4"/>
    <w:rsid w:val="009D44F6"/>
    <w:rsid w:val="009D4659"/>
    <w:rsid w:val="009D467E"/>
    <w:rsid w:val="009D4824"/>
    <w:rsid w:val="009D4836"/>
    <w:rsid w:val="009D4C53"/>
    <w:rsid w:val="009D4DE9"/>
    <w:rsid w:val="009D4EAB"/>
    <w:rsid w:val="009D51C3"/>
    <w:rsid w:val="009D51D5"/>
    <w:rsid w:val="009D5294"/>
    <w:rsid w:val="009D52AF"/>
    <w:rsid w:val="009D5371"/>
    <w:rsid w:val="009D5652"/>
    <w:rsid w:val="009D565E"/>
    <w:rsid w:val="009D566C"/>
    <w:rsid w:val="009D56BE"/>
    <w:rsid w:val="009D5A25"/>
    <w:rsid w:val="009D5A59"/>
    <w:rsid w:val="009D5B03"/>
    <w:rsid w:val="009D5DA1"/>
    <w:rsid w:val="009D5F46"/>
    <w:rsid w:val="009D5FF5"/>
    <w:rsid w:val="009D6027"/>
    <w:rsid w:val="009D6059"/>
    <w:rsid w:val="009D6344"/>
    <w:rsid w:val="009D6494"/>
    <w:rsid w:val="009D6606"/>
    <w:rsid w:val="009D6619"/>
    <w:rsid w:val="009D661E"/>
    <w:rsid w:val="009D688E"/>
    <w:rsid w:val="009D6AC9"/>
    <w:rsid w:val="009D6AD4"/>
    <w:rsid w:val="009D6DF8"/>
    <w:rsid w:val="009D700B"/>
    <w:rsid w:val="009D7336"/>
    <w:rsid w:val="009D75A4"/>
    <w:rsid w:val="009D7793"/>
    <w:rsid w:val="009D7822"/>
    <w:rsid w:val="009D7850"/>
    <w:rsid w:val="009D78C6"/>
    <w:rsid w:val="009D792D"/>
    <w:rsid w:val="009D79A5"/>
    <w:rsid w:val="009D7A37"/>
    <w:rsid w:val="009D7B8E"/>
    <w:rsid w:val="009D7BE9"/>
    <w:rsid w:val="009D7D86"/>
    <w:rsid w:val="009D7D96"/>
    <w:rsid w:val="009D7EB5"/>
    <w:rsid w:val="009D7EE9"/>
    <w:rsid w:val="009D7EF3"/>
    <w:rsid w:val="009D7F87"/>
    <w:rsid w:val="009E00E9"/>
    <w:rsid w:val="009E010A"/>
    <w:rsid w:val="009E01F6"/>
    <w:rsid w:val="009E028A"/>
    <w:rsid w:val="009E02A1"/>
    <w:rsid w:val="009E034A"/>
    <w:rsid w:val="009E0376"/>
    <w:rsid w:val="009E077B"/>
    <w:rsid w:val="009E0BEA"/>
    <w:rsid w:val="009E0C8A"/>
    <w:rsid w:val="009E0CEF"/>
    <w:rsid w:val="009E0D9C"/>
    <w:rsid w:val="009E0F4F"/>
    <w:rsid w:val="009E0FE0"/>
    <w:rsid w:val="009E102D"/>
    <w:rsid w:val="009E1240"/>
    <w:rsid w:val="009E132E"/>
    <w:rsid w:val="009E14E5"/>
    <w:rsid w:val="009E1966"/>
    <w:rsid w:val="009E1A8D"/>
    <w:rsid w:val="009E1C6F"/>
    <w:rsid w:val="009E1C90"/>
    <w:rsid w:val="009E1C95"/>
    <w:rsid w:val="009E1DB1"/>
    <w:rsid w:val="009E1EF5"/>
    <w:rsid w:val="009E1EFE"/>
    <w:rsid w:val="009E1F5C"/>
    <w:rsid w:val="009E1F88"/>
    <w:rsid w:val="009E1FE9"/>
    <w:rsid w:val="009E2162"/>
    <w:rsid w:val="009E2403"/>
    <w:rsid w:val="009E24CA"/>
    <w:rsid w:val="009E2626"/>
    <w:rsid w:val="009E262B"/>
    <w:rsid w:val="009E26F4"/>
    <w:rsid w:val="009E2701"/>
    <w:rsid w:val="009E27BE"/>
    <w:rsid w:val="009E27E6"/>
    <w:rsid w:val="009E2912"/>
    <w:rsid w:val="009E2A76"/>
    <w:rsid w:val="009E2BA0"/>
    <w:rsid w:val="009E2BC0"/>
    <w:rsid w:val="009E2C05"/>
    <w:rsid w:val="009E2C18"/>
    <w:rsid w:val="009E2CC6"/>
    <w:rsid w:val="009E2D07"/>
    <w:rsid w:val="009E2EA7"/>
    <w:rsid w:val="009E3021"/>
    <w:rsid w:val="009E3045"/>
    <w:rsid w:val="009E316F"/>
    <w:rsid w:val="009E3495"/>
    <w:rsid w:val="009E34A6"/>
    <w:rsid w:val="009E350C"/>
    <w:rsid w:val="009E3768"/>
    <w:rsid w:val="009E38A3"/>
    <w:rsid w:val="009E394C"/>
    <w:rsid w:val="009E3B00"/>
    <w:rsid w:val="009E3C55"/>
    <w:rsid w:val="009E3E80"/>
    <w:rsid w:val="009E3FAE"/>
    <w:rsid w:val="009E42F6"/>
    <w:rsid w:val="009E4304"/>
    <w:rsid w:val="009E47A9"/>
    <w:rsid w:val="009E47ED"/>
    <w:rsid w:val="009E481B"/>
    <w:rsid w:val="009E4823"/>
    <w:rsid w:val="009E4929"/>
    <w:rsid w:val="009E4A00"/>
    <w:rsid w:val="009E4B61"/>
    <w:rsid w:val="009E4B84"/>
    <w:rsid w:val="009E4DE9"/>
    <w:rsid w:val="009E4E05"/>
    <w:rsid w:val="009E4F95"/>
    <w:rsid w:val="009E4FF5"/>
    <w:rsid w:val="009E50A5"/>
    <w:rsid w:val="009E50BD"/>
    <w:rsid w:val="009E549A"/>
    <w:rsid w:val="009E56E1"/>
    <w:rsid w:val="009E584A"/>
    <w:rsid w:val="009E58A3"/>
    <w:rsid w:val="009E5945"/>
    <w:rsid w:val="009E59B6"/>
    <w:rsid w:val="009E5B2E"/>
    <w:rsid w:val="009E5C7F"/>
    <w:rsid w:val="009E5F4D"/>
    <w:rsid w:val="009E60BE"/>
    <w:rsid w:val="009E6215"/>
    <w:rsid w:val="009E62D9"/>
    <w:rsid w:val="009E632D"/>
    <w:rsid w:val="009E64C4"/>
    <w:rsid w:val="009E6555"/>
    <w:rsid w:val="009E6577"/>
    <w:rsid w:val="009E668D"/>
    <w:rsid w:val="009E6720"/>
    <w:rsid w:val="009E687B"/>
    <w:rsid w:val="009E6A07"/>
    <w:rsid w:val="009E6B39"/>
    <w:rsid w:val="009E6BEA"/>
    <w:rsid w:val="009E6D85"/>
    <w:rsid w:val="009E706D"/>
    <w:rsid w:val="009E7218"/>
    <w:rsid w:val="009E72A3"/>
    <w:rsid w:val="009E731A"/>
    <w:rsid w:val="009E7491"/>
    <w:rsid w:val="009E7516"/>
    <w:rsid w:val="009E758F"/>
    <w:rsid w:val="009E76B8"/>
    <w:rsid w:val="009E77F3"/>
    <w:rsid w:val="009E7A53"/>
    <w:rsid w:val="009E7AAE"/>
    <w:rsid w:val="009E7B55"/>
    <w:rsid w:val="009E7D51"/>
    <w:rsid w:val="009E7DB5"/>
    <w:rsid w:val="009F0039"/>
    <w:rsid w:val="009F00B4"/>
    <w:rsid w:val="009F0277"/>
    <w:rsid w:val="009F0309"/>
    <w:rsid w:val="009F0325"/>
    <w:rsid w:val="009F0470"/>
    <w:rsid w:val="009F04E2"/>
    <w:rsid w:val="009F065A"/>
    <w:rsid w:val="009F079E"/>
    <w:rsid w:val="009F07BE"/>
    <w:rsid w:val="009F09D7"/>
    <w:rsid w:val="009F0A19"/>
    <w:rsid w:val="009F0BCA"/>
    <w:rsid w:val="009F0DA1"/>
    <w:rsid w:val="009F0FD6"/>
    <w:rsid w:val="009F1013"/>
    <w:rsid w:val="009F131E"/>
    <w:rsid w:val="009F13BF"/>
    <w:rsid w:val="009F141D"/>
    <w:rsid w:val="009F1670"/>
    <w:rsid w:val="009F1751"/>
    <w:rsid w:val="009F1845"/>
    <w:rsid w:val="009F1B84"/>
    <w:rsid w:val="009F1BC8"/>
    <w:rsid w:val="009F1C52"/>
    <w:rsid w:val="009F1CF1"/>
    <w:rsid w:val="009F1DC7"/>
    <w:rsid w:val="009F1E27"/>
    <w:rsid w:val="009F1E7B"/>
    <w:rsid w:val="009F1F8A"/>
    <w:rsid w:val="009F2157"/>
    <w:rsid w:val="009F22A5"/>
    <w:rsid w:val="009F22A8"/>
    <w:rsid w:val="009F23AE"/>
    <w:rsid w:val="009F2436"/>
    <w:rsid w:val="009F2488"/>
    <w:rsid w:val="009F26E3"/>
    <w:rsid w:val="009F28BE"/>
    <w:rsid w:val="009F2913"/>
    <w:rsid w:val="009F2A59"/>
    <w:rsid w:val="009F2CB1"/>
    <w:rsid w:val="009F2D59"/>
    <w:rsid w:val="009F2DAE"/>
    <w:rsid w:val="009F2E0C"/>
    <w:rsid w:val="009F2E87"/>
    <w:rsid w:val="009F2FFB"/>
    <w:rsid w:val="009F3055"/>
    <w:rsid w:val="009F3254"/>
    <w:rsid w:val="009F3337"/>
    <w:rsid w:val="009F3343"/>
    <w:rsid w:val="009F34A4"/>
    <w:rsid w:val="009F34F0"/>
    <w:rsid w:val="009F385F"/>
    <w:rsid w:val="009F387D"/>
    <w:rsid w:val="009F38A9"/>
    <w:rsid w:val="009F3984"/>
    <w:rsid w:val="009F3AAB"/>
    <w:rsid w:val="009F3B3E"/>
    <w:rsid w:val="009F3C34"/>
    <w:rsid w:val="009F3DA0"/>
    <w:rsid w:val="009F3EC9"/>
    <w:rsid w:val="009F3F20"/>
    <w:rsid w:val="009F40F6"/>
    <w:rsid w:val="009F42F3"/>
    <w:rsid w:val="009F4314"/>
    <w:rsid w:val="009F43A4"/>
    <w:rsid w:val="009F43EF"/>
    <w:rsid w:val="009F442A"/>
    <w:rsid w:val="009F4728"/>
    <w:rsid w:val="009F48A7"/>
    <w:rsid w:val="009F4A62"/>
    <w:rsid w:val="009F4EEF"/>
    <w:rsid w:val="009F501B"/>
    <w:rsid w:val="009F5069"/>
    <w:rsid w:val="009F5137"/>
    <w:rsid w:val="009F5307"/>
    <w:rsid w:val="009F5339"/>
    <w:rsid w:val="009F54F7"/>
    <w:rsid w:val="009F58D4"/>
    <w:rsid w:val="009F5951"/>
    <w:rsid w:val="009F59D9"/>
    <w:rsid w:val="009F5A32"/>
    <w:rsid w:val="009F5B44"/>
    <w:rsid w:val="009F5F45"/>
    <w:rsid w:val="009F5F48"/>
    <w:rsid w:val="009F60C3"/>
    <w:rsid w:val="009F6282"/>
    <w:rsid w:val="009F64B2"/>
    <w:rsid w:val="009F662D"/>
    <w:rsid w:val="009F6671"/>
    <w:rsid w:val="009F66DB"/>
    <w:rsid w:val="009F695A"/>
    <w:rsid w:val="009F6B08"/>
    <w:rsid w:val="009F6C12"/>
    <w:rsid w:val="009F6D37"/>
    <w:rsid w:val="009F6E74"/>
    <w:rsid w:val="009F6F7A"/>
    <w:rsid w:val="009F7006"/>
    <w:rsid w:val="009F7025"/>
    <w:rsid w:val="009F712F"/>
    <w:rsid w:val="009F725D"/>
    <w:rsid w:val="009F763A"/>
    <w:rsid w:val="009F767C"/>
    <w:rsid w:val="009F7BDB"/>
    <w:rsid w:val="009F7C1E"/>
    <w:rsid w:val="009F7C31"/>
    <w:rsid w:val="009F7C70"/>
    <w:rsid w:val="009F7C7B"/>
    <w:rsid w:val="009F7CE9"/>
    <w:rsid w:val="009F7DA7"/>
    <w:rsid w:val="009F7E19"/>
    <w:rsid w:val="009F7F0A"/>
    <w:rsid w:val="009F7F8E"/>
    <w:rsid w:val="009F7FCD"/>
    <w:rsid w:val="00A001C7"/>
    <w:rsid w:val="00A00411"/>
    <w:rsid w:val="00A00429"/>
    <w:rsid w:val="00A005AA"/>
    <w:rsid w:val="00A005E1"/>
    <w:rsid w:val="00A00752"/>
    <w:rsid w:val="00A0094B"/>
    <w:rsid w:val="00A00A40"/>
    <w:rsid w:val="00A00A93"/>
    <w:rsid w:val="00A00AAD"/>
    <w:rsid w:val="00A00B0A"/>
    <w:rsid w:val="00A00FA2"/>
    <w:rsid w:val="00A01018"/>
    <w:rsid w:val="00A01145"/>
    <w:rsid w:val="00A0119F"/>
    <w:rsid w:val="00A01203"/>
    <w:rsid w:val="00A012A9"/>
    <w:rsid w:val="00A01417"/>
    <w:rsid w:val="00A01464"/>
    <w:rsid w:val="00A01679"/>
    <w:rsid w:val="00A018D2"/>
    <w:rsid w:val="00A019A7"/>
    <w:rsid w:val="00A01A09"/>
    <w:rsid w:val="00A01A47"/>
    <w:rsid w:val="00A01C85"/>
    <w:rsid w:val="00A01CCB"/>
    <w:rsid w:val="00A01DE0"/>
    <w:rsid w:val="00A01F02"/>
    <w:rsid w:val="00A02143"/>
    <w:rsid w:val="00A02278"/>
    <w:rsid w:val="00A022F9"/>
    <w:rsid w:val="00A0233C"/>
    <w:rsid w:val="00A0238B"/>
    <w:rsid w:val="00A02404"/>
    <w:rsid w:val="00A0259A"/>
    <w:rsid w:val="00A02644"/>
    <w:rsid w:val="00A02738"/>
    <w:rsid w:val="00A02A3D"/>
    <w:rsid w:val="00A02D1E"/>
    <w:rsid w:val="00A02D6B"/>
    <w:rsid w:val="00A02D93"/>
    <w:rsid w:val="00A02DED"/>
    <w:rsid w:val="00A02DEF"/>
    <w:rsid w:val="00A02F34"/>
    <w:rsid w:val="00A02FF1"/>
    <w:rsid w:val="00A030D8"/>
    <w:rsid w:val="00A031DC"/>
    <w:rsid w:val="00A031E6"/>
    <w:rsid w:val="00A03392"/>
    <w:rsid w:val="00A033ED"/>
    <w:rsid w:val="00A0350C"/>
    <w:rsid w:val="00A036EA"/>
    <w:rsid w:val="00A03AA5"/>
    <w:rsid w:val="00A03BFF"/>
    <w:rsid w:val="00A03C2B"/>
    <w:rsid w:val="00A03CCB"/>
    <w:rsid w:val="00A03D9F"/>
    <w:rsid w:val="00A03F52"/>
    <w:rsid w:val="00A03FB3"/>
    <w:rsid w:val="00A0411B"/>
    <w:rsid w:val="00A041E7"/>
    <w:rsid w:val="00A04263"/>
    <w:rsid w:val="00A04619"/>
    <w:rsid w:val="00A0465C"/>
    <w:rsid w:val="00A047ED"/>
    <w:rsid w:val="00A048FA"/>
    <w:rsid w:val="00A049C5"/>
    <w:rsid w:val="00A04CF6"/>
    <w:rsid w:val="00A04DB8"/>
    <w:rsid w:val="00A04F02"/>
    <w:rsid w:val="00A04F42"/>
    <w:rsid w:val="00A0522F"/>
    <w:rsid w:val="00A054A0"/>
    <w:rsid w:val="00A055E2"/>
    <w:rsid w:val="00A058D7"/>
    <w:rsid w:val="00A05AFA"/>
    <w:rsid w:val="00A05CF9"/>
    <w:rsid w:val="00A05D4F"/>
    <w:rsid w:val="00A05DC7"/>
    <w:rsid w:val="00A05E24"/>
    <w:rsid w:val="00A05E49"/>
    <w:rsid w:val="00A05EB0"/>
    <w:rsid w:val="00A05F00"/>
    <w:rsid w:val="00A05F3A"/>
    <w:rsid w:val="00A0617A"/>
    <w:rsid w:val="00A06204"/>
    <w:rsid w:val="00A06405"/>
    <w:rsid w:val="00A06415"/>
    <w:rsid w:val="00A06524"/>
    <w:rsid w:val="00A0654A"/>
    <w:rsid w:val="00A065EE"/>
    <w:rsid w:val="00A06B7F"/>
    <w:rsid w:val="00A06C04"/>
    <w:rsid w:val="00A06D22"/>
    <w:rsid w:val="00A06F1E"/>
    <w:rsid w:val="00A07059"/>
    <w:rsid w:val="00A07165"/>
    <w:rsid w:val="00A07288"/>
    <w:rsid w:val="00A0733B"/>
    <w:rsid w:val="00A07390"/>
    <w:rsid w:val="00A0741B"/>
    <w:rsid w:val="00A0759D"/>
    <w:rsid w:val="00A075C7"/>
    <w:rsid w:val="00A07919"/>
    <w:rsid w:val="00A07997"/>
    <w:rsid w:val="00A07A01"/>
    <w:rsid w:val="00A07A76"/>
    <w:rsid w:val="00A07B47"/>
    <w:rsid w:val="00A07C57"/>
    <w:rsid w:val="00A07CC3"/>
    <w:rsid w:val="00A07CE3"/>
    <w:rsid w:val="00A07E5E"/>
    <w:rsid w:val="00A07F06"/>
    <w:rsid w:val="00A07F23"/>
    <w:rsid w:val="00A1001E"/>
    <w:rsid w:val="00A10667"/>
    <w:rsid w:val="00A108E4"/>
    <w:rsid w:val="00A10A7B"/>
    <w:rsid w:val="00A10A85"/>
    <w:rsid w:val="00A10CEB"/>
    <w:rsid w:val="00A10D30"/>
    <w:rsid w:val="00A10DBB"/>
    <w:rsid w:val="00A10EF3"/>
    <w:rsid w:val="00A10F36"/>
    <w:rsid w:val="00A10F82"/>
    <w:rsid w:val="00A110CC"/>
    <w:rsid w:val="00A11269"/>
    <w:rsid w:val="00A112AF"/>
    <w:rsid w:val="00A11488"/>
    <w:rsid w:val="00A114A0"/>
    <w:rsid w:val="00A118DE"/>
    <w:rsid w:val="00A11955"/>
    <w:rsid w:val="00A1197D"/>
    <w:rsid w:val="00A11D83"/>
    <w:rsid w:val="00A11E59"/>
    <w:rsid w:val="00A11E64"/>
    <w:rsid w:val="00A11EC8"/>
    <w:rsid w:val="00A1218B"/>
    <w:rsid w:val="00A121B8"/>
    <w:rsid w:val="00A12382"/>
    <w:rsid w:val="00A123F9"/>
    <w:rsid w:val="00A12407"/>
    <w:rsid w:val="00A12855"/>
    <w:rsid w:val="00A1297C"/>
    <w:rsid w:val="00A12A2A"/>
    <w:rsid w:val="00A12AF0"/>
    <w:rsid w:val="00A12BA0"/>
    <w:rsid w:val="00A12C90"/>
    <w:rsid w:val="00A12CA3"/>
    <w:rsid w:val="00A12D4F"/>
    <w:rsid w:val="00A12EEB"/>
    <w:rsid w:val="00A12F2C"/>
    <w:rsid w:val="00A1305A"/>
    <w:rsid w:val="00A130A9"/>
    <w:rsid w:val="00A130F4"/>
    <w:rsid w:val="00A131CB"/>
    <w:rsid w:val="00A134D1"/>
    <w:rsid w:val="00A1351B"/>
    <w:rsid w:val="00A1351C"/>
    <w:rsid w:val="00A1375F"/>
    <w:rsid w:val="00A13783"/>
    <w:rsid w:val="00A137AD"/>
    <w:rsid w:val="00A137AE"/>
    <w:rsid w:val="00A13805"/>
    <w:rsid w:val="00A13836"/>
    <w:rsid w:val="00A138A6"/>
    <w:rsid w:val="00A138FA"/>
    <w:rsid w:val="00A13A74"/>
    <w:rsid w:val="00A13C52"/>
    <w:rsid w:val="00A13FEB"/>
    <w:rsid w:val="00A1415C"/>
    <w:rsid w:val="00A147AB"/>
    <w:rsid w:val="00A147BC"/>
    <w:rsid w:val="00A148BF"/>
    <w:rsid w:val="00A14990"/>
    <w:rsid w:val="00A149A5"/>
    <w:rsid w:val="00A14B95"/>
    <w:rsid w:val="00A14EA3"/>
    <w:rsid w:val="00A150AC"/>
    <w:rsid w:val="00A151D1"/>
    <w:rsid w:val="00A1527C"/>
    <w:rsid w:val="00A152A2"/>
    <w:rsid w:val="00A15435"/>
    <w:rsid w:val="00A1570D"/>
    <w:rsid w:val="00A15C36"/>
    <w:rsid w:val="00A15FB7"/>
    <w:rsid w:val="00A16012"/>
    <w:rsid w:val="00A160B0"/>
    <w:rsid w:val="00A16854"/>
    <w:rsid w:val="00A168EE"/>
    <w:rsid w:val="00A16A0F"/>
    <w:rsid w:val="00A16E16"/>
    <w:rsid w:val="00A16F02"/>
    <w:rsid w:val="00A16F24"/>
    <w:rsid w:val="00A16F40"/>
    <w:rsid w:val="00A17078"/>
    <w:rsid w:val="00A17079"/>
    <w:rsid w:val="00A17196"/>
    <w:rsid w:val="00A1722E"/>
    <w:rsid w:val="00A1729B"/>
    <w:rsid w:val="00A17312"/>
    <w:rsid w:val="00A17570"/>
    <w:rsid w:val="00A175D9"/>
    <w:rsid w:val="00A17642"/>
    <w:rsid w:val="00A176E9"/>
    <w:rsid w:val="00A177FC"/>
    <w:rsid w:val="00A17A14"/>
    <w:rsid w:val="00A17A71"/>
    <w:rsid w:val="00A17BFE"/>
    <w:rsid w:val="00A17CA3"/>
    <w:rsid w:val="00A17CB9"/>
    <w:rsid w:val="00A17E05"/>
    <w:rsid w:val="00A17EE2"/>
    <w:rsid w:val="00A17FD4"/>
    <w:rsid w:val="00A20097"/>
    <w:rsid w:val="00A203B9"/>
    <w:rsid w:val="00A20594"/>
    <w:rsid w:val="00A20598"/>
    <w:rsid w:val="00A205DC"/>
    <w:rsid w:val="00A2069B"/>
    <w:rsid w:val="00A206D8"/>
    <w:rsid w:val="00A206E0"/>
    <w:rsid w:val="00A206EB"/>
    <w:rsid w:val="00A20953"/>
    <w:rsid w:val="00A20972"/>
    <w:rsid w:val="00A209FD"/>
    <w:rsid w:val="00A20A57"/>
    <w:rsid w:val="00A20AEF"/>
    <w:rsid w:val="00A20B2D"/>
    <w:rsid w:val="00A20F86"/>
    <w:rsid w:val="00A2100D"/>
    <w:rsid w:val="00A21048"/>
    <w:rsid w:val="00A21119"/>
    <w:rsid w:val="00A21207"/>
    <w:rsid w:val="00A2130E"/>
    <w:rsid w:val="00A21372"/>
    <w:rsid w:val="00A2141C"/>
    <w:rsid w:val="00A2166D"/>
    <w:rsid w:val="00A21768"/>
    <w:rsid w:val="00A21912"/>
    <w:rsid w:val="00A219B9"/>
    <w:rsid w:val="00A21B31"/>
    <w:rsid w:val="00A21C77"/>
    <w:rsid w:val="00A21DFE"/>
    <w:rsid w:val="00A22065"/>
    <w:rsid w:val="00A220B7"/>
    <w:rsid w:val="00A2224A"/>
    <w:rsid w:val="00A22253"/>
    <w:rsid w:val="00A22309"/>
    <w:rsid w:val="00A22761"/>
    <w:rsid w:val="00A22AE5"/>
    <w:rsid w:val="00A22D35"/>
    <w:rsid w:val="00A22DAB"/>
    <w:rsid w:val="00A22E0A"/>
    <w:rsid w:val="00A22E24"/>
    <w:rsid w:val="00A23103"/>
    <w:rsid w:val="00A23114"/>
    <w:rsid w:val="00A23173"/>
    <w:rsid w:val="00A2318C"/>
    <w:rsid w:val="00A233DD"/>
    <w:rsid w:val="00A234FD"/>
    <w:rsid w:val="00A235BF"/>
    <w:rsid w:val="00A237FE"/>
    <w:rsid w:val="00A239A4"/>
    <w:rsid w:val="00A23A3F"/>
    <w:rsid w:val="00A23A65"/>
    <w:rsid w:val="00A23B35"/>
    <w:rsid w:val="00A23C77"/>
    <w:rsid w:val="00A23CBE"/>
    <w:rsid w:val="00A23DAC"/>
    <w:rsid w:val="00A23E26"/>
    <w:rsid w:val="00A23E6C"/>
    <w:rsid w:val="00A23EC5"/>
    <w:rsid w:val="00A23ED7"/>
    <w:rsid w:val="00A23EDD"/>
    <w:rsid w:val="00A24145"/>
    <w:rsid w:val="00A243F9"/>
    <w:rsid w:val="00A2448F"/>
    <w:rsid w:val="00A2459A"/>
    <w:rsid w:val="00A24653"/>
    <w:rsid w:val="00A246F8"/>
    <w:rsid w:val="00A24748"/>
    <w:rsid w:val="00A247FB"/>
    <w:rsid w:val="00A24ABE"/>
    <w:rsid w:val="00A24D4E"/>
    <w:rsid w:val="00A24E68"/>
    <w:rsid w:val="00A24E75"/>
    <w:rsid w:val="00A25035"/>
    <w:rsid w:val="00A25055"/>
    <w:rsid w:val="00A25232"/>
    <w:rsid w:val="00A252A7"/>
    <w:rsid w:val="00A2534C"/>
    <w:rsid w:val="00A25455"/>
    <w:rsid w:val="00A2547D"/>
    <w:rsid w:val="00A2556A"/>
    <w:rsid w:val="00A2557A"/>
    <w:rsid w:val="00A25592"/>
    <w:rsid w:val="00A25706"/>
    <w:rsid w:val="00A25742"/>
    <w:rsid w:val="00A257DC"/>
    <w:rsid w:val="00A2591C"/>
    <w:rsid w:val="00A25BEF"/>
    <w:rsid w:val="00A25CB2"/>
    <w:rsid w:val="00A25CBA"/>
    <w:rsid w:val="00A2628F"/>
    <w:rsid w:val="00A262CF"/>
    <w:rsid w:val="00A263CC"/>
    <w:rsid w:val="00A265A1"/>
    <w:rsid w:val="00A267A0"/>
    <w:rsid w:val="00A26921"/>
    <w:rsid w:val="00A269A3"/>
    <w:rsid w:val="00A26AE6"/>
    <w:rsid w:val="00A26BB0"/>
    <w:rsid w:val="00A26CAA"/>
    <w:rsid w:val="00A26D48"/>
    <w:rsid w:val="00A270F7"/>
    <w:rsid w:val="00A270FE"/>
    <w:rsid w:val="00A2710D"/>
    <w:rsid w:val="00A271F5"/>
    <w:rsid w:val="00A273D1"/>
    <w:rsid w:val="00A27BAE"/>
    <w:rsid w:val="00A27C05"/>
    <w:rsid w:val="00A27F6B"/>
    <w:rsid w:val="00A300D6"/>
    <w:rsid w:val="00A301EC"/>
    <w:rsid w:val="00A30245"/>
    <w:rsid w:val="00A30249"/>
    <w:rsid w:val="00A302DB"/>
    <w:rsid w:val="00A3038F"/>
    <w:rsid w:val="00A30404"/>
    <w:rsid w:val="00A304A0"/>
    <w:rsid w:val="00A30578"/>
    <w:rsid w:val="00A3058D"/>
    <w:rsid w:val="00A30714"/>
    <w:rsid w:val="00A307CC"/>
    <w:rsid w:val="00A308D3"/>
    <w:rsid w:val="00A30983"/>
    <w:rsid w:val="00A309C5"/>
    <w:rsid w:val="00A30AB1"/>
    <w:rsid w:val="00A30C5E"/>
    <w:rsid w:val="00A30E82"/>
    <w:rsid w:val="00A30E8C"/>
    <w:rsid w:val="00A30FBA"/>
    <w:rsid w:val="00A31086"/>
    <w:rsid w:val="00A3139C"/>
    <w:rsid w:val="00A313AE"/>
    <w:rsid w:val="00A31401"/>
    <w:rsid w:val="00A31593"/>
    <w:rsid w:val="00A315E3"/>
    <w:rsid w:val="00A3161D"/>
    <w:rsid w:val="00A316C2"/>
    <w:rsid w:val="00A31722"/>
    <w:rsid w:val="00A31961"/>
    <w:rsid w:val="00A319D1"/>
    <w:rsid w:val="00A31AA8"/>
    <w:rsid w:val="00A31B9B"/>
    <w:rsid w:val="00A31C44"/>
    <w:rsid w:val="00A31DF4"/>
    <w:rsid w:val="00A31F2C"/>
    <w:rsid w:val="00A3219C"/>
    <w:rsid w:val="00A32216"/>
    <w:rsid w:val="00A323C6"/>
    <w:rsid w:val="00A32665"/>
    <w:rsid w:val="00A32785"/>
    <w:rsid w:val="00A32879"/>
    <w:rsid w:val="00A3298B"/>
    <w:rsid w:val="00A329F4"/>
    <w:rsid w:val="00A32A0B"/>
    <w:rsid w:val="00A32A7A"/>
    <w:rsid w:val="00A32AF6"/>
    <w:rsid w:val="00A32C48"/>
    <w:rsid w:val="00A32CF0"/>
    <w:rsid w:val="00A32D8C"/>
    <w:rsid w:val="00A32DCC"/>
    <w:rsid w:val="00A3303B"/>
    <w:rsid w:val="00A330FC"/>
    <w:rsid w:val="00A33243"/>
    <w:rsid w:val="00A335D6"/>
    <w:rsid w:val="00A3361F"/>
    <w:rsid w:val="00A338D3"/>
    <w:rsid w:val="00A33A5F"/>
    <w:rsid w:val="00A33D55"/>
    <w:rsid w:val="00A33E5F"/>
    <w:rsid w:val="00A3404A"/>
    <w:rsid w:val="00A34250"/>
    <w:rsid w:val="00A3426A"/>
    <w:rsid w:val="00A34272"/>
    <w:rsid w:val="00A34444"/>
    <w:rsid w:val="00A3445C"/>
    <w:rsid w:val="00A34517"/>
    <w:rsid w:val="00A346EF"/>
    <w:rsid w:val="00A34832"/>
    <w:rsid w:val="00A3491E"/>
    <w:rsid w:val="00A34ACC"/>
    <w:rsid w:val="00A34BD7"/>
    <w:rsid w:val="00A34BEF"/>
    <w:rsid w:val="00A352A3"/>
    <w:rsid w:val="00A354E6"/>
    <w:rsid w:val="00A35643"/>
    <w:rsid w:val="00A356C5"/>
    <w:rsid w:val="00A35873"/>
    <w:rsid w:val="00A35A21"/>
    <w:rsid w:val="00A35A8D"/>
    <w:rsid w:val="00A35BC0"/>
    <w:rsid w:val="00A35C7F"/>
    <w:rsid w:val="00A35CB8"/>
    <w:rsid w:val="00A35D16"/>
    <w:rsid w:val="00A35DAC"/>
    <w:rsid w:val="00A35DCD"/>
    <w:rsid w:val="00A35DD9"/>
    <w:rsid w:val="00A35E40"/>
    <w:rsid w:val="00A360A2"/>
    <w:rsid w:val="00A36117"/>
    <w:rsid w:val="00A361C4"/>
    <w:rsid w:val="00A36224"/>
    <w:rsid w:val="00A36344"/>
    <w:rsid w:val="00A363C0"/>
    <w:rsid w:val="00A364F0"/>
    <w:rsid w:val="00A36867"/>
    <w:rsid w:val="00A36A58"/>
    <w:rsid w:val="00A36AEE"/>
    <w:rsid w:val="00A36BF3"/>
    <w:rsid w:val="00A36D63"/>
    <w:rsid w:val="00A37042"/>
    <w:rsid w:val="00A370F3"/>
    <w:rsid w:val="00A37297"/>
    <w:rsid w:val="00A3730F"/>
    <w:rsid w:val="00A3746F"/>
    <w:rsid w:val="00A374FD"/>
    <w:rsid w:val="00A376D7"/>
    <w:rsid w:val="00A37AC9"/>
    <w:rsid w:val="00A37BF4"/>
    <w:rsid w:val="00A37EFD"/>
    <w:rsid w:val="00A404E8"/>
    <w:rsid w:val="00A40519"/>
    <w:rsid w:val="00A40559"/>
    <w:rsid w:val="00A4064A"/>
    <w:rsid w:val="00A4078C"/>
    <w:rsid w:val="00A407D5"/>
    <w:rsid w:val="00A407E0"/>
    <w:rsid w:val="00A408B1"/>
    <w:rsid w:val="00A40B31"/>
    <w:rsid w:val="00A40B63"/>
    <w:rsid w:val="00A40B8E"/>
    <w:rsid w:val="00A40E70"/>
    <w:rsid w:val="00A41300"/>
    <w:rsid w:val="00A413C1"/>
    <w:rsid w:val="00A414A3"/>
    <w:rsid w:val="00A41531"/>
    <w:rsid w:val="00A4161C"/>
    <w:rsid w:val="00A4185E"/>
    <w:rsid w:val="00A4193C"/>
    <w:rsid w:val="00A41A99"/>
    <w:rsid w:val="00A41B13"/>
    <w:rsid w:val="00A41B7F"/>
    <w:rsid w:val="00A41FE0"/>
    <w:rsid w:val="00A4209C"/>
    <w:rsid w:val="00A42176"/>
    <w:rsid w:val="00A4232F"/>
    <w:rsid w:val="00A42362"/>
    <w:rsid w:val="00A42443"/>
    <w:rsid w:val="00A42617"/>
    <w:rsid w:val="00A42895"/>
    <w:rsid w:val="00A42965"/>
    <w:rsid w:val="00A42AE9"/>
    <w:rsid w:val="00A42E6E"/>
    <w:rsid w:val="00A42E89"/>
    <w:rsid w:val="00A43105"/>
    <w:rsid w:val="00A431AA"/>
    <w:rsid w:val="00A432BF"/>
    <w:rsid w:val="00A43330"/>
    <w:rsid w:val="00A43359"/>
    <w:rsid w:val="00A43375"/>
    <w:rsid w:val="00A434AB"/>
    <w:rsid w:val="00A43539"/>
    <w:rsid w:val="00A43577"/>
    <w:rsid w:val="00A435CD"/>
    <w:rsid w:val="00A43628"/>
    <w:rsid w:val="00A43854"/>
    <w:rsid w:val="00A438C9"/>
    <w:rsid w:val="00A438E1"/>
    <w:rsid w:val="00A439DD"/>
    <w:rsid w:val="00A43C26"/>
    <w:rsid w:val="00A43CBA"/>
    <w:rsid w:val="00A43CC2"/>
    <w:rsid w:val="00A43F4B"/>
    <w:rsid w:val="00A43FCB"/>
    <w:rsid w:val="00A441A6"/>
    <w:rsid w:val="00A4427D"/>
    <w:rsid w:val="00A44309"/>
    <w:rsid w:val="00A4438E"/>
    <w:rsid w:val="00A443C9"/>
    <w:rsid w:val="00A44413"/>
    <w:rsid w:val="00A444BE"/>
    <w:rsid w:val="00A44580"/>
    <w:rsid w:val="00A4465A"/>
    <w:rsid w:val="00A448C9"/>
    <w:rsid w:val="00A44A06"/>
    <w:rsid w:val="00A44A69"/>
    <w:rsid w:val="00A44AC9"/>
    <w:rsid w:val="00A44D04"/>
    <w:rsid w:val="00A44D65"/>
    <w:rsid w:val="00A44F3E"/>
    <w:rsid w:val="00A44FE7"/>
    <w:rsid w:val="00A45072"/>
    <w:rsid w:val="00A45108"/>
    <w:rsid w:val="00A45170"/>
    <w:rsid w:val="00A451D7"/>
    <w:rsid w:val="00A451E2"/>
    <w:rsid w:val="00A45250"/>
    <w:rsid w:val="00A452B1"/>
    <w:rsid w:val="00A452F4"/>
    <w:rsid w:val="00A4531A"/>
    <w:rsid w:val="00A454AA"/>
    <w:rsid w:val="00A45552"/>
    <w:rsid w:val="00A4557C"/>
    <w:rsid w:val="00A4559B"/>
    <w:rsid w:val="00A455E3"/>
    <w:rsid w:val="00A456E6"/>
    <w:rsid w:val="00A456F1"/>
    <w:rsid w:val="00A45984"/>
    <w:rsid w:val="00A459BE"/>
    <w:rsid w:val="00A45A04"/>
    <w:rsid w:val="00A45BAE"/>
    <w:rsid w:val="00A45EAC"/>
    <w:rsid w:val="00A46664"/>
    <w:rsid w:val="00A466DD"/>
    <w:rsid w:val="00A46885"/>
    <w:rsid w:val="00A46B82"/>
    <w:rsid w:val="00A46B98"/>
    <w:rsid w:val="00A46BFB"/>
    <w:rsid w:val="00A46CDE"/>
    <w:rsid w:val="00A46D08"/>
    <w:rsid w:val="00A46DE8"/>
    <w:rsid w:val="00A4710A"/>
    <w:rsid w:val="00A47173"/>
    <w:rsid w:val="00A47203"/>
    <w:rsid w:val="00A472FB"/>
    <w:rsid w:val="00A47336"/>
    <w:rsid w:val="00A47400"/>
    <w:rsid w:val="00A474D2"/>
    <w:rsid w:val="00A47635"/>
    <w:rsid w:val="00A47707"/>
    <w:rsid w:val="00A477E2"/>
    <w:rsid w:val="00A47811"/>
    <w:rsid w:val="00A4789F"/>
    <w:rsid w:val="00A47970"/>
    <w:rsid w:val="00A479DC"/>
    <w:rsid w:val="00A47A69"/>
    <w:rsid w:val="00A47B87"/>
    <w:rsid w:val="00A501AA"/>
    <w:rsid w:val="00A502E5"/>
    <w:rsid w:val="00A503AF"/>
    <w:rsid w:val="00A50600"/>
    <w:rsid w:val="00A5079A"/>
    <w:rsid w:val="00A508F8"/>
    <w:rsid w:val="00A50977"/>
    <w:rsid w:val="00A50986"/>
    <w:rsid w:val="00A50BB1"/>
    <w:rsid w:val="00A50D55"/>
    <w:rsid w:val="00A50E7D"/>
    <w:rsid w:val="00A5148F"/>
    <w:rsid w:val="00A514F1"/>
    <w:rsid w:val="00A5152E"/>
    <w:rsid w:val="00A51621"/>
    <w:rsid w:val="00A516C4"/>
    <w:rsid w:val="00A51890"/>
    <w:rsid w:val="00A5199E"/>
    <w:rsid w:val="00A51B89"/>
    <w:rsid w:val="00A51CCF"/>
    <w:rsid w:val="00A51EDD"/>
    <w:rsid w:val="00A51FD2"/>
    <w:rsid w:val="00A52033"/>
    <w:rsid w:val="00A520AD"/>
    <w:rsid w:val="00A52213"/>
    <w:rsid w:val="00A52234"/>
    <w:rsid w:val="00A523A4"/>
    <w:rsid w:val="00A5248F"/>
    <w:rsid w:val="00A52556"/>
    <w:rsid w:val="00A527BE"/>
    <w:rsid w:val="00A528EB"/>
    <w:rsid w:val="00A52AF6"/>
    <w:rsid w:val="00A52BD5"/>
    <w:rsid w:val="00A52C65"/>
    <w:rsid w:val="00A52D69"/>
    <w:rsid w:val="00A52E9C"/>
    <w:rsid w:val="00A52F64"/>
    <w:rsid w:val="00A53175"/>
    <w:rsid w:val="00A531CC"/>
    <w:rsid w:val="00A5324A"/>
    <w:rsid w:val="00A53365"/>
    <w:rsid w:val="00A53432"/>
    <w:rsid w:val="00A53439"/>
    <w:rsid w:val="00A5357D"/>
    <w:rsid w:val="00A5367E"/>
    <w:rsid w:val="00A53765"/>
    <w:rsid w:val="00A5379C"/>
    <w:rsid w:val="00A539FA"/>
    <w:rsid w:val="00A53E3A"/>
    <w:rsid w:val="00A540B6"/>
    <w:rsid w:val="00A542D3"/>
    <w:rsid w:val="00A54481"/>
    <w:rsid w:val="00A5449A"/>
    <w:rsid w:val="00A54545"/>
    <w:rsid w:val="00A545C2"/>
    <w:rsid w:val="00A545DA"/>
    <w:rsid w:val="00A547A9"/>
    <w:rsid w:val="00A54830"/>
    <w:rsid w:val="00A54BC3"/>
    <w:rsid w:val="00A54D8F"/>
    <w:rsid w:val="00A54EF0"/>
    <w:rsid w:val="00A55238"/>
    <w:rsid w:val="00A552CE"/>
    <w:rsid w:val="00A553DE"/>
    <w:rsid w:val="00A55527"/>
    <w:rsid w:val="00A5568F"/>
    <w:rsid w:val="00A558D0"/>
    <w:rsid w:val="00A55930"/>
    <w:rsid w:val="00A55A72"/>
    <w:rsid w:val="00A55B36"/>
    <w:rsid w:val="00A55B7F"/>
    <w:rsid w:val="00A55C7C"/>
    <w:rsid w:val="00A55CAE"/>
    <w:rsid w:val="00A55EB6"/>
    <w:rsid w:val="00A55F06"/>
    <w:rsid w:val="00A55F29"/>
    <w:rsid w:val="00A56338"/>
    <w:rsid w:val="00A563E3"/>
    <w:rsid w:val="00A563EF"/>
    <w:rsid w:val="00A5640B"/>
    <w:rsid w:val="00A564AC"/>
    <w:rsid w:val="00A5659C"/>
    <w:rsid w:val="00A566B8"/>
    <w:rsid w:val="00A566DB"/>
    <w:rsid w:val="00A568BC"/>
    <w:rsid w:val="00A569EF"/>
    <w:rsid w:val="00A56AAA"/>
    <w:rsid w:val="00A56AFA"/>
    <w:rsid w:val="00A56C15"/>
    <w:rsid w:val="00A56D73"/>
    <w:rsid w:val="00A57187"/>
    <w:rsid w:val="00A57192"/>
    <w:rsid w:val="00A572BE"/>
    <w:rsid w:val="00A573C1"/>
    <w:rsid w:val="00A57546"/>
    <w:rsid w:val="00A57642"/>
    <w:rsid w:val="00A57687"/>
    <w:rsid w:val="00A57694"/>
    <w:rsid w:val="00A5778B"/>
    <w:rsid w:val="00A578BB"/>
    <w:rsid w:val="00A57A1B"/>
    <w:rsid w:val="00A57D72"/>
    <w:rsid w:val="00A57E0A"/>
    <w:rsid w:val="00A57F06"/>
    <w:rsid w:val="00A60065"/>
    <w:rsid w:val="00A60066"/>
    <w:rsid w:val="00A60141"/>
    <w:rsid w:val="00A6018E"/>
    <w:rsid w:val="00A60320"/>
    <w:rsid w:val="00A604FD"/>
    <w:rsid w:val="00A60650"/>
    <w:rsid w:val="00A6072E"/>
    <w:rsid w:val="00A6084C"/>
    <w:rsid w:val="00A6087E"/>
    <w:rsid w:val="00A60A94"/>
    <w:rsid w:val="00A60ADD"/>
    <w:rsid w:val="00A60BEE"/>
    <w:rsid w:val="00A60BFF"/>
    <w:rsid w:val="00A60D5F"/>
    <w:rsid w:val="00A60D9E"/>
    <w:rsid w:val="00A60FCA"/>
    <w:rsid w:val="00A610DF"/>
    <w:rsid w:val="00A6116C"/>
    <w:rsid w:val="00A612A7"/>
    <w:rsid w:val="00A613A6"/>
    <w:rsid w:val="00A617F2"/>
    <w:rsid w:val="00A61823"/>
    <w:rsid w:val="00A61CDB"/>
    <w:rsid w:val="00A61CEB"/>
    <w:rsid w:val="00A61FC8"/>
    <w:rsid w:val="00A62072"/>
    <w:rsid w:val="00A62210"/>
    <w:rsid w:val="00A622C2"/>
    <w:rsid w:val="00A622F7"/>
    <w:rsid w:val="00A62327"/>
    <w:rsid w:val="00A624BC"/>
    <w:rsid w:val="00A6278D"/>
    <w:rsid w:val="00A62818"/>
    <w:rsid w:val="00A62945"/>
    <w:rsid w:val="00A62A27"/>
    <w:rsid w:val="00A62AE5"/>
    <w:rsid w:val="00A62B29"/>
    <w:rsid w:val="00A62B44"/>
    <w:rsid w:val="00A62BFD"/>
    <w:rsid w:val="00A62C1C"/>
    <w:rsid w:val="00A62C49"/>
    <w:rsid w:val="00A62E54"/>
    <w:rsid w:val="00A630C8"/>
    <w:rsid w:val="00A63183"/>
    <w:rsid w:val="00A631DD"/>
    <w:rsid w:val="00A631E3"/>
    <w:rsid w:val="00A632DE"/>
    <w:rsid w:val="00A63327"/>
    <w:rsid w:val="00A6345E"/>
    <w:rsid w:val="00A6356C"/>
    <w:rsid w:val="00A63A5C"/>
    <w:rsid w:val="00A63CF2"/>
    <w:rsid w:val="00A63E7C"/>
    <w:rsid w:val="00A63EEF"/>
    <w:rsid w:val="00A63FE2"/>
    <w:rsid w:val="00A64382"/>
    <w:rsid w:val="00A643BC"/>
    <w:rsid w:val="00A6451E"/>
    <w:rsid w:val="00A645A1"/>
    <w:rsid w:val="00A646F1"/>
    <w:rsid w:val="00A6477A"/>
    <w:rsid w:val="00A64873"/>
    <w:rsid w:val="00A6493A"/>
    <w:rsid w:val="00A649C3"/>
    <w:rsid w:val="00A64ACC"/>
    <w:rsid w:val="00A64DF0"/>
    <w:rsid w:val="00A64F32"/>
    <w:rsid w:val="00A65125"/>
    <w:rsid w:val="00A65145"/>
    <w:rsid w:val="00A65284"/>
    <w:rsid w:val="00A6528F"/>
    <w:rsid w:val="00A65369"/>
    <w:rsid w:val="00A653A9"/>
    <w:rsid w:val="00A6550E"/>
    <w:rsid w:val="00A65548"/>
    <w:rsid w:val="00A655D7"/>
    <w:rsid w:val="00A65692"/>
    <w:rsid w:val="00A659D5"/>
    <w:rsid w:val="00A65BD3"/>
    <w:rsid w:val="00A65CDD"/>
    <w:rsid w:val="00A65CE0"/>
    <w:rsid w:val="00A65DC4"/>
    <w:rsid w:val="00A65DD8"/>
    <w:rsid w:val="00A65DEA"/>
    <w:rsid w:val="00A65E26"/>
    <w:rsid w:val="00A65E78"/>
    <w:rsid w:val="00A66242"/>
    <w:rsid w:val="00A66423"/>
    <w:rsid w:val="00A66433"/>
    <w:rsid w:val="00A6672C"/>
    <w:rsid w:val="00A66788"/>
    <w:rsid w:val="00A66820"/>
    <w:rsid w:val="00A66886"/>
    <w:rsid w:val="00A6697A"/>
    <w:rsid w:val="00A66A97"/>
    <w:rsid w:val="00A66BFF"/>
    <w:rsid w:val="00A66CAB"/>
    <w:rsid w:val="00A66D6E"/>
    <w:rsid w:val="00A66D82"/>
    <w:rsid w:val="00A66F74"/>
    <w:rsid w:val="00A6707A"/>
    <w:rsid w:val="00A67162"/>
    <w:rsid w:val="00A67214"/>
    <w:rsid w:val="00A6722E"/>
    <w:rsid w:val="00A67394"/>
    <w:rsid w:val="00A67460"/>
    <w:rsid w:val="00A674D6"/>
    <w:rsid w:val="00A6762B"/>
    <w:rsid w:val="00A6779E"/>
    <w:rsid w:val="00A679AF"/>
    <w:rsid w:val="00A67A39"/>
    <w:rsid w:val="00A67B88"/>
    <w:rsid w:val="00A67D73"/>
    <w:rsid w:val="00A67FF6"/>
    <w:rsid w:val="00A70059"/>
    <w:rsid w:val="00A700EF"/>
    <w:rsid w:val="00A70125"/>
    <w:rsid w:val="00A706BC"/>
    <w:rsid w:val="00A70724"/>
    <w:rsid w:val="00A7072D"/>
    <w:rsid w:val="00A707A1"/>
    <w:rsid w:val="00A707CF"/>
    <w:rsid w:val="00A70892"/>
    <w:rsid w:val="00A70A2E"/>
    <w:rsid w:val="00A70BA5"/>
    <w:rsid w:val="00A70CA5"/>
    <w:rsid w:val="00A70D9B"/>
    <w:rsid w:val="00A70F8D"/>
    <w:rsid w:val="00A711A3"/>
    <w:rsid w:val="00A71362"/>
    <w:rsid w:val="00A71485"/>
    <w:rsid w:val="00A71532"/>
    <w:rsid w:val="00A715A8"/>
    <w:rsid w:val="00A7190D"/>
    <w:rsid w:val="00A71955"/>
    <w:rsid w:val="00A71C3D"/>
    <w:rsid w:val="00A71D37"/>
    <w:rsid w:val="00A71E7D"/>
    <w:rsid w:val="00A71FAB"/>
    <w:rsid w:val="00A71FD7"/>
    <w:rsid w:val="00A72033"/>
    <w:rsid w:val="00A72034"/>
    <w:rsid w:val="00A72058"/>
    <w:rsid w:val="00A72152"/>
    <w:rsid w:val="00A721D2"/>
    <w:rsid w:val="00A7230A"/>
    <w:rsid w:val="00A7235A"/>
    <w:rsid w:val="00A72532"/>
    <w:rsid w:val="00A726A1"/>
    <w:rsid w:val="00A72747"/>
    <w:rsid w:val="00A72796"/>
    <w:rsid w:val="00A72AD0"/>
    <w:rsid w:val="00A72B44"/>
    <w:rsid w:val="00A72B5B"/>
    <w:rsid w:val="00A72C3A"/>
    <w:rsid w:val="00A72CDC"/>
    <w:rsid w:val="00A72E1B"/>
    <w:rsid w:val="00A72EDE"/>
    <w:rsid w:val="00A72F0A"/>
    <w:rsid w:val="00A73028"/>
    <w:rsid w:val="00A730C8"/>
    <w:rsid w:val="00A730EC"/>
    <w:rsid w:val="00A7311D"/>
    <w:rsid w:val="00A73191"/>
    <w:rsid w:val="00A731D9"/>
    <w:rsid w:val="00A733CA"/>
    <w:rsid w:val="00A733FC"/>
    <w:rsid w:val="00A735B9"/>
    <w:rsid w:val="00A7377A"/>
    <w:rsid w:val="00A7397F"/>
    <w:rsid w:val="00A73D56"/>
    <w:rsid w:val="00A73D80"/>
    <w:rsid w:val="00A73E91"/>
    <w:rsid w:val="00A740A9"/>
    <w:rsid w:val="00A740C2"/>
    <w:rsid w:val="00A7415E"/>
    <w:rsid w:val="00A74225"/>
    <w:rsid w:val="00A744CF"/>
    <w:rsid w:val="00A74523"/>
    <w:rsid w:val="00A745AF"/>
    <w:rsid w:val="00A7462D"/>
    <w:rsid w:val="00A74687"/>
    <w:rsid w:val="00A746C5"/>
    <w:rsid w:val="00A7473C"/>
    <w:rsid w:val="00A74782"/>
    <w:rsid w:val="00A74903"/>
    <w:rsid w:val="00A74C07"/>
    <w:rsid w:val="00A74D99"/>
    <w:rsid w:val="00A74E13"/>
    <w:rsid w:val="00A74EE6"/>
    <w:rsid w:val="00A74F45"/>
    <w:rsid w:val="00A74F5F"/>
    <w:rsid w:val="00A75008"/>
    <w:rsid w:val="00A75161"/>
    <w:rsid w:val="00A752CF"/>
    <w:rsid w:val="00A7535E"/>
    <w:rsid w:val="00A75423"/>
    <w:rsid w:val="00A754D4"/>
    <w:rsid w:val="00A7551D"/>
    <w:rsid w:val="00A75550"/>
    <w:rsid w:val="00A755C5"/>
    <w:rsid w:val="00A757E3"/>
    <w:rsid w:val="00A759F5"/>
    <w:rsid w:val="00A75A27"/>
    <w:rsid w:val="00A75D88"/>
    <w:rsid w:val="00A75E1B"/>
    <w:rsid w:val="00A75E52"/>
    <w:rsid w:val="00A75EA3"/>
    <w:rsid w:val="00A75FA7"/>
    <w:rsid w:val="00A760AC"/>
    <w:rsid w:val="00A760CA"/>
    <w:rsid w:val="00A7630F"/>
    <w:rsid w:val="00A76961"/>
    <w:rsid w:val="00A769A7"/>
    <w:rsid w:val="00A76A73"/>
    <w:rsid w:val="00A76BD8"/>
    <w:rsid w:val="00A76EF3"/>
    <w:rsid w:val="00A7705D"/>
    <w:rsid w:val="00A7748F"/>
    <w:rsid w:val="00A774B7"/>
    <w:rsid w:val="00A774EE"/>
    <w:rsid w:val="00A7757C"/>
    <w:rsid w:val="00A775BE"/>
    <w:rsid w:val="00A77633"/>
    <w:rsid w:val="00A777FC"/>
    <w:rsid w:val="00A7792E"/>
    <w:rsid w:val="00A77B13"/>
    <w:rsid w:val="00A77BB0"/>
    <w:rsid w:val="00A77BD3"/>
    <w:rsid w:val="00A77C37"/>
    <w:rsid w:val="00A77EE1"/>
    <w:rsid w:val="00A80031"/>
    <w:rsid w:val="00A8029E"/>
    <w:rsid w:val="00A80418"/>
    <w:rsid w:val="00A8065A"/>
    <w:rsid w:val="00A80740"/>
    <w:rsid w:val="00A808D4"/>
    <w:rsid w:val="00A80BFE"/>
    <w:rsid w:val="00A80E6B"/>
    <w:rsid w:val="00A810AA"/>
    <w:rsid w:val="00A811B7"/>
    <w:rsid w:val="00A8124C"/>
    <w:rsid w:val="00A8127C"/>
    <w:rsid w:val="00A81316"/>
    <w:rsid w:val="00A81536"/>
    <w:rsid w:val="00A81551"/>
    <w:rsid w:val="00A81552"/>
    <w:rsid w:val="00A815BD"/>
    <w:rsid w:val="00A816C9"/>
    <w:rsid w:val="00A81981"/>
    <w:rsid w:val="00A81A71"/>
    <w:rsid w:val="00A81BC3"/>
    <w:rsid w:val="00A81C5E"/>
    <w:rsid w:val="00A81D0A"/>
    <w:rsid w:val="00A81D4F"/>
    <w:rsid w:val="00A81D88"/>
    <w:rsid w:val="00A81E2D"/>
    <w:rsid w:val="00A81EC2"/>
    <w:rsid w:val="00A82068"/>
    <w:rsid w:val="00A820FC"/>
    <w:rsid w:val="00A821BC"/>
    <w:rsid w:val="00A823ED"/>
    <w:rsid w:val="00A824A2"/>
    <w:rsid w:val="00A82596"/>
    <w:rsid w:val="00A825A6"/>
    <w:rsid w:val="00A82673"/>
    <w:rsid w:val="00A827BF"/>
    <w:rsid w:val="00A82873"/>
    <w:rsid w:val="00A8290B"/>
    <w:rsid w:val="00A82999"/>
    <w:rsid w:val="00A829BD"/>
    <w:rsid w:val="00A82B85"/>
    <w:rsid w:val="00A82D00"/>
    <w:rsid w:val="00A82D40"/>
    <w:rsid w:val="00A82F20"/>
    <w:rsid w:val="00A82FB1"/>
    <w:rsid w:val="00A8325B"/>
    <w:rsid w:val="00A83642"/>
    <w:rsid w:val="00A83767"/>
    <w:rsid w:val="00A838A7"/>
    <w:rsid w:val="00A83D93"/>
    <w:rsid w:val="00A83DAF"/>
    <w:rsid w:val="00A83DE4"/>
    <w:rsid w:val="00A83F4D"/>
    <w:rsid w:val="00A83FA0"/>
    <w:rsid w:val="00A84061"/>
    <w:rsid w:val="00A84191"/>
    <w:rsid w:val="00A846B5"/>
    <w:rsid w:val="00A847BC"/>
    <w:rsid w:val="00A847BD"/>
    <w:rsid w:val="00A84837"/>
    <w:rsid w:val="00A84860"/>
    <w:rsid w:val="00A848EB"/>
    <w:rsid w:val="00A848FC"/>
    <w:rsid w:val="00A849F0"/>
    <w:rsid w:val="00A84A29"/>
    <w:rsid w:val="00A84B1E"/>
    <w:rsid w:val="00A84BBD"/>
    <w:rsid w:val="00A84C5A"/>
    <w:rsid w:val="00A84EFC"/>
    <w:rsid w:val="00A84FA0"/>
    <w:rsid w:val="00A84FBF"/>
    <w:rsid w:val="00A85088"/>
    <w:rsid w:val="00A850B2"/>
    <w:rsid w:val="00A85276"/>
    <w:rsid w:val="00A8536A"/>
    <w:rsid w:val="00A85405"/>
    <w:rsid w:val="00A85606"/>
    <w:rsid w:val="00A8586A"/>
    <w:rsid w:val="00A85972"/>
    <w:rsid w:val="00A859AB"/>
    <w:rsid w:val="00A859F1"/>
    <w:rsid w:val="00A85A8C"/>
    <w:rsid w:val="00A85F42"/>
    <w:rsid w:val="00A86148"/>
    <w:rsid w:val="00A86284"/>
    <w:rsid w:val="00A86596"/>
    <w:rsid w:val="00A867D6"/>
    <w:rsid w:val="00A8689F"/>
    <w:rsid w:val="00A86939"/>
    <w:rsid w:val="00A86A5B"/>
    <w:rsid w:val="00A86C06"/>
    <w:rsid w:val="00A86C0D"/>
    <w:rsid w:val="00A86D0A"/>
    <w:rsid w:val="00A86D51"/>
    <w:rsid w:val="00A86F0A"/>
    <w:rsid w:val="00A86F9F"/>
    <w:rsid w:val="00A8702A"/>
    <w:rsid w:val="00A87055"/>
    <w:rsid w:val="00A87084"/>
    <w:rsid w:val="00A870E5"/>
    <w:rsid w:val="00A871F8"/>
    <w:rsid w:val="00A87216"/>
    <w:rsid w:val="00A87244"/>
    <w:rsid w:val="00A87362"/>
    <w:rsid w:val="00A873A5"/>
    <w:rsid w:val="00A87427"/>
    <w:rsid w:val="00A8749F"/>
    <w:rsid w:val="00A874C2"/>
    <w:rsid w:val="00A87714"/>
    <w:rsid w:val="00A87816"/>
    <w:rsid w:val="00A879FA"/>
    <w:rsid w:val="00A87AA4"/>
    <w:rsid w:val="00A87CFE"/>
    <w:rsid w:val="00A87DCB"/>
    <w:rsid w:val="00A9004A"/>
    <w:rsid w:val="00A900C1"/>
    <w:rsid w:val="00A9028B"/>
    <w:rsid w:val="00A902BC"/>
    <w:rsid w:val="00A904C6"/>
    <w:rsid w:val="00A909A3"/>
    <w:rsid w:val="00A909C8"/>
    <w:rsid w:val="00A90CEF"/>
    <w:rsid w:val="00A91055"/>
    <w:rsid w:val="00A9117F"/>
    <w:rsid w:val="00A9118E"/>
    <w:rsid w:val="00A911A9"/>
    <w:rsid w:val="00A915BC"/>
    <w:rsid w:val="00A915EB"/>
    <w:rsid w:val="00A918BE"/>
    <w:rsid w:val="00A919A7"/>
    <w:rsid w:val="00A919B1"/>
    <w:rsid w:val="00A919E1"/>
    <w:rsid w:val="00A91C09"/>
    <w:rsid w:val="00A91CB2"/>
    <w:rsid w:val="00A9212D"/>
    <w:rsid w:val="00A923FB"/>
    <w:rsid w:val="00A924AE"/>
    <w:rsid w:val="00A924E0"/>
    <w:rsid w:val="00A9252E"/>
    <w:rsid w:val="00A92683"/>
    <w:rsid w:val="00A92732"/>
    <w:rsid w:val="00A92795"/>
    <w:rsid w:val="00A92825"/>
    <w:rsid w:val="00A92BC9"/>
    <w:rsid w:val="00A92FC1"/>
    <w:rsid w:val="00A93586"/>
    <w:rsid w:val="00A93651"/>
    <w:rsid w:val="00A936B0"/>
    <w:rsid w:val="00A9373D"/>
    <w:rsid w:val="00A9379E"/>
    <w:rsid w:val="00A93827"/>
    <w:rsid w:val="00A9396D"/>
    <w:rsid w:val="00A93B14"/>
    <w:rsid w:val="00A93B4A"/>
    <w:rsid w:val="00A93BE9"/>
    <w:rsid w:val="00A93D48"/>
    <w:rsid w:val="00A9408B"/>
    <w:rsid w:val="00A940A3"/>
    <w:rsid w:val="00A941FE"/>
    <w:rsid w:val="00A94247"/>
    <w:rsid w:val="00A94251"/>
    <w:rsid w:val="00A942B8"/>
    <w:rsid w:val="00A9439A"/>
    <w:rsid w:val="00A94484"/>
    <w:rsid w:val="00A945B9"/>
    <w:rsid w:val="00A9464E"/>
    <w:rsid w:val="00A94684"/>
    <w:rsid w:val="00A94959"/>
    <w:rsid w:val="00A94BBE"/>
    <w:rsid w:val="00A94CFA"/>
    <w:rsid w:val="00A94ED9"/>
    <w:rsid w:val="00A94F47"/>
    <w:rsid w:val="00A95242"/>
    <w:rsid w:val="00A953B1"/>
    <w:rsid w:val="00A954CA"/>
    <w:rsid w:val="00A9569E"/>
    <w:rsid w:val="00A9574A"/>
    <w:rsid w:val="00A95768"/>
    <w:rsid w:val="00A958CF"/>
    <w:rsid w:val="00A959F9"/>
    <w:rsid w:val="00A95B1D"/>
    <w:rsid w:val="00A95BC5"/>
    <w:rsid w:val="00A95F1E"/>
    <w:rsid w:val="00A95F7A"/>
    <w:rsid w:val="00A96473"/>
    <w:rsid w:val="00A96499"/>
    <w:rsid w:val="00A9649E"/>
    <w:rsid w:val="00A9652D"/>
    <w:rsid w:val="00A9652F"/>
    <w:rsid w:val="00A96601"/>
    <w:rsid w:val="00A96825"/>
    <w:rsid w:val="00A96895"/>
    <w:rsid w:val="00A96925"/>
    <w:rsid w:val="00A96A73"/>
    <w:rsid w:val="00A96B87"/>
    <w:rsid w:val="00A96EA6"/>
    <w:rsid w:val="00A96EFF"/>
    <w:rsid w:val="00A96F26"/>
    <w:rsid w:val="00A96FBC"/>
    <w:rsid w:val="00A97045"/>
    <w:rsid w:val="00A970C0"/>
    <w:rsid w:val="00A970E7"/>
    <w:rsid w:val="00A9744A"/>
    <w:rsid w:val="00A975F7"/>
    <w:rsid w:val="00A975FB"/>
    <w:rsid w:val="00A977EF"/>
    <w:rsid w:val="00A9782F"/>
    <w:rsid w:val="00A97869"/>
    <w:rsid w:val="00A97878"/>
    <w:rsid w:val="00A979DE"/>
    <w:rsid w:val="00A97A55"/>
    <w:rsid w:val="00A97B93"/>
    <w:rsid w:val="00A97C1F"/>
    <w:rsid w:val="00A97D65"/>
    <w:rsid w:val="00A97DD7"/>
    <w:rsid w:val="00A97E83"/>
    <w:rsid w:val="00AA000A"/>
    <w:rsid w:val="00AA000E"/>
    <w:rsid w:val="00AA0037"/>
    <w:rsid w:val="00AA00C5"/>
    <w:rsid w:val="00AA028C"/>
    <w:rsid w:val="00AA0558"/>
    <w:rsid w:val="00AA0579"/>
    <w:rsid w:val="00AA061B"/>
    <w:rsid w:val="00AA0629"/>
    <w:rsid w:val="00AA0738"/>
    <w:rsid w:val="00AA0774"/>
    <w:rsid w:val="00AA08DD"/>
    <w:rsid w:val="00AA0A0C"/>
    <w:rsid w:val="00AA0B54"/>
    <w:rsid w:val="00AA0BB8"/>
    <w:rsid w:val="00AA1072"/>
    <w:rsid w:val="00AA111A"/>
    <w:rsid w:val="00AA111B"/>
    <w:rsid w:val="00AA117D"/>
    <w:rsid w:val="00AA118B"/>
    <w:rsid w:val="00AA11F0"/>
    <w:rsid w:val="00AA152C"/>
    <w:rsid w:val="00AA1553"/>
    <w:rsid w:val="00AA15D9"/>
    <w:rsid w:val="00AA1683"/>
    <w:rsid w:val="00AA1707"/>
    <w:rsid w:val="00AA1734"/>
    <w:rsid w:val="00AA1806"/>
    <w:rsid w:val="00AA181C"/>
    <w:rsid w:val="00AA1918"/>
    <w:rsid w:val="00AA1D17"/>
    <w:rsid w:val="00AA1F56"/>
    <w:rsid w:val="00AA224B"/>
    <w:rsid w:val="00AA24B0"/>
    <w:rsid w:val="00AA24B7"/>
    <w:rsid w:val="00AA260D"/>
    <w:rsid w:val="00AA261E"/>
    <w:rsid w:val="00AA279F"/>
    <w:rsid w:val="00AA28C0"/>
    <w:rsid w:val="00AA28E7"/>
    <w:rsid w:val="00AA299E"/>
    <w:rsid w:val="00AA29F6"/>
    <w:rsid w:val="00AA2A7C"/>
    <w:rsid w:val="00AA2C40"/>
    <w:rsid w:val="00AA2C61"/>
    <w:rsid w:val="00AA2CC3"/>
    <w:rsid w:val="00AA2D25"/>
    <w:rsid w:val="00AA31AF"/>
    <w:rsid w:val="00AA332B"/>
    <w:rsid w:val="00AA3483"/>
    <w:rsid w:val="00AA3828"/>
    <w:rsid w:val="00AA3880"/>
    <w:rsid w:val="00AA38DB"/>
    <w:rsid w:val="00AA39AF"/>
    <w:rsid w:val="00AA3C32"/>
    <w:rsid w:val="00AA3DC9"/>
    <w:rsid w:val="00AA3E3E"/>
    <w:rsid w:val="00AA3E6A"/>
    <w:rsid w:val="00AA3F05"/>
    <w:rsid w:val="00AA3F28"/>
    <w:rsid w:val="00AA416F"/>
    <w:rsid w:val="00AA4228"/>
    <w:rsid w:val="00AA42F5"/>
    <w:rsid w:val="00AA4410"/>
    <w:rsid w:val="00AA47D7"/>
    <w:rsid w:val="00AA4815"/>
    <w:rsid w:val="00AA494A"/>
    <w:rsid w:val="00AA4A50"/>
    <w:rsid w:val="00AA4A5B"/>
    <w:rsid w:val="00AA4AED"/>
    <w:rsid w:val="00AA4B71"/>
    <w:rsid w:val="00AA4B95"/>
    <w:rsid w:val="00AA4E9E"/>
    <w:rsid w:val="00AA5017"/>
    <w:rsid w:val="00AA53A4"/>
    <w:rsid w:val="00AA53BA"/>
    <w:rsid w:val="00AA5574"/>
    <w:rsid w:val="00AA55D1"/>
    <w:rsid w:val="00AA56A1"/>
    <w:rsid w:val="00AA56F3"/>
    <w:rsid w:val="00AA5830"/>
    <w:rsid w:val="00AA5C20"/>
    <w:rsid w:val="00AA5C23"/>
    <w:rsid w:val="00AA5E34"/>
    <w:rsid w:val="00AA600A"/>
    <w:rsid w:val="00AA63D3"/>
    <w:rsid w:val="00AA6429"/>
    <w:rsid w:val="00AA666F"/>
    <w:rsid w:val="00AA668E"/>
    <w:rsid w:val="00AA675D"/>
    <w:rsid w:val="00AA6994"/>
    <w:rsid w:val="00AA69A7"/>
    <w:rsid w:val="00AA6B2F"/>
    <w:rsid w:val="00AA6D66"/>
    <w:rsid w:val="00AA6F52"/>
    <w:rsid w:val="00AA7019"/>
    <w:rsid w:val="00AA706C"/>
    <w:rsid w:val="00AA718B"/>
    <w:rsid w:val="00AA72E2"/>
    <w:rsid w:val="00AA74DA"/>
    <w:rsid w:val="00AA752D"/>
    <w:rsid w:val="00AA76BF"/>
    <w:rsid w:val="00AA771C"/>
    <w:rsid w:val="00AA7BA9"/>
    <w:rsid w:val="00AA7C19"/>
    <w:rsid w:val="00AB00D2"/>
    <w:rsid w:val="00AB048A"/>
    <w:rsid w:val="00AB048B"/>
    <w:rsid w:val="00AB04ED"/>
    <w:rsid w:val="00AB057B"/>
    <w:rsid w:val="00AB069E"/>
    <w:rsid w:val="00AB0846"/>
    <w:rsid w:val="00AB09CA"/>
    <w:rsid w:val="00AB0AAC"/>
    <w:rsid w:val="00AB0B6F"/>
    <w:rsid w:val="00AB0CD6"/>
    <w:rsid w:val="00AB0DF6"/>
    <w:rsid w:val="00AB0E5E"/>
    <w:rsid w:val="00AB0FD6"/>
    <w:rsid w:val="00AB0FEB"/>
    <w:rsid w:val="00AB0FF8"/>
    <w:rsid w:val="00AB1066"/>
    <w:rsid w:val="00AB10C9"/>
    <w:rsid w:val="00AB115C"/>
    <w:rsid w:val="00AB11D7"/>
    <w:rsid w:val="00AB1305"/>
    <w:rsid w:val="00AB13E0"/>
    <w:rsid w:val="00AB1492"/>
    <w:rsid w:val="00AB15C6"/>
    <w:rsid w:val="00AB1603"/>
    <w:rsid w:val="00AB174F"/>
    <w:rsid w:val="00AB18CF"/>
    <w:rsid w:val="00AB18E4"/>
    <w:rsid w:val="00AB1943"/>
    <w:rsid w:val="00AB1E90"/>
    <w:rsid w:val="00AB1F2A"/>
    <w:rsid w:val="00AB20D0"/>
    <w:rsid w:val="00AB210B"/>
    <w:rsid w:val="00AB214A"/>
    <w:rsid w:val="00AB22AD"/>
    <w:rsid w:val="00AB2424"/>
    <w:rsid w:val="00AB243D"/>
    <w:rsid w:val="00AB24CD"/>
    <w:rsid w:val="00AB24D4"/>
    <w:rsid w:val="00AB285A"/>
    <w:rsid w:val="00AB2909"/>
    <w:rsid w:val="00AB2B28"/>
    <w:rsid w:val="00AB2B93"/>
    <w:rsid w:val="00AB2D6D"/>
    <w:rsid w:val="00AB2FE6"/>
    <w:rsid w:val="00AB3725"/>
    <w:rsid w:val="00AB378B"/>
    <w:rsid w:val="00AB38D6"/>
    <w:rsid w:val="00AB3D3C"/>
    <w:rsid w:val="00AB3FF3"/>
    <w:rsid w:val="00AB4163"/>
    <w:rsid w:val="00AB41BF"/>
    <w:rsid w:val="00AB42C0"/>
    <w:rsid w:val="00AB43F7"/>
    <w:rsid w:val="00AB44C7"/>
    <w:rsid w:val="00AB44C9"/>
    <w:rsid w:val="00AB4965"/>
    <w:rsid w:val="00AB4B29"/>
    <w:rsid w:val="00AB4BA3"/>
    <w:rsid w:val="00AB4E2C"/>
    <w:rsid w:val="00AB5079"/>
    <w:rsid w:val="00AB5081"/>
    <w:rsid w:val="00AB50E3"/>
    <w:rsid w:val="00AB5168"/>
    <w:rsid w:val="00AB517E"/>
    <w:rsid w:val="00AB53B0"/>
    <w:rsid w:val="00AB53BA"/>
    <w:rsid w:val="00AB54C7"/>
    <w:rsid w:val="00AB5540"/>
    <w:rsid w:val="00AB5603"/>
    <w:rsid w:val="00AB5AF9"/>
    <w:rsid w:val="00AB5B20"/>
    <w:rsid w:val="00AB5C4F"/>
    <w:rsid w:val="00AB5D3E"/>
    <w:rsid w:val="00AB5E57"/>
    <w:rsid w:val="00AB5E74"/>
    <w:rsid w:val="00AB5EBF"/>
    <w:rsid w:val="00AB5F46"/>
    <w:rsid w:val="00AB5F5D"/>
    <w:rsid w:val="00AB607D"/>
    <w:rsid w:val="00AB60DA"/>
    <w:rsid w:val="00AB6322"/>
    <w:rsid w:val="00AB634B"/>
    <w:rsid w:val="00AB656C"/>
    <w:rsid w:val="00AB6694"/>
    <w:rsid w:val="00AB670F"/>
    <w:rsid w:val="00AB6886"/>
    <w:rsid w:val="00AB698D"/>
    <w:rsid w:val="00AB6CB5"/>
    <w:rsid w:val="00AB6D5D"/>
    <w:rsid w:val="00AB6D83"/>
    <w:rsid w:val="00AB6DC0"/>
    <w:rsid w:val="00AB6E1C"/>
    <w:rsid w:val="00AB6F0B"/>
    <w:rsid w:val="00AB6F15"/>
    <w:rsid w:val="00AB6F65"/>
    <w:rsid w:val="00AB7015"/>
    <w:rsid w:val="00AB708F"/>
    <w:rsid w:val="00AB70C7"/>
    <w:rsid w:val="00AB717A"/>
    <w:rsid w:val="00AB7196"/>
    <w:rsid w:val="00AB7217"/>
    <w:rsid w:val="00AB745C"/>
    <w:rsid w:val="00AB745F"/>
    <w:rsid w:val="00AB747D"/>
    <w:rsid w:val="00AB7590"/>
    <w:rsid w:val="00AB7A50"/>
    <w:rsid w:val="00AB7C79"/>
    <w:rsid w:val="00AB7DC5"/>
    <w:rsid w:val="00AC0000"/>
    <w:rsid w:val="00AC0051"/>
    <w:rsid w:val="00AC00AF"/>
    <w:rsid w:val="00AC08BD"/>
    <w:rsid w:val="00AC0970"/>
    <w:rsid w:val="00AC0B5D"/>
    <w:rsid w:val="00AC0E85"/>
    <w:rsid w:val="00AC0F12"/>
    <w:rsid w:val="00AC1044"/>
    <w:rsid w:val="00AC13F5"/>
    <w:rsid w:val="00AC14D5"/>
    <w:rsid w:val="00AC1520"/>
    <w:rsid w:val="00AC157B"/>
    <w:rsid w:val="00AC15F6"/>
    <w:rsid w:val="00AC198D"/>
    <w:rsid w:val="00AC1E9E"/>
    <w:rsid w:val="00AC2097"/>
    <w:rsid w:val="00AC210C"/>
    <w:rsid w:val="00AC21B5"/>
    <w:rsid w:val="00AC247B"/>
    <w:rsid w:val="00AC2518"/>
    <w:rsid w:val="00AC252F"/>
    <w:rsid w:val="00AC258B"/>
    <w:rsid w:val="00AC2620"/>
    <w:rsid w:val="00AC276F"/>
    <w:rsid w:val="00AC28A5"/>
    <w:rsid w:val="00AC29D2"/>
    <w:rsid w:val="00AC2C0A"/>
    <w:rsid w:val="00AC2C98"/>
    <w:rsid w:val="00AC2CD6"/>
    <w:rsid w:val="00AC2D17"/>
    <w:rsid w:val="00AC2DD3"/>
    <w:rsid w:val="00AC2E1C"/>
    <w:rsid w:val="00AC2EE5"/>
    <w:rsid w:val="00AC2EF4"/>
    <w:rsid w:val="00AC2FF0"/>
    <w:rsid w:val="00AC3095"/>
    <w:rsid w:val="00AC30DF"/>
    <w:rsid w:val="00AC3173"/>
    <w:rsid w:val="00AC32AF"/>
    <w:rsid w:val="00AC3300"/>
    <w:rsid w:val="00AC35E6"/>
    <w:rsid w:val="00AC3818"/>
    <w:rsid w:val="00AC39A7"/>
    <w:rsid w:val="00AC39B7"/>
    <w:rsid w:val="00AC3AB5"/>
    <w:rsid w:val="00AC3B7D"/>
    <w:rsid w:val="00AC3C6E"/>
    <w:rsid w:val="00AC3C77"/>
    <w:rsid w:val="00AC3DA6"/>
    <w:rsid w:val="00AC3EDD"/>
    <w:rsid w:val="00AC3F7F"/>
    <w:rsid w:val="00AC4000"/>
    <w:rsid w:val="00AC439B"/>
    <w:rsid w:val="00AC4423"/>
    <w:rsid w:val="00AC486C"/>
    <w:rsid w:val="00AC48B4"/>
    <w:rsid w:val="00AC4D4A"/>
    <w:rsid w:val="00AC4E36"/>
    <w:rsid w:val="00AC4E4F"/>
    <w:rsid w:val="00AC5139"/>
    <w:rsid w:val="00AC516F"/>
    <w:rsid w:val="00AC53B4"/>
    <w:rsid w:val="00AC54AD"/>
    <w:rsid w:val="00AC54C7"/>
    <w:rsid w:val="00AC563A"/>
    <w:rsid w:val="00AC56D8"/>
    <w:rsid w:val="00AC5874"/>
    <w:rsid w:val="00AC5992"/>
    <w:rsid w:val="00AC5FEC"/>
    <w:rsid w:val="00AC64AA"/>
    <w:rsid w:val="00AC6875"/>
    <w:rsid w:val="00AC68F2"/>
    <w:rsid w:val="00AC69E3"/>
    <w:rsid w:val="00AC6E32"/>
    <w:rsid w:val="00AC6ED7"/>
    <w:rsid w:val="00AC6FAE"/>
    <w:rsid w:val="00AC703E"/>
    <w:rsid w:val="00AC70CF"/>
    <w:rsid w:val="00AC712E"/>
    <w:rsid w:val="00AC715C"/>
    <w:rsid w:val="00AC776B"/>
    <w:rsid w:val="00AC7801"/>
    <w:rsid w:val="00AC782F"/>
    <w:rsid w:val="00AC7A4A"/>
    <w:rsid w:val="00AC7A91"/>
    <w:rsid w:val="00AC7B45"/>
    <w:rsid w:val="00AC7BA0"/>
    <w:rsid w:val="00AC7CCA"/>
    <w:rsid w:val="00AC7D1F"/>
    <w:rsid w:val="00AD02A3"/>
    <w:rsid w:val="00AD030F"/>
    <w:rsid w:val="00AD04A1"/>
    <w:rsid w:val="00AD04E1"/>
    <w:rsid w:val="00AD05B2"/>
    <w:rsid w:val="00AD05D7"/>
    <w:rsid w:val="00AD0652"/>
    <w:rsid w:val="00AD0806"/>
    <w:rsid w:val="00AD0824"/>
    <w:rsid w:val="00AD098B"/>
    <w:rsid w:val="00AD0A27"/>
    <w:rsid w:val="00AD0A94"/>
    <w:rsid w:val="00AD0ABF"/>
    <w:rsid w:val="00AD0B87"/>
    <w:rsid w:val="00AD0B98"/>
    <w:rsid w:val="00AD0CD4"/>
    <w:rsid w:val="00AD0EBC"/>
    <w:rsid w:val="00AD0F2B"/>
    <w:rsid w:val="00AD1056"/>
    <w:rsid w:val="00AD1156"/>
    <w:rsid w:val="00AD1392"/>
    <w:rsid w:val="00AD13AA"/>
    <w:rsid w:val="00AD144D"/>
    <w:rsid w:val="00AD155E"/>
    <w:rsid w:val="00AD16A4"/>
    <w:rsid w:val="00AD1724"/>
    <w:rsid w:val="00AD17D5"/>
    <w:rsid w:val="00AD180F"/>
    <w:rsid w:val="00AD1A41"/>
    <w:rsid w:val="00AD1D1F"/>
    <w:rsid w:val="00AD1F71"/>
    <w:rsid w:val="00AD1FF5"/>
    <w:rsid w:val="00AD2069"/>
    <w:rsid w:val="00AD2146"/>
    <w:rsid w:val="00AD2435"/>
    <w:rsid w:val="00AD2512"/>
    <w:rsid w:val="00AD2534"/>
    <w:rsid w:val="00AD268E"/>
    <w:rsid w:val="00AD27A4"/>
    <w:rsid w:val="00AD280D"/>
    <w:rsid w:val="00AD2870"/>
    <w:rsid w:val="00AD28C1"/>
    <w:rsid w:val="00AD28C5"/>
    <w:rsid w:val="00AD2AEE"/>
    <w:rsid w:val="00AD2C92"/>
    <w:rsid w:val="00AD31C0"/>
    <w:rsid w:val="00AD32C8"/>
    <w:rsid w:val="00AD3504"/>
    <w:rsid w:val="00AD36A2"/>
    <w:rsid w:val="00AD3815"/>
    <w:rsid w:val="00AD38EA"/>
    <w:rsid w:val="00AD3A77"/>
    <w:rsid w:val="00AD3AD8"/>
    <w:rsid w:val="00AD3C7D"/>
    <w:rsid w:val="00AD3D17"/>
    <w:rsid w:val="00AD3E31"/>
    <w:rsid w:val="00AD4071"/>
    <w:rsid w:val="00AD41D8"/>
    <w:rsid w:val="00AD4420"/>
    <w:rsid w:val="00AD4533"/>
    <w:rsid w:val="00AD4685"/>
    <w:rsid w:val="00AD495F"/>
    <w:rsid w:val="00AD4A21"/>
    <w:rsid w:val="00AD4ABA"/>
    <w:rsid w:val="00AD4BE5"/>
    <w:rsid w:val="00AD4DA6"/>
    <w:rsid w:val="00AD4EF5"/>
    <w:rsid w:val="00AD5031"/>
    <w:rsid w:val="00AD50B6"/>
    <w:rsid w:val="00AD548B"/>
    <w:rsid w:val="00AD561A"/>
    <w:rsid w:val="00AD564C"/>
    <w:rsid w:val="00AD5785"/>
    <w:rsid w:val="00AD5824"/>
    <w:rsid w:val="00AD59F8"/>
    <w:rsid w:val="00AD5D09"/>
    <w:rsid w:val="00AD5D34"/>
    <w:rsid w:val="00AD5DD7"/>
    <w:rsid w:val="00AD5E20"/>
    <w:rsid w:val="00AD60DB"/>
    <w:rsid w:val="00AD6101"/>
    <w:rsid w:val="00AD61AB"/>
    <w:rsid w:val="00AD67E6"/>
    <w:rsid w:val="00AD6878"/>
    <w:rsid w:val="00AD6899"/>
    <w:rsid w:val="00AD68CD"/>
    <w:rsid w:val="00AD6B8E"/>
    <w:rsid w:val="00AD6E68"/>
    <w:rsid w:val="00AD6E98"/>
    <w:rsid w:val="00AD6F4C"/>
    <w:rsid w:val="00AD74FF"/>
    <w:rsid w:val="00AD75F0"/>
    <w:rsid w:val="00AD797E"/>
    <w:rsid w:val="00AD7C15"/>
    <w:rsid w:val="00AD7C64"/>
    <w:rsid w:val="00AD7C68"/>
    <w:rsid w:val="00AD7D71"/>
    <w:rsid w:val="00AD7E04"/>
    <w:rsid w:val="00AD7E12"/>
    <w:rsid w:val="00AD7E8F"/>
    <w:rsid w:val="00AE009D"/>
    <w:rsid w:val="00AE0161"/>
    <w:rsid w:val="00AE022E"/>
    <w:rsid w:val="00AE03C2"/>
    <w:rsid w:val="00AE08AB"/>
    <w:rsid w:val="00AE0B87"/>
    <w:rsid w:val="00AE0BE0"/>
    <w:rsid w:val="00AE0D13"/>
    <w:rsid w:val="00AE0DE8"/>
    <w:rsid w:val="00AE0F1D"/>
    <w:rsid w:val="00AE112F"/>
    <w:rsid w:val="00AE1615"/>
    <w:rsid w:val="00AE162D"/>
    <w:rsid w:val="00AE1785"/>
    <w:rsid w:val="00AE181A"/>
    <w:rsid w:val="00AE1BA4"/>
    <w:rsid w:val="00AE1D6A"/>
    <w:rsid w:val="00AE1DA5"/>
    <w:rsid w:val="00AE1F8D"/>
    <w:rsid w:val="00AE21E9"/>
    <w:rsid w:val="00AE2225"/>
    <w:rsid w:val="00AE22C0"/>
    <w:rsid w:val="00AE23C0"/>
    <w:rsid w:val="00AE2478"/>
    <w:rsid w:val="00AE2550"/>
    <w:rsid w:val="00AE2599"/>
    <w:rsid w:val="00AE27EB"/>
    <w:rsid w:val="00AE281C"/>
    <w:rsid w:val="00AE2972"/>
    <w:rsid w:val="00AE2A7C"/>
    <w:rsid w:val="00AE2A7D"/>
    <w:rsid w:val="00AE2B13"/>
    <w:rsid w:val="00AE2BFF"/>
    <w:rsid w:val="00AE2C21"/>
    <w:rsid w:val="00AE2C42"/>
    <w:rsid w:val="00AE2D62"/>
    <w:rsid w:val="00AE2DC4"/>
    <w:rsid w:val="00AE2E52"/>
    <w:rsid w:val="00AE2FD6"/>
    <w:rsid w:val="00AE312B"/>
    <w:rsid w:val="00AE320E"/>
    <w:rsid w:val="00AE32F1"/>
    <w:rsid w:val="00AE3336"/>
    <w:rsid w:val="00AE33C7"/>
    <w:rsid w:val="00AE368E"/>
    <w:rsid w:val="00AE3699"/>
    <w:rsid w:val="00AE384C"/>
    <w:rsid w:val="00AE39F5"/>
    <w:rsid w:val="00AE3B0F"/>
    <w:rsid w:val="00AE3BB5"/>
    <w:rsid w:val="00AE3DC1"/>
    <w:rsid w:val="00AE3DC8"/>
    <w:rsid w:val="00AE41B8"/>
    <w:rsid w:val="00AE41BB"/>
    <w:rsid w:val="00AE4521"/>
    <w:rsid w:val="00AE4727"/>
    <w:rsid w:val="00AE474D"/>
    <w:rsid w:val="00AE483D"/>
    <w:rsid w:val="00AE4972"/>
    <w:rsid w:val="00AE4AA8"/>
    <w:rsid w:val="00AE4AD2"/>
    <w:rsid w:val="00AE4C32"/>
    <w:rsid w:val="00AE4D60"/>
    <w:rsid w:val="00AE4F25"/>
    <w:rsid w:val="00AE54BD"/>
    <w:rsid w:val="00AE5573"/>
    <w:rsid w:val="00AE5772"/>
    <w:rsid w:val="00AE592D"/>
    <w:rsid w:val="00AE59BC"/>
    <w:rsid w:val="00AE5BF4"/>
    <w:rsid w:val="00AE5D79"/>
    <w:rsid w:val="00AE5DFC"/>
    <w:rsid w:val="00AE5FBF"/>
    <w:rsid w:val="00AE6049"/>
    <w:rsid w:val="00AE607D"/>
    <w:rsid w:val="00AE612C"/>
    <w:rsid w:val="00AE61E4"/>
    <w:rsid w:val="00AE65EA"/>
    <w:rsid w:val="00AE6754"/>
    <w:rsid w:val="00AE6A62"/>
    <w:rsid w:val="00AE6AC7"/>
    <w:rsid w:val="00AE6C0B"/>
    <w:rsid w:val="00AE6C79"/>
    <w:rsid w:val="00AE6C8E"/>
    <w:rsid w:val="00AE6D68"/>
    <w:rsid w:val="00AE71F6"/>
    <w:rsid w:val="00AE721C"/>
    <w:rsid w:val="00AE737B"/>
    <w:rsid w:val="00AE73F7"/>
    <w:rsid w:val="00AE75AE"/>
    <w:rsid w:val="00AE781C"/>
    <w:rsid w:val="00AE792B"/>
    <w:rsid w:val="00AE7B4C"/>
    <w:rsid w:val="00AE7C93"/>
    <w:rsid w:val="00AE7EA3"/>
    <w:rsid w:val="00AF0201"/>
    <w:rsid w:val="00AF0287"/>
    <w:rsid w:val="00AF0393"/>
    <w:rsid w:val="00AF0494"/>
    <w:rsid w:val="00AF05A9"/>
    <w:rsid w:val="00AF06F0"/>
    <w:rsid w:val="00AF06F1"/>
    <w:rsid w:val="00AF06F4"/>
    <w:rsid w:val="00AF09BF"/>
    <w:rsid w:val="00AF0A23"/>
    <w:rsid w:val="00AF0A2E"/>
    <w:rsid w:val="00AF0DA7"/>
    <w:rsid w:val="00AF0F2A"/>
    <w:rsid w:val="00AF0F4F"/>
    <w:rsid w:val="00AF111B"/>
    <w:rsid w:val="00AF1463"/>
    <w:rsid w:val="00AF14AD"/>
    <w:rsid w:val="00AF156F"/>
    <w:rsid w:val="00AF1599"/>
    <w:rsid w:val="00AF16CF"/>
    <w:rsid w:val="00AF16EA"/>
    <w:rsid w:val="00AF18D9"/>
    <w:rsid w:val="00AF1910"/>
    <w:rsid w:val="00AF1A9D"/>
    <w:rsid w:val="00AF1E5C"/>
    <w:rsid w:val="00AF1E82"/>
    <w:rsid w:val="00AF2012"/>
    <w:rsid w:val="00AF2108"/>
    <w:rsid w:val="00AF22A7"/>
    <w:rsid w:val="00AF236F"/>
    <w:rsid w:val="00AF24C5"/>
    <w:rsid w:val="00AF24D6"/>
    <w:rsid w:val="00AF267D"/>
    <w:rsid w:val="00AF27F4"/>
    <w:rsid w:val="00AF27F6"/>
    <w:rsid w:val="00AF2955"/>
    <w:rsid w:val="00AF29A9"/>
    <w:rsid w:val="00AF2AE2"/>
    <w:rsid w:val="00AF2CF7"/>
    <w:rsid w:val="00AF2D09"/>
    <w:rsid w:val="00AF2D94"/>
    <w:rsid w:val="00AF2F53"/>
    <w:rsid w:val="00AF300E"/>
    <w:rsid w:val="00AF3391"/>
    <w:rsid w:val="00AF34EC"/>
    <w:rsid w:val="00AF3837"/>
    <w:rsid w:val="00AF39C2"/>
    <w:rsid w:val="00AF3A91"/>
    <w:rsid w:val="00AF3C1D"/>
    <w:rsid w:val="00AF3D23"/>
    <w:rsid w:val="00AF3EB1"/>
    <w:rsid w:val="00AF401E"/>
    <w:rsid w:val="00AF40C1"/>
    <w:rsid w:val="00AF4263"/>
    <w:rsid w:val="00AF46AD"/>
    <w:rsid w:val="00AF471D"/>
    <w:rsid w:val="00AF492C"/>
    <w:rsid w:val="00AF4B22"/>
    <w:rsid w:val="00AF4B92"/>
    <w:rsid w:val="00AF4C0B"/>
    <w:rsid w:val="00AF4DC9"/>
    <w:rsid w:val="00AF4DEC"/>
    <w:rsid w:val="00AF4DF3"/>
    <w:rsid w:val="00AF4F4C"/>
    <w:rsid w:val="00AF4FF4"/>
    <w:rsid w:val="00AF5253"/>
    <w:rsid w:val="00AF526E"/>
    <w:rsid w:val="00AF52EA"/>
    <w:rsid w:val="00AF52FC"/>
    <w:rsid w:val="00AF53A4"/>
    <w:rsid w:val="00AF549F"/>
    <w:rsid w:val="00AF55A3"/>
    <w:rsid w:val="00AF55C4"/>
    <w:rsid w:val="00AF5601"/>
    <w:rsid w:val="00AF5651"/>
    <w:rsid w:val="00AF586D"/>
    <w:rsid w:val="00AF5937"/>
    <w:rsid w:val="00AF59B2"/>
    <w:rsid w:val="00AF5AC4"/>
    <w:rsid w:val="00AF5B70"/>
    <w:rsid w:val="00AF5C3F"/>
    <w:rsid w:val="00AF5F6E"/>
    <w:rsid w:val="00AF6039"/>
    <w:rsid w:val="00AF62A3"/>
    <w:rsid w:val="00AF635A"/>
    <w:rsid w:val="00AF63E2"/>
    <w:rsid w:val="00AF668C"/>
    <w:rsid w:val="00AF68F7"/>
    <w:rsid w:val="00AF6B9D"/>
    <w:rsid w:val="00AF6CEA"/>
    <w:rsid w:val="00AF6D31"/>
    <w:rsid w:val="00AF6DC7"/>
    <w:rsid w:val="00AF6E03"/>
    <w:rsid w:val="00AF6E96"/>
    <w:rsid w:val="00AF70CF"/>
    <w:rsid w:val="00AF7177"/>
    <w:rsid w:val="00AF71FA"/>
    <w:rsid w:val="00AF7274"/>
    <w:rsid w:val="00AF72B8"/>
    <w:rsid w:val="00AF7388"/>
    <w:rsid w:val="00AF74DF"/>
    <w:rsid w:val="00AF75AB"/>
    <w:rsid w:val="00AF76C6"/>
    <w:rsid w:val="00AF7927"/>
    <w:rsid w:val="00AF79A6"/>
    <w:rsid w:val="00AF7A0A"/>
    <w:rsid w:val="00AF7D61"/>
    <w:rsid w:val="00AF7E58"/>
    <w:rsid w:val="00AF7E7F"/>
    <w:rsid w:val="00AF7EB9"/>
    <w:rsid w:val="00B0004E"/>
    <w:rsid w:val="00B001BD"/>
    <w:rsid w:val="00B001E9"/>
    <w:rsid w:val="00B0027B"/>
    <w:rsid w:val="00B00294"/>
    <w:rsid w:val="00B00606"/>
    <w:rsid w:val="00B0066F"/>
    <w:rsid w:val="00B00840"/>
    <w:rsid w:val="00B0090A"/>
    <w:rsid w:val="00B00A56"/>
    <w:rsid w:val="00B00B52"/>
    <w:rsid w:val="00B00B88"/>
    <w:rsid w:val="00B00B9F"/>
    <w:rsid w:val="00B00BA5"/>
    <w:rsid w:val="00B00CD1"/>
    <w:rsid w:val="00B00E24"/>
    <w:rsid w:val="00B00F9B"/>
    <w:rsid w:val="00B01019"/>
    <w:rsid w:val="00B011A6"/>
    <w:rsid w:val="00B01207"/>
    <w:rsid w:val="00B01326"/>
    <w:rsid w:val="00B01398"/>
    <w:rsid w:val="00B01655"/>
    <w:rsid w:val="00B018D6"/>
    <w:rsid w:val="00B01A9D"/>
    <w:rsid w:val="00B01BCE"/>
    <w:rsid w:val="00B01E6A"/>
    <w:rsid w:val="00B01E8B"/>
    <w:rsid w:val="00B01ED4"/>
    <w:rsid w:val="00B02035"/>
    <w:rsid w:val="00B022B3"/>
    <w:rsid w:val="00B024B7"/>
    <w:rsid w:val="00B02523"/>
    <w:rsid w:val="00B02645"/>
    <w:rsid w:val="00B02678"/>
    <w:rsid w:val="00B026DF"/>
    <w:rsid w:val="00B0277D"/>
    <w:rsid w:val="00B02A0A"/>
    <w:rsid w:val="00B02C7A"/>
    <w:rsid w:val="00B02CCC"/>
    <w:rsid w:val="00B02ECD"/>
    <w:rsid w:val="00B02FE6"/>
    <w:rsid w:val="00B032C4"/>
    <w:rsid w:val="00B032DD"/>
    <w:rsid w:val="00B033B7"/>
    <w:rsid w:val="00B039D1"/>
    <w:rsid w:val="00B039D3"/>
    <w:rsid w:val="00B03CF8"/>
    <w:rsid w:val="00B03F99"/>
    <w:rsid w:val="00B0462A"/>
    <w:rsid w:val="00B04842"/>
    <w:rsid w:val="00B04A3A"/>
    <w:rsid w:val="00B04AC7"/>
    <w:rsid w:val="00B04B49"/>
    <w:rsid w:val="00B04C6A"/>
    <w:rsid w:val="00B04F1E"/>
    <w:rsid w:val="00B050A3"/>
    <w:rsid w:val="00B052CB"/>
    <w:rsid w:val="00B0533A"/>
    <w:rsid w:val="00B0535A"/>
    <w:rsid w:val="00B0535C"/>
    <w:rsid w:val="00B0538D"/>
    <w:rsid w:val="00B053A3"/>
    <w:rsid w:val="00B055EB"/>
    <w:rsid w:val="00B05A56"/>
    <w:rsid w:val="00B05B9B"/>
    <w:rsid w:val="00B05E9B"/>
    <w:rsid w:val="00B062DB"/>
    <w:rsid w:val="00B0639E"/>
    <w:rsid w:val="00B06640"/>
    <w:rsid w:val="00B06811"/>
    <w:rsid w:val="00B069B4"/>
    <w:rsid w:val="00B06BD8"/>
    <w:rsid w:val="00B06C73"/>
    <w:rsid w:val="00B06C8D"/>
    <w:rsid w:val="00B06D28"/>
    <w:rsid w:val="00B06D9C"/>
    <w:rsid w:val="00B0707A"/>
    <w:rsid w:val="00B071A8"/>
    <w:rsid w:val="00B07294"/>
    <w:rsid w:val="00B072AF"/>
    <w:rsid w:val="00B074C3"/>
    <w:rsid w:val="00B0758C"/>
    <w:rsid w:val="00B075A9"/>
    <w:rsid w:val="00B075E0"/>
    <w:rsid w:val="00B07638"/>
    <w:rsid w:val="00B07673"/>
    <w:rsid w:val="00B0798D"/>
    <w:rsid w:val="00B07B0A"/>
    <w:rsid w:val="00B07C8E"/>
    <w:rsid w:val="00B07C92"/>
    <w:rsid w:val="00B07CC1"/>
    <w:rsid w:val="00B07FC6"/>
    <w:rsid w:val="00B10036"/>
    <w:rsid w:val="00B10165"/>
    <w:rsid w:val="00B10250"/>
    <w:rsid w:val="00B102E0"/>
    <w:rsid w:val="00B1054F"/>
    <w:rsid w:val="00B10557"/>
    <w:rsid w:val="00B106CE"/>
    <w:rsid w:val="00B10E4F"/>
    <w:rsid w:val="00B10FD5"/>
    <w:rsid w:val="00B11086"/>
    <w:rsid w:val="00B1111E"/>
    <w:rsid w:val="00B11457"/>
    <w:rsid w:val="00B1154E"/>
    <w:rsid w:val="00B11697"/>
    <w:rsid w:val="00B1184C"/>
    <w:rsid w:val="00B118BC"/>
    <w:rsid w:val="00B118D2"/>
    <w:rsid w:val="00B11BAB"/>
    <w:rsid w:val="00B11C5A"/>
    <w:rsid w:val="00B11C63"/>
    <w:rsid w:val="00B11E7F"/>
    <w:rsid w:val="00B11F7F"/>
    <w:rsid w:val="00B1224C"/>
    <w:rsid w:val="00B12356"/>
    <w:rsid w:val="00B129D2"/>
    <w:rsid w:val="00B12A11"/>
    <w:rsid w:val="00B12F9C"/>
    <w:rsid w:val="00B12FE4"/>
    <w:rsid w:val="00B130A5"/>
    <w:rsid w:val="00B13112"/>
    <w:rsid w:val="00B13186"/>
    <w:rsid w:val="00B1344E"/>
    <w:rsid w:val="00B134C0"/>
    <w:rsid w:val="00B1376C"/>
    <w:rsid w:val="00B137DB"/>
    <w:rsid w:val="00B13919"/>
    <w:rsid w:val="00B13BCF"/>
    <w:rsid w:val="00B13C6D"/>
    <w:rsid w:val="00B13C95"/>
    <w:rsid w:val="00B13CE2"/>
    <w:rsid w:val="00B13DFA"/>
    <w:rsid w:val="00B13E83"/>
    <w:rsid w:val="00B141CC"/>
    <w:rsid w:val="00B14307"/>
    <w:rsid w:val="00B14463"/>
    <w:rsid w:val="00B1469B"/>
    <w:rsid w:val="00B14758"/>
    <w:rsid w:val="00B1479D"/>
    <w:rsid w:val="00B14CCA"/>
    <w:rsid w:val="00B14D13"/>
    <w:rsid w:val="00B14E39"/>
    <w:rsid w:val="00B15094"/>
    <w:rsid w:val="00B150F9"/>
    <w:rsid w:val="00B1527A"/>
    <w:rsid w:val="00B154B2"/>
    <w:rsid w:val="00B154BD"/>
    <w:rsid w:val="00B1564C"/>
    <w:rsid w:val="00B159B0"/>
    <w:rsid w:val="00B15A4E"/>
    <w:rsid w:val="00B15A91"/>
    <w:rsid w:val="00B15D33"/>
    <w:rsid w:val="00B15DED"/>
    <w:rsid w:val="00B15E17"/>
    <w:rsid w:val="00B15F73"/>
    <w:rsid w:val="00B16535"/>
    <w:rsid w:val="00B16601"/>
    <w:rsid w:val="00B16711"/>
    <w:rsid w:val="00B167BA"/>
    <w:rsid w:val="00B16898"/>
    <w:rsid w:val="00B16928"/>
    <w:rsid w:val="00B16AA5"/>
    <w:rsid w:val="00B16EC7"/>
    <w:rsid w:val="00B16F1D"/>
    <w:rsid w:val="00B16F30"/>
    <w:rsid w:val="00B17188"/>
    <w:rsid w:val="00B17227"/>
    <w:rsid w:val="00B17789"/>
    <w:rsid w:val="00B17C50"/>
    <w:rsid w:val="00B17C9D"/>
    <w:rsid w:val="00B17DD7"/>
    <w:rsid w:val="00B20004"/>
    <w:rsid w:val="00B2002F"/>
    <w:rsid w:val="00B20047"/>
    <w:rsid w:val="00B200CC"/>
    <w:rsid w:val="00B201E0"/>
    <w:rsid w:val="00B2040A"/>
    <w:rsid w:val="00B20425"/>
    <w:rsid w:val="00B204D3"/>
    <w:rsid w:val="00B20729"/>
    <w:rsid w:val="00B20738"/>
    <w:rsid w:val="00B207D4"/>
    <w:rsid w:val="00B20870"/>
    <w:rsid w:val="00B208CF"/>
    <w:rsid w:val="00B208EA"/>
    <w:rsid w:val="00B208FF"/>
    <w:rsid w:val="00B20AE8"/>
    <w:rsid w:val="00B20CD5"/>
    <w:rsid w:val="00B20D7A"/>
    <w:rsid w:val="00B20DE1"/>
    <w:rsid w:val="00B20F7A"/>
    <w:rsid w:val="00B213B2"/>
    <w:rsid w:val="00B215EF"/>
    <w:rsid w:val="00B219D1"/>
    <w:rsid w:val="00B219EE"/>
    <w:rsid w:val="00B21A06"/>
    <w:rsid w:val="00B21A39"/>
    <w:rsid w:val="00B21BF1"/>
    <w:rsid w:val="00B21D6F"/>
    <w:rsid w:val="00B21E4F"/>
    <w:rsid w:val="00B21ECB"/>
    <w:rsid w:val="00B21F96"/>
    <w:rsid w:val="00B220F3"/>
    <w:rsid w:val="00B22143"/>
    <w:rsid w:val="00B22241"/>
    <w:rsid w:val="00B222F5"/>
    <w:rsid w:val="00B2231C"/>
    <w:rsid w:val="00B224E2"/>
    <w:rsid w:val="00B224F1"/>
    <w:rsid w:val="00B22A3E"/>
    <w:rsid w:val="00B22B12"/>
    <w:rsid w:val="00B22BEA"/>
    <w:rsid w:val="00B22CA6"/>
    <w:rsid w:val="00B22CF4"/>
    <w:rsid w:val="00B22DFC"/>
    <w:rsid w:val="00B22E51"/>
    <w:rsid w:val="00B23257"/>
    <w:rsid w:val="00B233CC"/>
    <w:rsid w:val="00B235F4"/>
    <w:rsid w:val="00B2366E"/>
    <w:rsid w:val="00B23694"/>
    <w:rsid w:val="00B23738"/>
    <w:rsid w:val="00B237C8"/>
    <w:rsid w:val="00B239CE"/>
    <w:rsid w:val="00B23A52"/>
    <w:rsid w:val="00B23BFD"/>
    <w:rsid w:val="00B23C7C"/>
    <w:rsid w:val="00B23C93"/>
    <w:rsid w:val="00B23D25"/>
    <w:rsid w:val="00B23D5C"/>
    <w:rsid w:val="00B23E26"/>
    <w:rsid w:val="00B23EA4"/>
    <w:rsid w:val="00B23F17"/>
    <w:rsid w:val="00B240C7"/>
    <w:rsid w:val="00B2438B"/>
    <w:rsid w:val="00B24479"/>
    <w:rsid w:val="00B245BC"/>
    <w:rsid w:val="00B2468A"/>
    <w:rsid w:val="00B248F7"/>
    <w:rsid w:val="00B249EE"/>
    <w:rsid w:val="00B24C07"/>
    <w:rsid w:val="00B24CBE"/>
    <w:rsid w:val="00B24D7B"/>
    <w:rsid w:val="00B2517F"/>
    <w:rsid w:val="00B251F8"/>
    <w:rsid w:val="00B25235"/>
    <w:rsid w:val="00B2531A"/>
    <w:rsid w:val="00B25525"/>
    <w:rsid w:val="00B255CC"/>
    <w:rsid w:val="00B256BA"/>
    <w:rsid w:val="00B2574D"/>
    <w:rsid w:val="00B257FB"/>
    <w:rsid w:val="00B25857"/>
    <w:rsid w:val="00B258C0"/>
    <w:rsid w:val="00B258C8"/>
    <w:rsid w:val="00B258D7"/>
    <w:rsid w:val="00B25BC4"/>
    <w:rsid w:val="00B25BD4"/>
    <w:rsid w:val="00B25CF6"/>
    <w:rsid w:val="00B25EAD"/>
    <w:rsid w:val="00B25EB9"/>
    <w:rsid w:val="00B2604B"/>
    <w:rsid w:val="00B26315"/>
    <w:rsid w:val="00B263B0"/>
    <w:rsid w:val="00B264D5"/>
    <w:rsid w:val="00B2677E"/>
    <w:rsid w:val="00B26A87"/>
    <w:rsid w:val="00B26AAC"/>
    <w:rsid w:val="00B26B78"/>
    <w:rsid w:val="00B26BDF"/>
    <w:rsid w:val="00B26D0D"/>
    <w:rsid w:val="00B2725F"/>
    <w:rsid w:val="00B27372"/>
    <w:rsid w:val="00B273F4"/>
    <w:rsid w:val="00B27475"/>
    <w:rsid w:val="00B27580"/>
    <w:rsid w:val="00B275B0"/>
    <w:rsid w:val="00B276BF"/>
    <w:rsid w:val="00B27840"/>
    <w:rsid w:val="00B27900"/>
    <w:rsid w:val="00B27A3D"/>
    <w:rsid w:val="00B27B26"/>
    <w:rsid w:val="00B27B86"/>
    <w:rsid w:val="00B27CD7"/>
    <w:rsid w:val="00B27D71"/>
    <w:rsid w:val="00B27D7B"/>
    <w:rsid w:val="00B30190"/>
    <w:rsid w:val="00B30272"/>
    <w:rsid w:val="00B3033B"/>
    <w:rsid w:val="00B3046E"/>
    <w:rsid w:val="00B30508"/>
    <w:rsid w:val="00B3054B"/>
    <w:rsid w:val="00B30596"/>
    <w:rsid w:val="00B30743"/>
    <w:rsid w:val="00B30855"/>
    <w:rsid w:val="00B3087F"/>
    <w:rsid w:val="00B30952"/>
    <w:rsid w:val="00B30CAF"/>
    <w:rsid w:val="00B30F85"/>
    <w:rsid w:val="00B31216"/>
    <w:rsid w:val="00B31227"/>
    <w:rsid w:val="00B3172D"/>
    <w:rsid w:val="00B31853"/>
    <w:rsid w:val="00B31937"/>
    <w:rsid w:val="00B31A7B"/>
    <w:rsid w:val="00B31B78"/>
    <w:rsid w:val="00B31CEB"/>
    <w:rsid w:val="00B31E72"/>
    <w:rsid w:val="00B32230"/>
    <w:rsid w:val="00B324CA"/>
    <w:rsid w:val="00B3253B"/>
    <w:rsid w:val="00B32693"/>
    <w:rsid w:val="00B326CE"/>
    <w:rsid w:val="00B32739"/>
    <w:rsid w:val="00B32889"/>
    <w:rsid w:val="00B32B09"/>
    <w:rsid w:val="00B32D32"/>
    <w:rsid w:val="00B32D68"/>
    <w:rsid w:val="00B32DDF"/>
    <w:rsid w:val="00B32EBB"/>
    <w:rsid w:val="00B3308F"/>
    <w:rsid w:val="00B33203"/>
    <w:rsid w:val="00B332A5"/>
    <w:rsid w:val="00B3338F"/>
    <w:rsid w:val="00B33409"/>
    <w:rsid w:val="00B334C4"/>
    <w:rsid w:val="00B334E1"/>
    <w:rsid w:val="00B3365A"/>
    <w:rsid w:val="00B3367B"/>
    <w:rsid w:val="00B3389F"/>
    <w:rsid w:val="00B3416C"/>
    <w:rsid w:val="00B342F9"/>
    <w:rsid w:val="00B3431F"/>
    <w:rsid w:val="00B3452B"/>
    <w:rsid w:val="00B34677"/>
    <w:rsid w:val="00B347D4"/>
    <w:rsid w:val="00B347E2"/>
    <w:rsid w:val="00B348C1"/>
    <w:rsid w:val="00B3490B"/>
    <w:rsid w:val="00B34969"/>
    <w:rsid w:val="00B34973"/>
    <w:rsid w:val="00B34A76"/>
    <w:rsid w:val="00B34B37"/>
    <w:rsid w:val="00B34C72"/>
    <w:rsid w:val="00B34EA1"/>
    <w:rsid w:val="00B35078"/>
    <w:rsid w:val="00B35171"/>
    <w:rsid w:val="00B35236"/>
    <w:rsid w:val="00B352D2"/>
    <w:rsid w:val="00B3545B"/>
    <w:rsid w:val="00B35596"/>
    <w:rsid w:val="00B3559B"/>
    <w:rsid w:val="00B35617"/>
    <w:rsid w:val="00B356CC"/>
    <w:rsid w:val="00B35707"/>
    <w:rsid w:val="00B3571B"/>
    <w:rsid w:val="00B35994"/>
    <w:rsid w:val="00B35AB9"/>
    <w:rsid w:val="00B35AC1"/>
    <w:rsid w:val="00B35EEF"/>
    <w:rsid w:val="00B35F99"/>
    <w:rsid w:val="00B36182"/>
    <w:rsid w:val="00B36204"/>
    <w:rsid w:val="00B363FF"/>
    <w:rsid w:val="00B3657E"/>
    <w:rsid w:val="00B365C4"/>
    <w:rsid w:val="00B3677E"/>
    <w:rsid w:val="00B36975"/>
    <w:rsid w:val="00B369B4"/>
    <w:rsid w:val="00B36A7D"/>
    <w:rsid w:val="00B36A82"/>
    <w:rsid w:val="00B36BBB"/>
    <w:rsid w:val="00B36C0F"/>
    <w:rsid w:val="00B36D56"/>
    <w:rsid w:val="00B36DE3"/>
    <w:rsid w:val="00B36DFE"/>
    <w:rsid w:val="00B36EDF"/>
    <w:rsid w:val="00B37183"/>
    <w:rsid w:val="00B37361"/>
    <w:rsid w:val="00B373E3"/>
    <w:rsid w:val="00B37676"/>
    <w:rsid w:val="00B377D6"/>
    <w:rsid w:val="00B37944"/>
    <w:rsid w:val="00B379BA"/>
    <w:rsid w:val="00B37A39"/>
    <w:rsid w:val="00B37B12"/>
    <w:rsid w:val="00B37C49"/>
    <w:rsid w:val="00B37CBA"/>
    <w:rsid w:val="00B37E96"/>
    <w:rsid w:val="00B4009B"/>
    <w:rsid w:val="00B400CD"/>
    <w:rsid w:val="00B40238"/>
    <w:rsid w:val="00B402AD"/>
    <w:rsid w:val="00B402EC"/>
    <w:rsid w:val="00B4046B"/>
    <w:rsid w:val="00B40482"/>
    <w:rsid w:val="00B404B6"/>
    <w:rsid w:val="00B40671"/>
    <w:rsid w:val="00B40873"/>
    <w:rsid w:val="00B408AF"/>
    <w:rsid w:val="00B409E0"/>
    <w:rsid w:val="00B40EAC"/>
    <w:rsid w:val="00B40FA1"/>
    <w:rsid w:val="00B4142C"/>
    <w:rsid w:val="00B4151F"/>
    <w:rsid w:val="00B41692"/>
    <w:rsid w:val="00B416AC"/>
    <w:rsid w:val="00B41798"/>
    <w:rsid w:val="00B41889"/>
    <w:rsid w:val="00B41A5A"/>
    <w:rsid w:val="00B41D47"/>
    <w:rsid w:val="00B41DD1"/>
    <w:rsid w:val="00B41E72"/>
    <w:rsid w:val="00B41E74"/>
    <w:rsid w:val="00B41FE0"/>
    <w:rsid w:val="00B421C8"/>
    <w:rsid w:val="00B42258"/>
    <w:rsid w:val="00B422A8"/>
    <w:rsid w:val="00B423E2"/>
    <w:rsid w:val="00B4240A"/>
    <w:rsid w:val="00B42823"/>
    <w:rsid w:val="00B4284F"/>
    <w:rsid w:val="00B429B9"/>
    <w:rsid w:val="00B42A57"/>
    <w:rsid w:val="00B42C33"/>
    <w:rsid w:val="00B42E11"/>
    <w:rsid w:val="00B42F31"/>
    <w:rsid w:val="00B431DA"/>
    <w:rsid w:val="00B43227"/>
    <w:rsid w:val="00B4330D"/>
    <w:rsid w:val="00B4333D"/>
    <w:rsid w:val="00B43433"/>
    <w:rsid w:val="00B43623"/>
    <w:rsid w:val="00B43701"/>
    <w:rsid w:val="00B438F5"/>
    <w:rsid w:val="00B439B2"/>
    <w:rsid w:val="00B439C7"/>
    <w:rsid w:val="00B43BB9"/>
    <w:rsid w:val="00B43CA8"/>
    <w:rsid w:val="00B43D2C"/>
    <w:rsid w:val="00B44007"/>
    <w:rsid w:val="00B44152"/>
    <w:rsid w:val="00B44285"/>
    <w:rsid w:val="00B4473F"/>
    <w:rsid w:val="00B44740"/>
    <w:rsid w:val="00B44861"/>
    <w:rsid w:val="00B44A9C"/>
    <w:rsid w:val="00B44AAC"/>
    <w:rsid w:val="00B44CFF"/>
    <w:rsid w:val="00B44F71"/>
    <w:rsid w:val="00B44FC2"/>
    <w:rsid w:val="00B4501D"/>
    <w:rsid w:val="00B45068"/>
    <w:rsid w:val="00B452B5"/>
    <w:rsid w:val="00B4533E"/>
    <w:rsid w:val="00B4534F"/>
    <w:rsid w:val="00B45571"/>
    <w:rsid w:val="00B457B5"/>
    <w:rsid w:val="00B45858"/>
    <w:rsid w:val="00B45993"/>
    <w:rsid w:val="00B45A64"/>
    <w:rsid w:val="00B45AE6"/>
    <w:rsid w:val="00B45B60"/>
    <w:rsid w:val="00B45B78"/>
    <w:rsid w:val="00B45BEC"/>
    <w:rsid w:val="00B45BF7"/>
    <w:rsid w:val="00B45D9F"/>
    <w:rsid w:val="00B45F71"/>
    <w:rsid w:val="00B4601D"/>
    <w:rsid w:val="00B46106"/>
    <w:rsid w:val="00B46127"/>
    <w:rsid w:val="00B46168"/>
    <w:rsid w:val="00B462F4"/>
    <w:rsid w:val="00B4655A"/>
    <w:rsid w:val="00B467FA"/>
    <w:rsid w:val="00B46AEC"/>
    <w:rsid w:val="00B46C05"/>
    <w:rsid w:val="00B46E62"/>
    <w:rsid w:val="00B46E82"/>
    <w:rsid w:val="00B46F2B"/>
    <w:rsid w:val="00B46F75"/>
    <w:rsid w:val="00B471F3"/>
    <w:rsid w:val="00B473C2"/>
    <w:rsid w:val="00B47442"/>
    <w:rsid w:val="00B47517"/>
    <w:rsid w:val="00B479D6"/>
    <w:rsid w:val="00B47B07"/>
    <w:rsid w:val="00B47C6C"/>
    <w:rsid w:val="00B47E11"/>
    <w:rsid w:val="00B47F8A"/>
    <w:rsid w:val="00B50120"/>
    <w:rsid w:val="00B501FC"/>
    <w:rsid w:val="00B502B3"/>
    <w:rsid w:val="00B504A8"/>
    <w:rsid w:val="00B504B1"/>
    <w:rsid w:val="00B50656"/>
    <w:rsid w:val="00B506B0"/>
    <w:rsid w:val="00B506B8"/>
    <w:rsid w:val="00B507AE"/>
    <w:rsid w:val="00B5098D"/>
    <w:rsid w:val="00B50AAD"/>
    <w:rsid w:val="00B50DBD"/>
    <w:rsid w:val="00B50DE0"/>
    <w:rsid w:val="00B50EAF"/>
    <w:rsid w:val="00B510E8"/>
    <w:rsid w:val="00B51194"/>
    <w:rsid w:val="00B511C7"/>
    <w:rsid w:val="00B51274"/>
    <w:rsid w:val="00B512A7"/>
    <w:rsid w:val="00B513C3"/>
    <w:rsid w:val="00B51479"/>
    <w:rsid w:val="00B51621"/>
    <w:rsid w:val="00B5170D"/>
    <w:rsid w:val="00B517A8"/>
    <w:rsid w:val="00B51832"/>
    <w:rsid w:val="00B518BD"/>
    <w:rsid w:val="00B51C3B"/>
    <w:rsid w:val="00B51CD2"/>
    <w:rsid w:val="00B51EA4"/>
    <w:rsid w:val="00B5203C"/>
    <w:rsid w:val="00B52091"/>
    <w:rsid w:val="00B520D9"/>
    <w:rsid w:val="00B521F8"/>
    <w:rsid w:val="00B52246"/>
    <w:rsid w:val="00B52306"/>
    <w:rsid w:val="00B52341"/>
    <w:rsid w:val="00B52393"/>
    <w:rsid w:val="00B52621"/>
    <w:rsid w:val="00B5262B"/>
    <w:rsid w:val="00B526B4"/>
    <w:rsid w:val="00B527DD"/>
    <w:rsid w:val="00B52864"/>
    <w:rsid w:val="00B528B0"/>
    <w:rsid w:val="00B5298B"/>
    <w:rsid w:val="00B52999"/>
    <w:rsid w:val="00B529A4"/>
    <w:rsid w:val="00B52A47"/>
    <w:rsid w:val="00B52CD8"/>
    <w:rsid w:val="00B52D8B"/>
    <w:rsid w:val="00B52DE5"/>
    <w:rsid w:val="00B532BD"/>
    <w:rsid w:val="00B535D9"/>
    <w:rsid w:val="00B536B7"/>
    <w:rsid w:val="00B53937"/>
    <w:rsid w:val="00B53968"/>
    <w:rsid w:val="00B53AE8"/>
    <w:rsid w:val="00B53B0B"/>
    <w:rsid w:val="00B53B43"/>
    <w:rsid w:val="00B53B7E"/>
    <w:rsid w:val="00B53C80"/>
    <w:rsid w:val="00B53D20"/>
    <w:rsid w:val="00B53F32"/>
    <w:rsid w:val="00B53FA2"/>
    <w:rsid w:val="00B53FC2"/>
    <w:rsid w:val="00B54100"/>
    <w:rsid w:val="00B54178"/>
    <w:rsid w:val="00B541F3"/>
    <w:rsid w:val="00B5420B"/>
    <w:rsid w:val="00B54270"/>
    <w:rsid w:val="00B543BA"/>
    <w:rsid w:val="00B543E4"/>
    <w:rsid w:val="00B544AD"/>
    <w:rsid w:val="00B54579"/>
    <w:rsid w:val="00B5477A"/>
    <w:rsid w:val="00B5485F"/>
    <w:rsid w:val="00B549DC"/>
    <w:rsid w:val="00B54AB2"/>
    <w:rsid w:val="00B54B01"/>
    <w:rsid w:val="00B54C22"/>
    <w:rsid w:val="00B54E0E"/>
    <w:rsid w:val="00B54E6E"/>
    <w:rsid w:val="00B551CB"/>
    <w:rsid w:val="00B55294"/>
    <w:rsid w:val="00B55332"/>
    <w:rsid w:val="00B554C3"/>
    <w:rsid w:val="00B55619"/>
    <w:rsid w:val="00B556A1"/>
    <w:rsid w:val="00B558D5"/>
    <w:rsid w:val="00B55A34"/>
    <w:rsid w:val="00B55ACE"/>
    <w:rsid w:val="00B55AEF"/>
    <w:rsid w:val="00B55B38"/>
    <w:rsid w:val="00B55C34"/>
    <w:rsid w:val="00B55CCA"/>
    <w:rsid w:val="00B55CCF"/>
    <w:rsid w:val="00B55DFA"/>
    <w:rsid w:val="00B55E98"/>
    <w:rsid w:val="00B5604D"/>
    <w:rsid w:val="00B56100"/>
    <w:rsid w:val="00B5615F"/>
    <w:rsid w:val="00B563CB"/>
    <w:rsid w:val="00B56614"/>
    <w:rsid w:val="00B56700"/>
    <w:rsid w:val="00B56944"/>
    <w:rsid w:val="00B56959"/>
    <w:rsid w:val="00B56C19"/>
    <w:rsid w:val="00B56CF9"/>
    <w:rsid w:val="00B56D1D"/>
    <w:rsid w:val="00B56D56"/>
    <w:rsid w:val="00B56D9B"/>
    <w:rsid w:val="00B56F8D"/>
    <w:rsid w:val="00B570CA"/>
    <w:rsid w:val="00B570D0"/>
    <w:rsid w:val="00B57133"/>
    <w:rsid w:val="00B57161"/>
    <w:rsid w:val="00B5737A"/>
    <w:rsid w:val="00B57479"/>
    <w:rsid w:val="00B574FA"/>
    <w:rsid w:val="00B57616"/>
    <w:rsid w:val="00B5786B"/>
    <w:rsid w:val="00B57874"/>
    <w:rsid w:val="00B57B21"/>
    <w:rsid w:val="00B57B73"/>
    <w:rsid w:val="00B601E3"/>
    <w:rsid w:val="00B602BB"/>
    <w:rsid w:val="00B60300"/>
    <w:rsid w:val="00B6031F"/>
    <w:rsid w:val="00B60520"/>
    <w:rsid w:val="00B60658"/>
    <w:rsid w:val="00B60687"/>
    <w:rsid w:val="00B606A9"/>
    <w:rsid w:val="00B606CF"/>
    <w:rsid w:val="00B6073E"/>
    <w:rsid w:val="00B60B24"/>
    <w:rsid w:val="00B60C12"/>
    <w:rsid w:val="00B60D86"/>
    <w:rsid w:val="00B60DA3"/>
    <w:rsid w:val="00B60ED6"/>
    <w:rsid w:val="00B60F5E"/>
    <w:rsid w:val="00B611C2"/>
    <w:rsid w:val="00B613D3"/>
    <w:rsid w:val="00B615D6"/>
    <w:rsid w:val="00B615F5"/>
    <w:rsid w:val="00B61677"/>
    <w:rsid w:val="00B6177B"/>
    <w:rsid w:val="00B618B0"/>
    <w:rsid w:val="00B61C91"/>
    <w:rsid w:val="00B61E4E"/>
    <w:rsid w:val="00B61FDA"/>
    <w:rsid w:val="00B6201B"/>
    <w:rsid w:val="00B6217D"/>
    <w:rsid w:val="00B62192"/>
    <w:rsid w:val="00B621F4"/>
    <w:rsid w:val="00B62362"/>
    <w:rsid w:val="00B624C8"/>
    <w:rsid w:val="00B62757"/>
    <w:rsid w:val="00B62844"/>
    <w:rsid w:val="00B6288E"/>
    <w:rsid w:val="00B62936"/>
    <w:rsid w:val="00B62982"/>
    <w:rsid w:val="00B629FC"/>
    <w:rsid w:val="00B62B79"/>
    <w:rsid w:val="00B62F77"/>
    <w:rsid w:val="00B63058"/>
    <w:rsid w:val="00B630C0"/>
    <w:rsid w:val="00B630CC"/>
    <w:rsid w:val="00B631D7"/>
    <w:rsid w:val="00B6326D"/>
    <w:rsid w:val="00B63307"/>
    <w:rsid w:val="00B633AC"/>
    <w:rsid w:val="00B634F4"/>
    <w:rsid w:val="00B63570"/>
    <w:rsid w:val="00B635B7"/>
    <w:rsid w:val="00B635CD"/>
    <w:rsid w:val="00B63653"/>
    <w:rsid w:val="00B6386E"/>
    <w:rsid w:val="00B638B3"/>
    <w:rsid w:val="00B639DE"/>
    <w:rsid w:val="00B63A92"/>
    <w:rsid w:val="00B63AE0"/>
    <w:rsid w:val="00B63BF0"/>
    <w:rsid w:val="00B63E30"/>
    <w:rsid w:val="00B64209"/>
    <w:rsid w:val="00B64390"/>
    <w:rsid w:val="00B6448C"/>
    <w:rsid w:val="00B64527"/>
    <w:rsid w:val="00B6452C"/>
    <w:rsid w:val="00B6453A"/>
    <w:rsid w:val="00B64732"/>
    <w:rsid w:val="00B64788"/>
    <w:rsid w:val="00B647B8"/>
    <w:rsid w:val="00B6488F"/>
    <w:rsid w:val="00B648CC"/>
    <w:rsid w:val="00B648DE"/>
    <w:rsid w:val="00B648E9"/>
    <w:rsid w:val="00B64906"/>
    <w:rsid w:val="00B6490F"/>
    <w:rsid w:val="00B6494B"/>
    <w:rsid w:val="00B649EB"/>
    <w:rsid w:val="00B64BE1"/>
    <w:rsid w:val="00B64D0C"/>
    <w:rsid w:val="00B64D42"/>
    <w:rsid w:val="00B64D7E"/>
    <w:rsid w:val="00B64E4E"/>
    <w:rsid w:val="00B64F50"/>
    <w:rsid w:val="00B64FA1"/>
    <w:rsid w:val="00B65087"/>
    <w:rsid w:val="00B650D2"/>
    <w:rsid w:val="00B65186"/>
    <w:rsid w:val="00B651F7"/>
    <w:rsid w:val="00B65208"/>
    <w:rsid w:val="00B6522A"/>
    <w:rsid w:val="00B65259"/>
    <w:rsid w:val="00B65B0C"/>
    <w:rsid w:val="00B65BB5"/>
    <w:rsid w:val="00B65D21"/>
    <w:rsid w:val="00B661F8"/>
    <w:rsid w:val="00B66210"/>
    <w:rsid w:val="00B662A8"/>
    <w:rsid w:val="00B66544"/>
    <w:rsid w:val="00B665BB"/>
    <w:rsid w:val="00B666DE"/>
    <w:rsid w:val="00B667F8"/>
    <w:rsid w:val="00B66908"/>
    <w:rsid w:val="00B66975"/>
    <w:rsid w:val="00B669E6"/>
    <w:rsid w:val="00B66A84"/>
    <w:rsid w:val="00B66E5E"/>
    <w:rsid w:val="00B67108"/>
    <w:rsid w:val="00B674F6"/>
    <w:rsid w:val="00B676BA"/>
    <w:rsid w:val="00B67810"/>
    <w:rsid w:val="00B67D30"/>
    <w:rsid w:val="00B67DA5"/>
    <w:rsid w:val="00B67E3E"/>
    <w:rsid w:val="00B67F23"/>
    <w:rsid w:val="00B701A5"/>
    <w:rsid w:val="00B70241"/>
    <w:rsid w:val="00B703AC"/>
    <w:rsid w:val="00B7052E"/>
    <w:rsid w:val="00B7066D"/>
    <w:rsid w:val="00B70868"/>
    <w:rsid w:val="00B70923"/>
    <w:rsid w:val="00B70974"/>
    <w:rsid w:val="00B709D0"/>
    <w:rsid w:val="00B70A55"/>
    <w:rsid w:val="00B70B8C"/>
    <w:rsid w:val="00B70DDC"/>
    <w:rsid w:val="00B70ED2"/>
    <w:rsid w:val="00B70F20"/>
    <w:rsid w:val="00B70F44"/>
    <w:rsid w:val="00B70F75"/>
    <w:rsid w:val="00B70FD7"/>
    <w:rsid w:val="00B71169"/>
    <w:rsid w:val="00B712EF"/>
    <w:rsid w:val="00B71485"/>
    <w:rsid w:val="00B714B6"/>
    <w:rsid w:val="00B71615"/>
    <w:rsid w:val="00B716BF"/>
    <w:rsid w:val="00B71827"/>
    <w:rsid w:val="00B7185A"/>
    <w:rsid w:val="00B718D5"/>
    <w:rsid w:val="00B71979"/>
    <w:rsid w:val="00B71A89"/>
    <w:rsid w:val="00B71BF4"/>
    <w:rsid w:val="00B71C99"/>
    <w:rsid w:val="00B71D9E"/>
    <w:rsid w:val="00B71EAE"/>
    <w:rsid w:val="00B71EBC"/>
    <w:rsid w:val="00B71FE9"/>
    <w:rsid w:val="00B72183"/>
    <w:rsid w:val="00B72299"/>
    <w:rsid w:val="00B724B2"/>
    <w:rsid w:val="00B72587"/>
    <w:rsid w:val="00B7258D"/>
    <w:rsid w:val="00B729D4"/>
    <w:rsid w:val="00B72A82"/>
    <w:rsid w:val="00B72B67"/>
    <w:rsid w:val="00B72C90"/>
    <w:rsid w:val="00B72EE2"/>
    <w:rsid w:val="00B72FCE"/>
    <w:rsid w:val="00B732DD"/>
    <w:rsid w:val="00B73334"/>
    <w:rsid w:val="00B7379C"/>
    <w:rsid w:val="00B73AC6"/>
    <w:rsid w:val="00B73C1F"/>
    <w:rsid w:val="00B73E09"/>
    <w:rsid w:val="00B73E76"/>
    <w:rsid w:val="00B73F28"/>
    <w:rsid w:val="00B73F9E"/>
    <w:rsid w:val="00B74121"/>
    <w:rsid w:val="00B7446E"/>
    <w:rsid w:val="00B744FC"/>
    <w:rsid w:val="00B747BB"/>
    <w:rsid w:val="00B747CC"/>
    <w:rsid w:val="00B748EC"/>
    <w:rsid w:val="00B7493C"/>
    <w:rsid w:val="00B749D0"/>
    <w:rsid w:val="00B74C13"/>
    <w:rsid w:val="00B74C29"/>
    <w:rsid w:val="00B74F50"/>
    <w:rsid w:val="00B75011"/>
    <w:rsid w:val="00B75097"/>
    <w:rsid w:val="00B75157"/>
    <w:rsid w:val="00B753EF"/>
    <w:rsid w:val="00B75540"/>
    <w:rsid w:val="00B75671"/>
    <w:rsid w:val="00B75737"/>
    <w:rsid w:val="00B75794"/>
    <w:rsid w:val="00B757D8"/>
    <w:rsid w:val="00B7584B"/>
    <w:rsid w:val="00B75938"/>
    <w:rsid w:val="00B75A0D"/>
    <w:rsid w:val="00B75B75"/>
    <w:rsid w:val="00B75BC9"/>
    <w:rsid w:val="00B75C26"/>
    <w:rsid w:val="00B7614D"/>
    <w:rsid w:val="00B7616D"/>
    <w:rsid w:val="00B7620B"/>
    <w:rsid w:val="00B76246"/>
    <w:rsid w:val="00B7627F"/>
    <w:rsid w:val="00B7630F"/>
    <w:rsid w:val="00B7635A"/>
    <w:rsid w:val="00B76408"/>
    <w:rsid w:val="00B76623"/>
    <w:rsid w:val="00B768E6"/>
    <w:rsid w:val="00B76965"/>
    <w:rsid w:val="00B76A6D"/>
    <w:rsid w:val="00B770E3"/>
    <w:rsid w:val="00B770FB"/>
    <w:rsid w:val="00B77274"/>
    <w:rsid w:val="00B7729D"/>
    <w:rsid w:val="00B7752A"/>
    <w:rsid w:val="00B777C4"/>
    <w:rsid w:val="00B77913"/>
    <w:rsid w:val="00B77AA9"/>
    <w:rsid w:val="00B77B73"/>
    <w:rsid w:val="00B77D81"/>
    <w:rsid w:val="00B77EF5"/>
    <w:rsid w:val="00B77FB7"/>
    <w:rsid w:val="00B80293"/>
    <w:rsid w:val="00B805EC"/>
    <w:rsid w:val="00B80719"/>
    <w:rsid w:val="00B80760"/>
    <w:rsid w:val="00B80826"/>
    <w:rsid w:val="00B80963"/>
    <w:rsid w:val="00B809BD"/>
    <w:rsid w:val="00B80AF9"/>
    <w:rsid w:val="00B80BC3"/>
    <w:rsid w:val="00B81126"/>
    <w:rsid w:val="00B81447"/>
    <w:rsid w:val="00B81682"/>
    <w:rsid w:val="00B8188B"/>
    <w:rsid w:val="00B818D0"/>
    <w:rsid w:val="00B819DB"/>
    <w:rsid w:val="00B81A6D"/>
    <w:rsid w:val="00B81C92"/>
    <w:rsid w:val="00B81D87"/>
    <w:rsid w:val="00B81DFD"/>
    <w:rsid w:val="00B82191"/>
    <w:rsid w:val="00B82588"/>
    <w:rsid w:val="00B82752"/>
    <w:rsid w:val="00B82795"/>
    <w:rsid w:val="00B82844"/>
    <w:rsid w:val="00B82910"/>
    <w:rsid w:val="00B82BB9"/>
    <w:rsid w:val="00B83005"/>
    <w:rsid w:val="00B8308A"/>
    <w:rsid w:val="00B830FA"/>
    <w:rsid w:val="00B8322B"/>
    <w:rsid w:val="00B832C9"/>
    <w:rsid w:val="00B8333D"/>
    <w:rsid w:val="00B83470"/>
    <w:rsid w:val="00B83492"/>
    <w:rsid w:val="00B8378B"/>
    <w:rsid w:val="00B83820"/>
    <w:rsid w:val="00B83967"/>
    <w:rsid w:val="00B83A3F"/>
    <w:rsid w:val="00B83C1F"/>
    <w:rsid w:val="00B83D32"/>
    <w:rsid w:val="00B83EF0"/>
    <w:rsid w:val="00B83F2F"/>
    <w:rsid w:val="00B84109"/>
    <w:rsid w:val="00B841F7"/>
    <w:rsid w:val="00B84259"/>
    <w:rsid w:val="00B843B1"/>
    <w:rsid w:val="00B843D0"/>
    <w:rsid w:val="00B84407"/>
    <w:rsid w:val="00B8442F"/>
    <w:rsid w:val="00B845AC"/>
    <w:rsid w:val="00B846CD"/>
    <w:rsid w:val="00B846E7"/>
    <w:rsid w:val="00B846ED"/>
    <w:rsid w:val="00B84865"/>
    <w:rsid w:val="00B84906"/>
    <w:rsid w:val="00B84991"/>
    <w:rsid w:val="00B8499E"/>
    <w:rsid w:val="00B849A4"/>
    <w:rsid w:val="00B84A73"/>
    <w:rsid w:val="00B84B41"/>
    <w:rsid w:val="00B84D4C"/>
    <w:rsid w:val="00B84DCB"/>
    <w:rsid w:val="00B84ED0"/>
    <w:rsid w:val="00B852B1"/>
    <w:rsid w:val="00B85341"/>
    <w:rsid w:val="00B85771"/>
    <w:rsid w:val="00B85811"/>
    <w:rsid w:val="00B859A3"/>
    <w:rsid w:val="00B85A38"/>
    <w:rsid w:val="00B85B2C"/>
    <w:rsid w:val="00B85CF5"/>
    <w:rsid w:val="00B85CFC"/>
    <w:rsid w:val="00B85D5B"/>
    <w:rsid w:val="00B85E46"/>
    <w:rsid w:val="00B86071"/>
    <w:rsid w:val="00B8618A"/>
    <w:rsid w:val="00B8634A"/>
    <w:rsid w:val="00B8656D"/>
    <w:rsid w:val="00B86615"/>
    <w:rsid w:val="00B866D0"/>
    <w:rsid w:val="00B86774"/>
    <w:rsid w:val="00B86784"/>
    <w:rsid w:val="00B867B2"/>
    <w:rsid w:val="00B86942"/>
    <w:rsid w:val="00B8698F"/>
    <w:rsid w:val="00B869DE"/>
    <w:rsid w:val="00B86B9D"/>
    <w:rsid w:val="00B86D9A"/>
    <w:rsid w:val="00B86EC4"/>
    <w:rsid w:val="00B86F24"/>
    <w:rsid w:val="00B86F67"/>
    <w:rsid w:val="00B86F83"/>
    <w:rsid w:val="00B871B0"/>
    <w:rsid w:val="00B87349"/>
    <w:rsid w:val="00B87360"/>
    <w:rsid w:val="00B87442"/>
    <w:rsid w:val="00B87A45"/>
    <w:rsid w:val="00B87D00"/>
    <w:rsid w:val="00B87D3A"/>
    <w:rsid w:val="00B87D61"/>
    <w:rsid w:val="00B87DEF"/>
    <w:rsid w:val="00B87E04"/>
    <w:rsid w:val="00B87EB6"/>
    <w:rsid w:val="00B90054"/>
    <w:rsid w:val="00B9011D"/>
    <w:rsid w:val="00B9013A"/>
    <w:rsid w:val="00B90532"/>
    <w:rsid w:val="00B90543"/>
    <w:rsid w:val="00B90549"/>
    <w:rsid w:val="00B9057B"/>
    <w:rsid w:val="00B905BB"/>
    <w:rsid w:val="00B9065B"/>
    <w:rsid w:val="00B908C0"/>
    <w:rsid w:val="00B909F7"/>
    <w:rsid w:val="00B90A6A"/>
    <w:rsid w:val="00B90C8C"/>
    <w:rsid w:val="00B90CC4"/>
    <w:rsid w:val="00B90DC1"/>
    <w:rsid w:val="00B90DD9"/>
    <w:rsid w:val="00B90E28"/>
    <w:rsid w:val="00B910AF"/>
    <w:rsid w:val="00B910CB"/>
    <w:rsid w:val="00B9147A"/>
    <w:rsid w:val="00B916DF"/>
    <w:rsid w:val="00B91837"/>
    <w:rsid w:val="00B919BB"/>
    <w:rsid w:val="00B91ADD"/>
    <w:rsid w:val="00B91BD3"/>
    <w:rsid w:val="00B91C8F"/>
    <w:rsid w:val="00B926CD"/>
    <w:rsid w:val="00B9280C"/>
    <w:rsid w:val="00B9285E"/>
    <w:rsid w:val="00B92860"/>
    <w:rsid w:val="00B92939"/>
    <w:rsid w:val="00B92C40"/>
    <w:rsid w:val="00B92D22"/>
    <w:rsid w:val="00B92E22"/>
    <w:rsid w:val="00B92EA8"/>
    <w:rsid w:val="00B92FE7"/>
    <w:rsid w:val="00B9348D"/>
    <w:rsid w:val="00B93497"/>
    <w:rsid w:val="00B937ED"/>
    <w:rsid w:val="00B93862"/>
    <w:rsid w:val="00B93967"/>
    <w:rsid w:val="00B9396A"/>
    <w:rsid w:val="00B93C7E"/>
    <w:rsid w:val="00B93DC3"/>
    <w:rsid w:val="00B93DDA"/>
    <w:rsid w:val="00B93E63"/>
    <w:rsid w:val="00B93FE3"/>
    <w:rsid w:val="00B94008"/>
    <w:rsid w:val="00B940E4"/>
    <w:rsid w:val="00B9412F"/>
    <w:rsid w:val="00B94258"/>
    <w:rsid w:val="00B94277"/>
    <w:rsid w:val="00B94339"/>
    <w:rsid w:val="00B945D4"/>
    <w:rsid w:val="00B946F0"/>
    <w:rsid w:val="00B94729"/>
    <w:rsid w:val="00B947D5"/>
    <w:rsid w:val="00B94875"/>
    <w:rsid w:val="00B948CD"/>
    <w:rsid w:val="00B949B7"/>
    <w:rsid w:val="00B954D3"/>
    <w:rsid w:val="00B955BA"/>
    <w:rsid w:val="00B955DE"/>
    <w:rsid w:val="00B955E4"/>
    <w:rsid w:val="00B957EA"/>
    <w:rsid w:val="00B957F3"/>
    <w:rsid w:val="00B959BF"/>
    <w:rsid w:val="00B95A72"/>
    <w:rsid w:val="00B95A98"/>
    <w:rsid w:val="00B95BD5"/>
    <w:rsid w:val="00B95C0B"/>
    <w:rsid w:val="00B95E81"/>
    <w:rsid w:val="00B96012"/>
    <w:rsid w:val="00B960F1"/>
    <w:rsid w:val="00B96258"/>
    <w:rsid w:val="00B963F7"/>
    <w:rsid w:val="00B96540"/>
    <w:rsid w:val="00B965CF"/>
    <w:rsid w:val="00B96693"/>
    <w:rsid w:val="00B966DD"/>
    <w:rsid w:val="00B9675A"/>
    <w:rsid w:val="00B96C6F"/>
    <w:rsid w:val="00B96D5D"/>
    <w:rsid w:val="00B96D74"/>
    <w:rsid w:val="00B96E92"/>
    <w:rsid w:val="00B96F4F"/>
    <w:rsid w:val="00B96F7A"/>
    <w:rsid w:val="00B96FF3"/>
    <w:rsid w:val="00B9712F"/>
    <w:rsid w:val="00B974CD"/>
    <w:rsid w:val="00B977B7"/>
    <w:rsid w:val="00B979D4"/>
    <w:rsid w:val="00B97A6B"/>
    <w:rsid w:val="00B97B3F"/>
    <w:rsid w:val="00B97C52"/>
    <w:rsid w:val="00B97FE6"/>
    <w:rsid w:val="00BA0061"/>
    <w:rsid w:val="00BA02A9"/>
    <w:rsid w:val="00BA04F1"/>
    <w:rsid w:val="00BA0540"/>
    <w:rsid w:val="00BA0552"/>
    <w:rsid w:val="00BA056E"/>
    <w:rsid w:val="00BA05B6"/>
    <w:rsid w:val="00BA0728"/>
    <w:rsid w:val="00BA0825"/>
    <w:rsid w:val="00BA0865"/>
    <w:rsid w:val="00BA0A7C"/>
    <w:rsid w:val="00BA0CF6"/>
    <w:rsid w:val="00BA0D3D"/>
    <w:rsid w:val="00BA115B"/>
    <w:rsid w:val="00BA11B9"/>
    <w:rsid w:val="00BA1359"/>
    <w:rsid w:val="00BA135D"/>
    <w:rsid w:val="00BA13AC"/>
    <w:rsid w:val="00BA13F1"/>
    <w:rsid w:val="00BA1456"/>
    <w:rsid w:val="00BA1520"/>
    <w:rsid w:val="00BA163B"/>
    <w:rsid w:val="00BA1709"/>
    <w:rsid w:val="00BA17E3"/>
    <w:rsid w:val="00BA18F9"/>
    <w:rsid w:val="00BA1B1C"/>
    <w:rsid w:val="00BA1B25"/>
    <w:rsid w:val="00BA1CB3"/>
    <w:rsid w:val="00BA1D8D"/>
    <w:rsid w:val="00BA1F34"/>
    <w:rsid w:val="00BA1F3A"/>
    <w:rsid w:val="00BA1F3E"/>
    <w:rsid w:val="00BA1F70"/>
    <w:rsid w:val="00BA1FA0"/>
    <w:rsid w:val="00BA210A"/>
    <w:rsid w:val="00BA214C"/>
    <w:rsid w:val="00BA248D"/>
    <w:rsid w:val="00BA24D8"/>
    <w:rsid w:val="00BA24EB"/>
    <w:rsid w:val="00BA2549"/>
    <w:rsid w:val="00BA25FE"/>
    <w:rsid w:val="00BA2682"/>
    <w:rsid w:val="00BA26C2"/>
    <w:rsid w:val="00BA291E"/>
    <w:rsid w:val="00BA298D"/>
    <w:rsid w:val="00BA29FB"/>
    <w:rsid w:val="00BA2A56"/>
    <w:rsid w:val="00BA2CEC"/>
    <w:rsid w:val="00BA2DC7"/>
    <w:rsid w:val="00BA2E42"/>
    <w:rsid w:val="00BA2E87"/>
    <w:rsid w:val="00BA2FAE"/>
    <w:rsid w:val="00BA3199"/>
    <w:rsid w:val="00BA3376"/>
    <w:rsid w:val="00BA35FC"/>
    <w:rsid w:val="00BA3609"/>
    <w:rsid w:val="00BA3685"/>
    <w:rsid w:val="00BA3782"/>
    <w:rsid w:val="00BA3969"/>
    <w:rsid w:val="00BA3A92"/>
    <w:rsid w:val="00BA3B07"/>
    <w:rsid w:val="00BA3C9E"/>
    <w:rsid w:val="00BA3CC4"/>
    <w:rsid w:val="00BA3D57"/>
    <w:rsid w:val="00BA3DA9"/>
    <w:rsid w:val="00BA3F0A"/>
    <w:rsid w:val="00BA407D"/>
    <w:rsid w:val="00BA40DC"/>
    <w:rsid w:val="00BA441A"/>
    <w:rsid w:val="00BA4543"/>
    <w:rsid w:val="00BA462C"/>
    <w:rsid w:val="00BA4A67"/>
    <w:rsid w:val="00BA4AB3"/>
    <w:rsid w:val="00BA4B6D"/>
    <w:rsid w:val="00BA4DE8"/>
    <w:rsid w:val="00BA4F3C"/>
    <w:rsid w:val="00BA5071"/>
    <w:rsid w:val="00BA52F6"/>
    <w:rsid w:val="00BA5333"/>
    <w:rsid w:val="00BA548D"/>
    <w:rsid w:val="00BA54F8"/>
    <w:rsid w:val="00BA5551"/>
    <w:rsid w:val="00BA5552"/>
    <w:rsid w:val="00BA566A"/>
    <w:rsid w:val="00BA579F"/>
    <w:rsid w:val="00BA58A7"/>
    <w:rsid w:val="00BA59DE"/>
    <w:rsid w:val="00BA5A80"/>
    <w:rsid w:val="00BA5A98"/>
    <w:rsid w:val="00BA5BDC"/>
    <w:rsid w:val="00BA5D38"/>
    <w:rsid w:val="00BA5D92"/>
    <w:rsid w:val="00BA606C"/>
    <w:rsid w:val="00BA60BA"/>
    <w:rsid w:val="00BA61BB"/>
    <w:rsid w:val="00BA630E"/>
    <w:rsid w:val="00BA63A9"/>
    <w:rsid w:val="00BA64C1"/>
    <w:rsid w:val="00BA65E0"/>
    <w:rsid w:val="00BA65EA"/>
    <w:rsid w:val="00BA6705"/>
    <w:rsid w:val="00BA68AE"/>
    <w:rsid w:val="00BA6965"/>
    <w:rsid w:val="00BA69B2"/>
    <w:rsid w:val="00BA6ACA"/>
    <w:rsid w:val="00BA6EF2"/>
    <w:rsid w:val="00BA6FE5"/>
    <w:rsid w:val="00BA7085"/>
    <w:rsid w:val="00BA71F2"/>
    <w:rsid w:val="00BA723D"/>
    <w:rsid w:val="00BA7315"/>
    <w:rsid w:val="00BA73BE"/>
    <w:rsid w:val="00BA778A"/>
    <w:rsid w:val="00BA7791"/>
    <w:rsid w:val="00BA77D3"/>
    <w:rsid w:val="00BA7A0C"/>
    <w:rsid w:val="00BA7A40"/>
    <w:rsid w:val="00BA7A93"/>
    <w:rsid w:val="00BA7BCB"/>
    <w:rsid w:val="00BA7C0B"/>
    <w:rsid w:val="00BA7D80"/>
    <w:rsid w:val="00BA7DED"/>
    <w:rsid w:val="00BA7E8B"/>
    <w:rsid w:val="00BA7F71"/>
    <w:rsid w:val="00BB00CF"/>
    <w:rsid w:val="00BB0505"/>
    <w:rsid w:val="00BB051C"/>
    <w:rsid w:val="00BB05CB"/>
    <w:rsid w:val="00BB068A"/>
    <w:rsid w:val="00BB06C8"/>
    <w:rsid w:val="00BB0740"/>
    <w:rsid w:val="00BB0893"/>
    <w:rsid w:val="00BB0986"/>
    <w:rsid w:val="00BB0A6A"/>
    <w:rsid w:val="00BB108D"/>
    <w:rsid w:val="00BB111B"/>
    <w:rsid w:val="00BB11C5"/>
    <w:rsid w:val="00BB11F2"/>
    <w:rsid w:val="00BB12E9"/>
    <w:rsid w:val="00BB1334"/>
    <w:rsid w:val="00BB1413"/>
    <w:rsid w:val="00BB1448"/>
    <w:rsid w:val="00BB1549"/>
    <w:rsid w:val="00BB1748"/>
    <w:rsid w:val="00BB193E"/>
    <w:rsid w:val="00BB1A25"/>
    <w:rsid w:val="00BB1A54"/>
    <w:rsid w:val="00BB1AE2"/>
    <w:rsid w:val="00BB1B54"/>
    <w:rsid w:val="00BB1BBF"/>
    <w:rsid w:val="00BB1BCB"/>
    <w:rsid w:val="00BB1BE5"/>
    <w:rsid w:val="00BB1CB3"/>
    <w:rsid w:val="00BB1E1E"/>
    <w:rsid w:val="00BB1EAD"/>
    <w:rsid w:val="00BB1F22"/>
    <w:rsid w:val="00BB1FB6"/>
    <w:rsid w:val="00BB1FE9"/>
    <w:rsid w:val="00BB2050"/>
    <w:rsid w:val="00BB234E"/>
    <w:rsid w:val="00BB2377"/>
    <w:rsid w:val="00BB23AA"/>
    <w:rsid w:val="00BB2489"/>
    <w:rsid w:val="00BB2540"/>
    <w:rsid w:val="00BB27E3"/>
    <w:rsid w:val="00BB2824"/>
    <w:rsid w:val="00BB29D4"/>
    <w:rsid w:val="00BB2A0D"/>
    <w:rsid w:val="00BB2A6C"/>
    <w:rsid w:val="00BB2AD8"/>
    <w:rsid w:val="00BB2AEB"/>
    <w:rsid w:val="00BB2C57"/>
    <w:rsid w:val="00BB2DB0"/>
    <w:rsid w:val="00BB316D"/>
    <w:rsid w:val="00BB31CF"/>
    <w:rsid w:val="00BB322B"/>
    <w:rsid w:val="00BB3304"/>
    <w:rsid w:val="00BB37D2"/>
    <w:rsid w:val="00BB3859"/>
    <w:rsid w:val="00BB3883"/>
    <w:rsid w:val="00BB3A35"/>
    <w:rsid w:val="00BB3A9C"/>
    <w:rsid w:val="00BB3E8A"/>
    <w:rsid w:val="00BB3EB7"/>
    <w:rsid w:val="00BB3EFE"/>
    <w:rsid w:val="00BB3FF2"/>
    <w:rsid w:val="00BB3FF4"/>
    <w:rsid w:val="00BB407B"/>
    <w:rsid w:val="00BB41EA"/>
    <w:rsid w:val="00BB4270"/>
    <w:rsid w:val="00BB4A29"/>
    <w:rsid w:val="00BB4CC1"/>
    <w:rsid w:val="00BB4D6D"/>
    <w:rsid w:val="00BB4D77"/>
    <w:rsid w:val="00BB4E64"/>
    <w:rsid w:val="00BB4F18"/>
    <w:rsid w:val="00BB510D"/>
    <w:rsid w:val="00BB5341"/>
    <w:rsid w:val="00BB539D"/>
    <w:rsid w:val="00BB5534"/>
    <w:rsid w:val="00BB55C6"/>
    <w:rsid w:val="00BB5637"/>
    <w:rsid w:val="00BB584A"/>
    <w:rsid w:val="00BB58DE"/>
    <w:rsid w:val="00BB5AED"/>
    <w:rsid w:val="00BB5BB1"/>
    <w:rsid w:val="00BB5C72"/>
    <w:rsid w:val="00BB5E6A"/>
    <w:rsid w:val="00BB6389"/>
    <w:rsid w:val="00BB63CB"/>
    <w:rsid w:val="00BB64C5"/>
    <w:rsid w:val="00BB6505"/>
    <w:rsid w:val="00BB650B"/>
    <w:rsid w:val="00BB668C"/>
    <w:rsid w:val="00BB67DC"/>
    <w:rsid w:val="00BB6862"/>
    <w:rsid w:val="00BB6AAA"/>
    <w:rsid w:val="00BB6B83"/>
    <w:rsid w:val="00BB6B98"/>
    <w:rsid w:val="00BB6D48"/>
    <w:rsid w:val="00BB6E7A"/>
    <w:rsid w:val="00BB705C"/>
    <w:rsid w:val="00BB7160"/>
    <w:rsid w:val="00BB7261"/>
    <w:rsid w:val="00BB75B5"/>
    <w:rsid w:val="00BB77D0"/>
    <w:rsid w:val="00BB7AFE"/>
    <w:rsid w:val="00BB7BB9"/>
    <w:rsid w:val="00BB7BBE"/>
    <w:rsid w:val="00BB7E18"/>
    <w:rsid w:val="00BB7FF6"/>
    <w:rsid w:val="00BC00C1"/>
    <w:rsid w:val="00BC0192"/>
    <w:rsid w:val="00BC0238"/>
    <w:rsid w:val="00BC03D2"/>
    <w:rsid w:val="00BC03F2"/>
    <w:rsid w:val="00BC0442"/>
    <w:rsid w:val="00BC0556"/>
    <w:rsid w:val="00BC0571"/>
    <w:rsid w:val="00BC05EF"/>
    <w:rsid w:val="00BC0699"/>
    <w:rsid w:val="00BC077C"/>
    <w:rsid w:val="00BC07F3"/>
    <w:rsid w:val="00BC0A15"/>
    <w:rsid w:val="00BC0B04"/>
    <w:rsid w:val="00BC0BA0"/>
    <w:rsid w:val="00BC0BDA"/>
    <w:rsid w:val="00BC0C90"/>
    <w:rsid w:val="00BC0E6B"/>
    <w:rsid w:val="00BC1051"/>
    <w:rsid w:val="00BC1053"/>
    <w:rsid w:val="00BC121D"/>
    <w:rsid w:val="00BC12A2"/>
    <w:rsid w:val="00BC131B"/>
    <w:rsid w:val="00BC140B"/>
    <w:rsid w:val="00BC1445"/>
    <w:rsid w:val="00BC14EA"/>
    <w:rsid w:val="00BC1590"/>
    <w:rsid w:val="00BC16A0"/>
    <w:rsid w:val="00BC1753"/>
    <w:rsid w:val="00BC1785"/>
    <w:rsid w:val="00BC1853"/>
    <w:rsid w:val="00BC1A4C"/>
    <w:rsid w:val="00BC1BAC"/>
    <w:rsid w:val="00BC1C00"/>
    <w:rsid w:val="00BC1C57"/>
    <w:rsid w:val="00BC1CE7"/>
    <w:rsid w:val="00BC1E69"/>
    <w:rsid w:val="00BC1FC8"/>
    <w:rsid w:val="00BC200C"/>
    <w:rsid w:val="00BC2112"/>
    <w:rsid w:val="00BC2169"/>
    <w:rsid w:val="00BC21A0"/>
    <w:rsid w:val="00BC2251"/>
    <w:rsid w:val="00BC245B"/>
    <w:rsid w:val="00BC251D"/>
    <w:rsid w:val="00BC2760"/>
    <w:rsid w:val="00BC296F"/>
    <w:rsid w:val="00BC2B21"/>
    <w:rsid w:val="00BC2B61"/>
    <w:rsid w:val="00BC2BD3"/>
    <w:rsid w:val="00BC2C65"/>
    <w:rsid w:val="00BC2E96"/>
    <w:rsid w:val="00BC32FE"/>
    <w:rsid w:val="00BC330C"/>
    <w:rsid w:val="00BC3408"/>
    <w:rsid w:val="00BC3457"/>
    <w:rsid w:val="00BC3656"/>
    <w:rsid w:val="00BC369F"/>
    <w:rsid w:val="00BC3754"/>
    <w:rsid w:val="00BC3AA0"/>
    <w:rsid w:val="00BC3F6B"/>
    <w:rsid w:val="00BC3F95"/>
    <w:rsid w:val="00BC400E"/>
    <w:rsid w:val="00BC4261"/>
    <w:rsid w:val="00BC4410"/>
    <w:rsid w:val="00BC4567"/>
    <w:rsid w:val="00BC4627"/>
    <w:rsid w:val="00BC485B"/>
    <w:rsid w:val="00BC4AD8"/>
    <w:rsid w:val="00BC4B43"/>
    <w:rsid w:val="00BC4C2B"/>
    <w:rsid w:val="00BC4C8B"/>
    <w:rsid w:val="00BC4F43"/>
    <w:rsid w:val="00BC5008"/>
    <w:rsid w:val="00BC518B"/>
    <w:rsid w:val="00BC521C"/>
    <w:rsid w:val="00BC522B"/>
    <w:rsid w:val="00BC578D"/>
    <w:rsid w:val="00BC5837"/>
    <w:rsid w:val="00BC5A50"/>
    <w:rsid w:val="00BC5D26"/>
    <w:rsid w:val="00BC5E84"/>
    <w:rsid w:val="00BC5EA1"/>
    <w:rsid w:val="00BC5EA2"/>
    <w:rsid w:val="00BC5F1C"/>
    <w:rsid w:val="00BC6169"/>
    <w:rsid w:val="00BC622D"/>
    <w:rsid w:val="00BC6240"/>
    <w:rsid w:val="00BC62B9"/>
    <w:rsid w:val="00BC64B1"/>
    <w:rsid w:val="00BC6641"/>
    <w:rsid w:val="00BC66FF"/>
    <w:rsid w:val="00BC6721"/>
    <w:rsid w:val="00BC67BB"/>
    <w:rsid w:val="00BC686B"/>
    <w:rsid w:val="00BC6AAB"/>
    <w:rsid w:val="00BC6B3A"/>
    <w:rsid w:val="00BC6DEB"/>
    <w:rsid w:val="00BC6E5E"/>
    <w:rsid w:val="00BC6F33"/>
    <w:rsid w:val="00BC71BF"/>
    <w:rsid w:val="00BC721F"/>
    <w:rsid w:val="00BC742C"/>
    <w:rsid w:val="00BC74E8"/>
    <w:rsid w:val="00BC75C1"/>
    <w:rsid w:val="00BC79E6"/>
    <w:rsid w:val="00BC7FE1"/>
    <w:rsid w:val="00BD0054"/>
    <w:rsid w:val="00BD0059"/>
    <w:rsid w:val="00BD015D"/>
    <w:rsid w:val="00BD03C6"/>
    <w:rsid w:val="00BD04B8"/>
    <w:rsid w:val="00BD0560"/>
    <w:rsid w:val="00BD05C2"/>
    <w:rsid w:val="00BD0834"/>
    <w:rsid w:val="00BD08FF"/>
    <w:rsid w:val="00BD093E"/>
    <w:rsid w:val="00BD09E7"/>
    <w:rsid w:val="00BD0A21"/>
    <w:rsid w:val="00BD0A62"/>
    <w:rsid w:val="00BD0C6C"/>
    <w:rsid w:val="00BD0D88"/>
    <w:rsid w:val="00BD0DF7"/>
    <w:rsid w:val="00BD0E1D"/>
    <w:rsid w:val="00BD0E45"/>
    <w:rsid w:val="00BD0E66"/>
    <w:rsid w:val="00BD11B8"/>
    <w:rsid w:val="00BD11F8"/>
    <w:rsid w:val="00BD143E"/>
    <w:rsid w:val="00BD148F"/>
    <w:rsid w:val="00BD1595"/>
    <w:rsid w:val="00BD167A"/>
    <w:rsid w:val="00BD170D"/>
    <w:rsid w:val="00BD19F2"/>
    <w:rsid w:val="00BD1B37"/>
    <w:rsid w:val="00BD1CE8"/>
    <w:rsid w:val="00BD1D61"/>
    <w:rsid w:val="00BD1EBD"/>
    <w:rsid w:val="00BD231B"/>
    <w:rsid w:val="00BD244A"/>
    <w:rsid w:val="00BD248B"/>
    <w:rsid w:val="00BD26C5"/>
    <w:rsid w:val="00BD2826"/>
    <w:rsid w:val="00BD291A"/>
    <w:rsid w:val="00BD297D"/>
    <w:rsid w:val="00BD29BF"/>
    <w:rsid w:val="00BD2BF0"/>
    <w:rsid w:val="00BD2C56"/>
    <w:rsid w:val="00BD32F9"/>
    <w:rsid w:val="00BD3586"/>
    <w:rsid w:val="00BD3660"/>
    <w:rsid w:val="00BD37AF"/>
    <w:rsid w:val="00BD3B06"/>
    <w:rsid w:val="00BD3BAE"/>
    <w:rsid w:val="00BD3CA6"/>
    <w:rsid w:val="00BD3D80"/>
    <w:rsid w:val="00BD3DC6"/>
    <w:rsid w:val="00BD3EDA"/>
    <w:rsid w:val="00BD4164"/>
    <w:rsid w:val="00BD42E7"/>
    <w:rsid w:val="00BD4383"/>
    <w:rsid w:val="00BD43C1"/>
    <w:rsid w:val="00BD4662"/>
    <w:rsid w:val="00BD4802"/>
    <w:rsid w:val="00BD4ABF"/>
    <w:rsid w:val="00BD4B71"/>
    <w:rsid w:val="00BD4BD5"/>
    <w:rsid w:val="00BD4CFB"/>
    <w:rsid w:val="00BD4DA6"/>
    <w:rsid w:val="00BD50EA"/>
    <w:rsid w:val="00BD51C5"/>
    <w:rsid w:val="00BD5371"/>
    <w:rsid w:val="00BD54C6"/>
    <w:rsid w:val="00BD567C"/>
    <w:rsid w:val="00BD588D"/>
    <w:rsid w:val="00BD58BC"/>
    <w:rsid w:val="00BD5EE7"/>
    <w:rsid w:val="00BD5F60"/>
    <w:rsid w:val="00BD61A8"/>
    <w:rsid w:val="00BD622D"/>
    <w:rsid w:val="00BD6415"/>
    <w:rsid w:val="00BD6564"/>
    <w:rsid w:val="00BD6626"/>
    <w:rsid w:val="00BD662C"/>
    <w:rsid w:val="00BD6645"/>
    <w:rsid w:val="00BD669B"/>
    <w:rsid w:val="00BD6765"/>
    <w:rsid w:val="00BD683C"/>
    <w:rsid w:val="00BD69BD"/>
    <w:rsid w:val="00BD6A42"/>
    <w:rsid w:val="00BD6C72"/>
    <w:rsid w:val="00BD6D72"/>
    <w:rsid w:val="00BD6D78"/>
    <w:rsid w:val="00BD6E20"/>
    <w:rsid w:val="00BD6FCE"/>
    <w:rsid w:val="00BD70AD"/>
    <w:rsid w:val="00BD70EE"/>
    <w:rsid w:val="00BD72FE"/>
    <w:rsid w:val="00BD733E"/>
    <w:rsid w:val="00BD73A8"/>
    <w:rsid w:val="00BD7584"/>
    <w:rsid w:val="00BD7773"/>
    <w:rsid w:val="00BD7901"/>
    <w:rsid w:val="00BD7CA0"/>
    <w:rsid w:val="00BD7D85"/>
    <w:rsid w:val="00BD7DC2"/>
    <w:rsid w:val="00BE0201"/>
    <w:rsid w:val="00BE0257"/>
    <w:rsid w:val="00BE0458"/>
    <w:rsid w:val="00BE04A0"/>
    <w:rsid w:val="00BE04A8"/>
    <w:rsid w:val="00BE0680"/>
    <w:rsid w:val="00BE095A"/>
    <w:rsid w:val="00BE097C"/>
    <w:rsid w:val="00BE09F4"/>
    <w:rsid w:val="00BE0A9B"/>
    <w:rsid w:val="00BE0CE8"/>
    <w:rsid w:val="00BE0DE2"/>
    <w:rsid w:val="00BE0E75"/>
    <w:rsid w:val="00BE103A"/>
    <w:rsid w:val="00BE10FE"/>
    <w:rsid w:val="00BE12BE"/>
    <w:rsid w:val="00BE12D2"/>
    <w:rsid w:val="00BE12EB"/>
    <w:rsid w:val="00BE1315"/>
    <w:rsid w:val="00BE142B"/>
    <w:rsid w:val="00BE144F"/>
    <w:rsid w:val="00BE16C9"/>
    <w:rsid w:val="00BE17E4"/>
    <w:rsid w:val="00BE17F0"/>
    <w:rsid w:val="00BE181F"/>
    <w:rsid w:val="00BE194E"/>
    <w:rsid w:val="00BE195E"/>
    <w:rsid w:val="00BE1BA1"/>
    <w:rsid w:val="00BE1C75"/>
    <w:rsid w:val="00BE1CF0"/>
    <w:rsid w:val="00BE1E00"/>
    <w:rsid w:val="00BE1E94"/>
    <w:rsid w:val="00BE1FB8"/>
    <w:rsid w:val="00BE2018"/>
    <w:rsid w:val="00BE212E"/>
    <w:rsid w:val="00BE2174"/>
    <w:rsid w:val="00BE263B"/>
    <w:rsid w:val="00BE272B"/>
    <w:rsid w:val="00BE28CD"/>
    <w:rsid w:val="00BE290F"/>
    <w:rsid w:val="00BE2976"/>
    <w:rsid w:val="00BE298B"/>
    <w:rsid w:val="00BE2ACC"/>
    <w:rsid w:val="00BE2BD4"/>
    <w:rsid w:val="00BE2E31"/>
    <w:rsid w:val="00BE2E3D"/>
    <w:rsid w:val="00BE2F03"/>
    <w:rsid w:val="00BE30DF"/>
    <w:rsid w:val="00BE31D0"/>
    <w:rsid w:val="00BE34BC"/>
    <w:rsid w:val="00BE3518"/>
    <w:rsid w:val="00BE361A"/>
    <w:rsid w:val="00BE3972"/>
    <w:rsid w:val="00BE3A50"/>
    <w:rsid w:val="00BE3A95"/>
    <w:rsid w:val="00BE3D43"/>
    <w:rsid w:val="00BE432D"/>
    <w:rsid w:val="00BE4390"/>
    <w:rsid w:val="00BE4439"/>
    <w:rsid w:val="00BE4699"/>
    <w:rsid w:val="00BE490D"/>
    <w:rsid w:val="00BE4A13"/>
    <w:rsid w:val="00BE4C7B"/>
    <w:rsid w:val="00BE4D0C"/>
    <w:rsid w:val="00BE4D3E"/>
    <w:rsid w:val="00BE4E1E"/>
    <w:rsid w:val="00BE4FD6"/>
    <w:rsid w:val="00BE5313"/>
    <w:rsid w:val="00BE54D8"/>
    <w:rsid w:val="00BE563D"/>
    <w:rsid w:val="00BE5833"/>
    <w:rsid w:val="00BE58CB"/>
    <w:rsid w:val="00BE58D5"/>
    <w:rsid w:val="00BE58FE"/>
    <w:rsid w:val="00BE59B8"/>
    <w:rsid w:val="00BE5A65"/>
    <w:rsid w:val="00BE5A9D"/>
    <w:rsid w:val="00BE5D2A"/>
    <w:rsid w:val="00BE5D2B"/>
    <w:rsid w:val="00BE5DCB"/>
    <w:rsid w:val="00BE5E21"/>
    <w:rsid w:val="00BE5F95"/>
    <w:rsid w:val="00BE6031"/>
    <w:rsid w:val="00BE6115"/>
    <w:rsid w:val="00BE6249"/>
    <w:rsid w:val="00BE629C"/>
    <w:rsid w:val="00BE62AE"/>
    <w:rsid w:val="00BE62DF"/>
    <w:rsid w:val="00BE6351"/>
    <w:rsid w:val="00BE64D1"/>
    <w:rsid w:val="00BE6734"/>
    <w:rsid w:val="00BE678F"/>
    <w:rsid w:val="00BE67B6"/>
    <w:rsid w:val="00BE68E9"/>
    <w:rsid w:val="00BE6A01"/>
    <w:rsid w:val="00BE6B47"/>
    <w:rsid w:val="00BE6EC4"/>
    <w:rsid w:val="00BE6FBC"/>
    <w:rsid w:val="00BE7208"/>
    <w:rsid w:val="00BE7215"/>
    <w:rsid w:val="00BE72A6"/>
    <w:rsid w:val="00BE754C"/>
    <w:rsid w:val="00BE765C"/>
    <w:rsid w:val="00BE76B2"/>
    <w:rsid w:val="00BE7AB4"/>
    <w:rsid w:val="00BE7B1B"/>
    <w:rsid w:val="00BE7B43"/>
    <w:rsid w:val="00BE7B93"/>
    <w:rsid w:val="00BE7C1B"/>
    <w:rsid w:val="00BE7C7D"/>
    <w:rsid w:val="00BE7D56"/>
    <w:rsid w:val="00BE7EBE"/>
    <w:rsid w:val="00BE7F24"/>
    <w:rsid w:val="00BE7FF0"/>
    <w:rsid w:val="00BF005C"/>
    <w:rsid w:val="00BF0116"/>
    <w:rsid w:val="00BF021F"/>
    <w:rsid w:val="00BF0224"/>
    <w:rsid w:val="00BF04DA"/>
    <w:rsid w:val="00BF0558"/>
    <w:rsid w:val="00BF064B"/>
    <w:rsid w:val="00BF0852"/>
    <w:rsid w:val="00BF0868"/>
    <w:rsid w:val="00BF0969"/>
    <w:rsid w:val="00BF0A3A"/>
    <w:rsid w:val="00BF0A8C"/>
    <w:rsid w:val="00BF0AA5"/>
    <w:rsid w:val="00BF0E44"/>
    <w:rsid w:val="00BF0F9F"/>
    <w:rsid w:val="00BF102E"/>
    <w:rsid w:val="00BF1223"/>
    <w:rsid w:val="00BF1496"/>
    <w:rsid w:val="00BF15ED"/>
    <w:rsid w:val="00BF161D"/>
    <w:rsid w:val="00BF163B"/>
    <w:rsid w:val="00BF1865"/>
    <w:rsid w:val="00BF18FE"/>
    <w:rsid w:val="00BF1ADA"/>
    <w:rsid w:val="00BF1C00"/>
    <w:rsid w:val="00BF1C4B"/>
    <w:rsid w:val="00BF1FFD"/>
    <w:rsid w:val="00BF243E"/>
    <w:rsid w:val="00BF2559"/>
    <w:rsid w:val="00BF2605"/>
    <w:rsid w:val="00BF2712"/>
    <w:rsid w:val="00BF2851"/>
    <w:rsid w:val="00BF28F3"/>
    <w:rsid w:val="00BF29E2"/>
    <w:rsid w:val="00BF2B0D"/>
    <w:rsid w:val="00BF2C08"/>
    <w:rsid w:val="00BF2C75"/>
    <w:rsid w:val="00BF2F19"/>
    <w:rsid w:val="00BF2F6F"/>
    <w:rsid w:val="00BF307F"/>
    <w:rsid w:val="00BF32AC"/>
    <w:rsid w:val="00BF32BE"/>
    <w:rsid w:val="00BF342E"/>
    <w:rsid w:val="00BF3472"/>
    <w:rsid w:val="00BF36CB"/>
    <w:rsid w:val="00BF38A6"/>
    <w:rsid w:val="00BF394D"/>
    <w:rsid w:val="00BF39DF"/>
    <w:rsid w:val="00BF3A4A"/>
    <w:rsid w:val="00BF3ABE"/>
    <w:rsid w:val="00BF3BA6"/>
    <w:rsid w:val="00BF3C4F"/>
    <w:rsid w:val="00BF3EDD"/>
    <w:rsid w:val="00BF403B"/>
    <w:rsid w:val="00BF41D5"/>
    <w:rsid w:val="00BF429B"/>
    <w:rsid w:val="00BF436A"/>
    <w:rsid w:val="00BF441B"/>
    <w:rsid w:val="00BF4497"/>
    <w:rsid w:val="00BF456F"/>
    <w:rsid w:val="00BF466E"/>
    <w:rsid w:val="00BF47DD"/>
    <w:rsid w:val="00BF47F9"/>
    <w:rsid w:val="00BF4822"/>
    <w:rsid w:val="00BF4B59"/>
    <w:rsid w:val="00BF4BCF"/>
    <w:rsid w:val="00BF4BDA"/>
    <w:rsid w:val="00BF4C61"/>
    <w:rsid w:val="00BF4CAE"/>
    <w:rsid w:val="00BF4D31"/>
    <w:rsid w:val="00BF4D62"/>
    <w:rsid w:val="00BF4D8A"/>
    <w:rsid w:val="00BF4DF0"/>
    <w:rsid w:val="00BF547C"/>
    <w:rsid w:val="00BF55BD"/>
    <w:rsid w:val="00BF56C9"/>
    <w:rsid w:val="00BF572C"/>
    <w:rsid w:val="00BF577D"/>
    <w:rsid w:val="00BF5819"/>
    <w:rsid w:val="00BF5835"/>
    <w:rsid w:val="00BF5AB3"/>
    <w:rsid w:val="00BF5B80"/>
    <w:rsid w:val="00BF5C15"/>
    <w:rsid w:val="00BF5E48"/>
    <w:rsid w:val="00BF6027"/>
    <w:rsid w:val="00BF602C"/>
    <w:rsid w:val="00BF61A1"/>
    <w:rsid w:val="00BF621F"/>
    <w:rsid w:val="00BF6298"/>
    <w:rsid w:val="00BF646C"/>
    <w:rsid w:val="00BF64DA"/>
    <w:rsid w:val="00BF6559"/>
    <w:rsid w:val="00BF65A9"/>
    <w:rsid w:val="00BF65C0"/>
    <w:rsid w:val="00BF6643"/>
    <w:rsid w:val="00BF6702"/>
    <w:rsid w:val="00BF6A2E"/>
    <w:rsid w:val="00BF6A48"/>
    <w:rsid w:val="00BF6D20"/>
    <w:rsid w:val="00BF6EBE"/>
    <w:rsid w:val="00BF6F35"/>
    <w:rsid w:val="00BF7032"/>
    <w:rsid w:val="00BF70CA"/>
    <w:rsid w:val="00BF70EF"/>
    <w:rsid w:val="00BF7146"/>
    <w:rsid w:val="00BF73E4"/>
    <w:rsid w:val="00BF7410"/>
    <w:rsid w:val="00BF7411"/>
    <w:rsid w:val="00BF7464"/>
    <w:rsid w:val="00BF7478"/>
    <w:rsid w:val="00BF757A"/>
    <w:rsid w:val="00BF7622"/>
    <w:rsid w:val="00BF76A5"/>
    <w:rsid w:val="00BF781E"/>
    <w:rsid w:val="00BF79AF"/>
    <w:rsid w:val="00BF7B6F"/>
    <w:rsid w:val="00BF7B7D"/>
    <w:rsid w:val="00BF7BF5"/>
    <w:rsid w:val="00BF7C31"/>
    <w:rsid w:val="00BF7D40"/>
    <w:rsid w:val="00BF7E47"/>
    <w:rsid w:val="00BF7E4F"/>
    <w:rsid w:val="00BF7E67"/>
    <w:rsid w:val="00BF7E87"/>
    <w:rsid w:val="00BF7F44"/>
    <w:rsid w:val="00BF7F8D"/>
    <w:rsid w:val="00C0001D"/>
    <w:rsid w:val="00C00051"/>
    <w:rsid w:val="00C00099"/>
    <w:rsid w:val="00C001B5"/>
    <w:rsid w:val="00C001EF"/>
    <w:rsid w:val="00C002A6"/>
    <w:rsid w:val="00C00342"/>
    <w:rsid w:val="00C00466"/>
    <w:rsid w:val="00C00508"/>
    <w:rsid w:val="00C0052F"/>
    <w:rsid w:val="00C0082C"/>
    <w:rsid w:val="00C00A7C"/>
    <w:rsid w:val="00C00B0C"/>
    <w:rsid w:val="00C00BA0"/>
    <w:rsid w:val="00C00BDC"/>
    <w:rsid w:val="00C00F12"/>
    <w:rsid w:val="00C00F4A"/>
    <w:rsid w:val="00C00F5C"/>
    <w:rsid w:val="00C01103"/>
    <w:rsid w:val="00C011C6"/>
    <w:rsid w:val="00C01364"/>
    <w:rsid w:val="00C0139C"/>
    <w:rsid w:val="00C0171C"/>
    <w:rsid w:val="00C01882"/>
    <w:rsid w:val="00C018FB"/>
    <w:rsid w:val="00C019E4"/>
    <w:rsid w:val="00C01E1F"/>
    <w:rsid w:val="00C01E85"/>
    <w:rsid w:val="00C01F80"/>
    <w:rsid w:val="00C02124"/>
    <w:rsid w:val="00C0226B"/>
    <w:rsid w:val="00C02307"/>
    <w:rsid w:val="00C0242A"/>
    <w:rsid w:val="00C0256A"/>
    <w:rsid w:val="00C027B4"/>
    <w:rsid w:val="00C028AE"/>
    <w:rsid w:val="00C02B37"/>
    <w:rsid w:val="00C0304F"/>
    <w:rsid w:val="00C03450"/>
    <w:rsid w:val="00C0366B"/>
    <w:rsid w:val="00C03679"/>
    <w:rsid w:val="00C0381B"/>
    <w:rsid w:val="00C0383F"/>
    <w:rsid w:val="00C03BFA"/>
    <w:rsid w:val="00C03CDC"/>
    <w:rsid w:val="00C03DDE"/>
    <w:rsid w:val="00C03E22"/>
    <w:rsid w:val="00C03E4E"/>
    <w:rsid w:val="00C03FEF"/>
    <w:rsid w:val="00C0413D"/>
    <w:rsid w:val="00C0430C"/>
    <w:rsid w:val="00C04398"/>
    <w:rsid w:val="00C0457B"/>
    <w:rsid w:val="00C0457D"/>
    <w:rsid w:val="00C0468C"/>
    <w:rsid w:val="00C049B1"/>
    <w:rsid w:val="00C04A1B"/>
    <w:rsid w:val="00C04DF3"/>
    <w:rsid w:val="00C04F87"/>
    <w:rsid w:val="00C0500B"/>
    <w:rsid w:val="00C05203"/>
    <w:rsid w:val="00C0546C"/>
    <w:rsid w:val="00C054EB"/>
    <w:rsid w:val="00C055DE"/>
    <w:rsid w:val="00C055F7"/>
    <w:rsid w:val="00C0571F"/>
    <w:rsid w:val="00C05873"/>
    <w:rsid w:val="00C059CF"/>
    <w:rsid w:val="00C059D5"/>
    <w:rsid w:val="00C05A87"/>
    <w:rsid w:val="00C05A8D"/>
    <w:rsid w:val="00C05B2A"/>
    <w:rsid w:val="00C05C49"/>
    <w:rsid w:val="00C05ED6"/>
    <w:rsid w:val="00C060A8"/>
    <w:rsid w:val="00C06115"/>
    <w:rsid w:val="00C0621F"/>
    <w:rsid w:val="00C0623F"/>
    <w:rsid w:val="00C06684"/>
    <w:rsid w:val="00C068E7"/>
    <w:rsid w:val="00C0695C"/>
    <w:rsid w:val="00C069B5"/>
    <w:rsid w:val="00C06D6E"/>
    <w:rsid w:val="00C07019"/>
    <w:rsid w:val="00C0717A"/>
    <w:rsid w:val="00C0728B"/>
    <w:rsid w:val="00C074E6"/>
    <w:rsid w:val="00C077B5"/>
    <w:rsid w:val="00C077B8"/>
    <w:rsid w:val="00C077D9"/>
    <w:rsid w:val="00C078BB"/>
    <w:rsid w:val="00C07949"/>
    <w:rsid w:val="00C07A9F"/>
    <w:rsid w:val="00C07BC9"/>
    <w:rsid w:val="00C07C66"/>
    <w:rsid w:val="00C10185"/>
    <w:rsid w:val="00C1019C"/>
    <w:rsid w:val="00C102BB"/>
    <w:rsid w:val="00C1030D"/>
    <w:rsid w:val="00C10411"/>
    <w:rsid w:val="00C105BC"/>
    <w:rsid w:val="00C107A1"/>
    <w:rsid w:val="00C107C0"/>
    <w:rsid w:val="00C10862"/>
    <w:rsid w:val="00C10884"/>
    <w:rsid w:val="00C108D0"/>
    <w:rsid w:val="00C10C61"/>
    <w:rsid w:val="00C10E9D"/>
    <w:rsid w:val="00C10EB5"/>
    <w:rsid w:val="00C112D3"/>
    <w:rsid w:val="00C11399"/>
    <w:rsid w:val="00C116F7"/>
    <w:rsid w:val="00C11A69"/>
    <w:rsid w:val="00C11A84"/>
    <w:rsid w:val="00C11BBB"/>
    <w:rsid w:val="00C11BD6"/>
    <w:rsid w:val="00C11C27"/>
    <w:rsid w:val="00C11CB3"/>
    <w:rsid w:val="00C11D54"/>
    <w:rsid w:val="00C11DE3"/>
    <w:rsid w:val="00C11E0A"/>
    <w:rsid w:val="00C11FEF"/>
    <w:rsid w:val="00C120DF"/>
    <w:rsid w:val="00C1218E"/>
    <w:rsid w:val="00C1223E"/>
    <w:rsid w:val="00C12292"/>
    <w:rsid w:val="00C122A8"/>
    <w:rsid w:val="00C12391"/>
    <w:rsid w:val="00C125C9"/>
    <w:rsid w:val="00C12601"/>
    <w:rsid w:val="00C127D1"/>
    <w:rsid w:val="00C12BB5"/>
    <w:rsid w:val="00C12EE4"/>
    <w:rsid w:val="00C12F5B"/>
    <w:rsid w:val="00C13615"/>
    <w:rsid w:val="00C13637"/>
    <w:rsid w:val="00C13665"/>
    <w:rsid w:val="00C13850"/>
    <w:rsid w:val="00C139C7"/>
    <w:rsid w:val="00C13B60"/>
    <w:rsid w:val="00C13D1D"/>
    <w:rsid w:val="00C13DC8"/>
    <w:rsid w:val="00C140A4"/>
    <w:rsid w:val="00C1433E"/>
    <w:rsid w:val="00C1444D"/>
    <w:rsid w:val="00C144B3"/>
    <w:rsid w:val="00C146D7"/>
    <w:rsid w:val="00C14773"/>
    <w:rsid w:val="00C14D81"/>
    <w:rsid w:val="00C1502E"/>
    <w:rsid w:val="00C1536E"/>
    <w:rsid w:val="00C153C2"/>
    <w:rsid w:val="00C15464"/>
    <w:rsid w:val="00C15564"/>
    <w:rsid w:val="00C15589"/>
    <w:rsid w:val="00C155AD"/>
    <w:rsid w:val="00C156AF"/>
    <w:rsid w:val="00C15719"/>
    <w:rsid w:val="00C157BD"/>
    <w:rsid w:val="00C1585C"/>
    <w:rsid w:val="00C158E1"/>
    <w:rsid w:val="00C15A24"/>
    <w:rsid w:val="00C15AFA"/>
    <w:rsid w:val="00C15B49"/>
    <w:rsid w:val="00C15C51"/>
    <w:rsid w:val="00C15F40"/>
    <w:rsid w:val="00C16168"/>
    <w:rsid w:val="00C16235"/>
    <w:rsid w:val="00C16238"/>
    <w:rsid w:val="00C162D1"/>
    <w:rsid w:val="00C16595"/>
    <w:rsid w:val="00C165F2"/>
    <w:rsid w:val="00C16659"/>
    <w:rsid w:val="00C1686B"/>
    <w:rsid w:val="00C16876"/>
    <w:rsid w:val="00C16911"/>
    <w:rsid w:val="00C16A53"/>
    <w:rsid w:val="00C16B18"/>
    <w:rsid w:val="00C16CAA"/>
    <w:rsid w:val="00C16E7F"/>
    <w:rsid w:val="00C171E7"/>
    <w:rsid w:val="00C172A5"/>
    <w:rsid w:val="00C172CB"/>
    <w:rsid w:val="00C1734D"/>
    <w:rsid w:val="00C175FC"/>
    <w:rsid w:val="00C17786"/>
    <w:rsid w:val="00C17C0A"/>
    <w:rsid w:val="00C17DB7"/>
    <w:rsid w:val="00C17F0B"/>
    <w:rsid w:val="00C20332"/>
    <w:rsid w:val="00C20759"/>
    <w:rsid w:val="00C2079F"/>
    <w:rsid w:val="00C207F6"/>
    <w:rsid w:val="00C20B84"/>
    <w:rsid w:val="00C20BE4"/>
    <w:rsid w:val="00C2113D"/>
    <w:rsid w:val="00C21314"/>
    <w:rsid w:val="00C2141C"/>
    <w:rsid w:val="00C21477"/>
    <w:rsid w:val="00C215CE"/>
    <w:rsid w:val="00C218CF"/>
    <w:rsid w:val="00C21A67"/>
    <w:rsid w:val="00C21E51"/>
    <w:rsid w:val="00C21F30"/>
    <w:rsid w:val="00C21F7C"/>
    <w:rsid w:val="00C21FA9"/>
    <w:rsid w:val="00C22059"/>
    <w:rsid w:val="00C2210D"/>
    <w:rsid w:val="00C22215"/>
    <w:rsid w:val="00C22345"/>
    <w:rsid w:val="00C223D5"/>
    <w:rsid w:val="00C22619"/>
    <w:rsid w:val="00C22879"/>
    <w:rsid w:val="00C2289D"/>
    <w:rsid w:val="00C229DC"/>
    <w:rsid w:val="00C22C27"/>
    <w:rsid w:val="00C23366"/>
    <w:rsid w:val="00C236A1"/>
    <w:rsid w:val="00C238EB"/>
    <w:rsid w:val="00C23A2E"/>
    <w:rsid w:val="00C23AB1"/>
    <w:rsid w:val="00C23BAA"/>
    <w:rsid w:val="00C23ECE"/>
    <w:rsid w:val="00C23FFE"/>
    <w:rsid w:val="00C24260"/>
    <w:rsid w:val="00C24274"/>
    <w:rsid w:val="00C24519"/>
    <w:rsid w:val="00C245BF"/>
    <w:rsid w:val="00C24CED"/>
    <w:rsid w:val="00C24D94"/>
    <w:rsid w:val="00C24EFA"/>
    <w:rsid w:val="00C24FB2"/>
    <w:rsid w:val="00C25008"/>
    <w:rsid w:val="00C253A8"/>
    <w:rsid w:val="00C2554A"/>
    <w:rsid w:val="00C25559"/>
    <w:rsid w:val="00C257E9"/>
    <w:rsid w:val="00C25AA2"/>
    <w:rsid w:val="00C25B42"/>
    <w:rsid w:val="00C25C69"/>
    <w:rsid w:val="00C25D43"/>
    <w:rsid w:val="00C25FDC"/>
    <w:rsid w:val="00C25FF7"/>
    <w:rsid w:val="00C2602D"/>
    <w:rsid w:val="00C26166"/>
    <w:rsid w:val="00C2618E"/>
    <w:rsid w:val="00C2624E"/>
    <w:rsid w:val="00C262C4"/>
    <w:rsid w:val="00C262E5"/>
    <w:rsid w:val="00C263C8"/>
    <w:rsid w:val="00C26619"/>
    <w:rsid w:val="00C2668B"/>
    <w:rsid w:val="00C267B3"/>
    <w:rsid w:val="00C269D3"/>
    <w:rsid w:val="00C26CE5"/>
    <w:rsid w:val="00C26D04"/>
    <w:rsid w:val="00C26D49"/>
    <w:rsid w:val="00C26D4E"/>
    <w:rsid w:val="00C26E31"/>
    <w:rsid w:val="00C26E39"/>
    <w:rsid w:val="00C26F30"/>
    <w:rsid w:val="00C27194"/>
    <w:rsid w:val="00C275C1"/>
    <w:rsid w:val="00C275F4"/>
    <w:rsid w:val="00C277CA"/>
    <w:rsid w:val="00C27960"/>
    <w:rsid w:val="00C27A09"/>
    <w:rsid w:val="00C27E29"/>
    <w:rsid w:val="00C27E5B"/>
    <w:rsid w:val="00C27F01"/>
    <w:rsid w:val="00C27F8A"/>
    <w:rsid w:val="00C27FB3"/>
    <w:rsid w:val="00C30113"/>
    <w:rsid w:val="00C3018A"/>
    <w:rsid w:val="00C301CE"/>
    <w:rsid w:val="00C304F4"/>
    <w:rsid w:val="00C30554"/>
    <w:rsid w:val="00C3072C"/>
    <w:rsid w:val="00C3073F"/>
    <w:rsid w:val="00C30746"/>
    <w:rsid w:val="00C307CA"/>
    <w:rsid w:val="00C307EB"/>
    <w:rsid w:val="00C308C7"/>
    <w:rsid w:val="00C30B7D"/>
    <w:rsid w:val="00C3115D"/>
    <w:rsid w:val="00C3130E"/>
    <w:rsid w:val="00C3156D"/>
    <w:rsid w:val="00C31744"/>
    <w:rsid w:val="00C317FE"/>
    <w:rsid w:val="00C3188F"/>
    <w:rsid w:val="00C318CC"/>
    <w:rsid w:val="00C31D5A"/>
    <w:rsid w:val="00C31FAC"/>
    <w:rsid w:val="00C3207F"/>
    <w:rsid w:val="00C3219D"/>
    <w:rsid w:val="00C322A7"/>
    <w:rsid w:val="00C32445"/>
    <w:rsid w:val="00C3250A"/>
    <w:rsid w:val="00C32568"/>
    <w:rsid w:val="00C325C7"/>
    <w:rsid w:val="00C326FD"/>
    <w:rsid w:val="00C3284E"/>
    <w:rsid w:val="00C32A16"/>
    <w:rsid w:val="00C32A24"/>
    <w:rsid w:val="00C32BFD"/>
    <w:rsid w:val="00C331AC"/>
    <w:rsid w:val="00C331FC"/>
    <w:rsid w:val="00C33370"/>
    <w:rsid w:val="00C334FD"/>
    <w:rsid w:val="00C33511"/>
    <w:rsid w:val="00C33639"/>
    <w:rsid w:val="00C336EF"/>
    <w:rsid w:val="00C33865"/>
    <w:rsid w:val="00C33C63"/>
    <w:rsid w:val="00C33E0E"/>
    <w:rsid w:val="00C33FC4"/>
    <w:rsid w:val="00C340C1"/>
    <w:rsid w:val="00C341FE"/>
    <w:rsid w:val="00C34321"/>
    <w:rsid w:val="00C343C0"/>
    <w:rsid w:val="00C34647"/>
    <w:rsid w:val="00C34664"/>
    <w:rsid w:val="00C34740"/>
    <w:rsid w:val="00C34782"/>
    <w:rsid w:val="00C347E4"/>
    <w:rsid w:val="00C348A2"/>
    <w:rsid w:val="00C34959"/>
    <w:rsid w:val="00C34A6E"/>
    <w:rsid w:val="00C34AE6"/>
    <w:rsid w:val="00C34B00"/>
    <w:rsid w:val="00C34BCA"/>
    <w:rsid w:val="00C34C5C"/>
    <w:rsid w:val="00C34F5F"/>
    <w:rsid w:val="00C35117"/>
    <w:rsid w:val="00C351D6"/>
    <w:rsid w:val="00C35274"/>
    <w:rsid w:val="00C35397"/>
    <w:rsid w:val="00C35804"/>
    <w:rsid w:val="00C3584B"/>
    <w:rsid w:val="00C35A05"/>
    <w:rsid w:val="00C35B81"/>
    <w:rsid w:val="00C35D57"/>
    <w:rsid w:val="00C35EA6"/>
    <w:rsid w:val="00C35FD7"/>
    <w:rsid w:val="00C3608B"/>
    <w:rsid w:val="00C36138"/>
    <w:rsid w:val="00C36288"/>
    <w:rsid w:val="00C36393"/>
    <w:rsid w:val="00C3639D"/>
    <w:rsid w:val="00C366FE"/>
    <w:rsid w:val="00C369A8"/>
    <w:rsid w:val="00C369C7"/>
    <w:rsid w:val="00C36A64"/>
    <w:rsid w:val="00C36D90"/>
    <w:rsid w:val="00C36E46"/>
    <w:rsid w:val="00C36EED"/>
    <w:rsid w:val="00C36F66"/>
    <w:rsid w:val="00C3708E"/>
    <w:rsid w:val="00C375B0"/>
    <w:rsid w:val="00C378AB"/>
    <w:rsid w:val="00C379A0"/>
    <w:rsid w:val="00C37A75"/>
    <w:rsid w:val="00C37D28"/>
    <w:rsid w:val="00C37D44"/>
    <w:rsid w:val="00C37D5A"/>
    <w:rsid w:val="00C37EBE"/>
    <w:rsid w:val="00C37EDB"/>
    <w:rsid w:val="00C37EFA"/>
    <w:rsid w:val="00C404A5"/>
    <w:rsid w:val="00C405EF"/>
    <w:rsid w:val="00C40894"/>
    <w:rsid w:val="00C40926"/>
    <w:rsid w:val="00C40927"/>
    <w:rsid w:val="00C4099C"/>
    <w:rsid w:val="00C40AA2"/>
    <w:rsid w:val="00C40B1F"/>
    <w:rsid w:val="00C40C21"/>
    <w:rsid w:val="00C40C42"/>
    <w:rsid w:val="00C40D5D"/>
    <w:rsid w:val="00C40E27"/>
    <w:rsid w:val="00C40EB7"/>
    <w:rsid w:val="00C40EC4"/>
    <w:rsid w:val="00C40F54"/>
    <w:rsid w:val="00C410A6"/>
    <w:rsid w:val="00C41229"/>
    <w:rsid w:val="00C41480"/>
    <w:rsid w:val="00C414DD"/>
    <w:rsid w:val="00C416BE"/>
    <w:rsid w:val="00C41982"/>
    <w:rsid w:val="00C4199A"/>
    <w:rsid w:val="00C41A1D"/>
    <w:rsid w:val="00C41B3F"/>
    <w:rsid w:val="00C41B47"/>
    <w:rsid w:val="00C41B9A"/>
    <w:rsid w:val="00C41D6E"/>
    <w:rsid w:val="00C41ED1"/>
    <w:rsid w:val="00C421A4"/>
    <w:rsid w:val="00C4225D"/>
    <w:rsid w:val="00C42260"/>
    <w:rsid w:val="00C4226C"/>
    <w:rsid w:val="00C42418"/>
    <w:rsid w:val="00C42419"/>
    <w:rsid w:val="00C42441"/>
    <w:rsid w:val="00C424E3"/>
    <w:rsid w:val="00C42592"/>
    <w:rsid w:val="00C426C5"/>
    <w:rsid w:val="00C4270D"/>
    <w:rsid w:val="00C42846"/>
    <w:rsid w:val="00C42976"/>
    <w:rsid w:val="00C42A66"/>
    <w:rsid w:val="00C42B43"/>
    <w:rsid w:val="00C42C87"/>
    <w:rsid w:val="00C42DA4"/>
    <w:rsid w:val="00C432B5"/>
    <w:rsid w:val="00C43362"/>
    <w:rsid w:val="00C433F1"/>
    <w:rsid w:val="00C434C3"/>
    <w:rsid w:val="00C43665"/>
    <w:rsid w:val="00C4369B"/>
    <w:rsid w:val="00C436BF"/>
    <w:rsid w:val="00C43765"/>
    <w:rsid w:val="00C43879"/>
    <w:rsid w:val="00C43AC4"/>
    <w:rsid w:val="00C43DF0"/>
    <w:rsid w:val="00C43DFA"/>
    <w:rsid w:val="00C43E80"/>
    <w:rsid w:val="00C43E98"/>
    <w:rsid w:val="00C43F68"/>
    <w:rsid w:val="00C44409"/>
    <w:rsid w:val="00C4442B"/>
    <w:rsid w:val="00C44493"/>
    <w:rsid w:val="00C445BE"/>
    <w:rsid w:val="00C44644"/>
    <w:rsid w:val="00C44867"/>
    <w:rsid w:val="00C44B08"/>
    <w:rsid w:val="00C44CE9"/>
    <w:rsid w:val="00C44DEB"/>
    <w:rsid w:val="00C44E34"/>
    <w:rsid w:val="00C44E4E"/>
    <w:rsid w:val="00C452C3"/>
    <w:rsid w:val="00C454AC"/>
    <w:rsid w:val="00C45672"/>
    <w:rsid w:val="00C4568C"/>
    <w:rsid w:val="00C45A23"/>
    <w:rsid w:val="00C45DA0"/>
    <w:rsid w:val="00C45E46"/>
    <w:rsid w:val="00C45F6F"/>
    <w:rsid w:val="00C46226"/>
    <w:rsid w:val="00C4659D"/>
    <w:rsid w:val="00C46671"/>
    <w:rsid w:val="00C46677"/>
    <w:rsid w:val="00C4667F"/>
    <w:rsid w:val="00C46716"/>
    <w:rsid w:val="00C46806"/>
    <w:rsid w:val="00C46A8B"/>
    <w:rsid w:val="00C46B49"/>
    <w:rsid w:val="00C46C75"/>
    <w:rsid w:val="00C46C88"/>
    <w:rsid w:val="00C46E70"/>
    <w:rsid w:val="00C46FD1"/>
    <w:rsid w:val="00C47353"/>
    <w:rsid w:val="00C473E9"/>
    <w:rsid w:val="00C476F8"/>
    <w:rsid w:val="00C47717"/>
    <w:rsid w:val="00C478B1"/>
    <w:rsid w:val="00C478F4"/>
    <w:rsid w:val="00C47988"/>
    <w:rsid w:val="00C47B67"/>
    <w:rsid w:val="00C47C06"/>
    <w:rsid w:val="00C47C78"/>
    <w:rsid w:val="00C47E3F"/>
    <w:rsid w:val="00C47E56"/>
    <w:rsid w:val="00C5026A"/>
    <w:rsid w:val="00C5029E"/>
    <w:rsid w:val="00C502DC"/>
    <w:rsid w:val="00C503A9"/>
    <w:rsid w:val="00C503C2"/>
    <w:rsid w:val="00C504A8"/>
    <w:rsid w:val="00C50524"/>
    <w:rsid w:val="00C50559"/>
    <w:rsid w:val="00C505A7"/>
    <w:rsid w:val="00C50B36"/>
    <w:rsid w:val="00C50BB5"/>
    <w:rsid w:val="00C50F19"/>
    <w:rsid w:val="00C51066"/>
    <w:rsid w:val="00C510FE"/>
    <w:rsid w:val="00C512A5"/>
    <w:rsid w:val="00C512E6"/>
    <w:rsid w:val="00C5143D"/>
    <w:rsid w:val="00C51461"/>
    <w:rsid w:val="00C51600"/>
    <w:rsid w:val="00C51613"/>
    <w:rsid w:val="00C516AC"/>
    <w:rsid w:val="00C5174F"/>
    <w:rsid w:val="00C5175C"/>
    <w:rsid w:val="00C51825"/>
    <w:rsid w:val="00C51865"/>
    <w:rsid w:val="00C51AFF"/>
    <w:rsid w:val="00C51BFA"/>
    <w:rsid w:val="00C51C4D"/>
    <w:rsid w:val="00C51D47"/>
    <w:rsid w:val="00C51EE0"/>
    <w:rsid w:val="00C51F89"/>
    <w:rsid w:val="00C520C8"/>
    <w:rsid w:val="00C52108"/>
    <w:rsid w:val="00C52146"/>
    <w:rsid w:val="00C52367"/>
    <w:rsid w:val="00C524AA"/>
    <w:rsid w:val="00C524AE"/>
    <w:rsid w:val="00C5259B"/>
    <w:rsid w:val="00C52814"/>
    <w:rsid w:val="00C52865"/>
    <w:rsid w:val="00C52900"/>
    <w:rsid w:val="00C52B8F"/>
    <w:rsid w:val="00C52C19"/>
    <w:rsid w:val="00C52D80"/>
    <w:rsid w:val="00C52DDF"/>
    <w:rsid w:val="00C52EA5"/>
    <w:rsid w:val="00C52EF3"/>
    <w:rsid w:val="00C5306B"/>
    <w:rsid w:val="00C53149"/>
    <w:rsid w:val="00C53190"/>
    <w:rsid w:val="00C5351E"/>
    <w:rsid w:val="00C538FB"/>
    <w:rsid w:val="00C53984"/>
    <w:rsid w:val="00C539AD"/>
    <w:rsid w:val="00C539D3"/>
    <w:rsid w:val="00C53C73"/>
    <w:rsid w:val="00C53EC5"/>
    <w:rsid w:val="00C53FDC"/>
    <w:rsid w:val="00C54398"/>
    <w:rsid w:val="00C543EE"/>
    <w:rsid w:val="00C5444A"/>
    <w:rsid w:val="00C544DD"/>
    <w:rsid w:val="00C544E1"/>
    <w:rsid w:val="00C546BA"/>
    <w:rsid w:val="00C547B4"/>
    <w:rsid w:val="00C548BF"/>
    <w:rsid w:val="00C54A64"/>
    <w:rsid w:val="00C54F99"/>
    <w:rsid w:val="00C551B9"/>
    <w:rsid w:val="00C5528F"/>
    <w:rsid w:val="00C55351"/>
    <w:rsid w:val="00C55474"/>
    <w:rsid w:val="00C554FD"/>
    <w:rsid w:val="00C55578"/>
    <w:rsid w:val="00C55710"/>
    <w:rsid w:val="00C5580E"/>
    <w:rsid w:val="00C558B9"/>
    <w:rsid w:val="00C55952"/>
    <w:rsid w:val="00C55AAC"/>
    <w:rsid w:val="00C55C9E"/>
    <w:rsid w:val="00C55CE8"/>
    <w:rsid w:val="00C55FAB"/>
    <w:rsid w:val="00C56026"/>
    <w:rsid w:val="00C56128"/>
    <w:rsid w:val="00C562E7"/>
    <w:rsid w:val="00C565A2"/>
    <w:rsid w:val="00C5677B"/>
    <w:rsid w:val="00C567B3"/>
    <w:rsid w:val="00C56819"/>
    <w:rsid w:val="00C5684F"/>
    <w:rsid w:val="00C56911"/>
    <w:rsid w:val="00C56B42"/>
    <w:rsid w:val="00C56B6A"/>
    <w:rsid w:val="00C56C9C"/>
    <w:rsid w:val="00C56CA0"/>
    <w:rsid w:val="00C56DCF"/>
    <w:rsid w:val="00C56F46"/>
    <w:rsid w:val="00C56FF4"/>
    <w:rsid w:val="00C57123"/>
    <w:rsid w:val="00C5722F"/>
    <w:rsid w:val="00C5732E"/>
    <w:rsid w:val="00C57522"/>
    <w:rsid w:val="00C575CE"/>
    <w:rsid w:val="00C576D6"/>
    <w:rsid w:val="00C57913"/>
    <w:rsid w:val="00C579C6"/>
    <w:rsid w:val="00C57C81"/>
    <w:rsid w:val="00C57E99"/>
    <w:rsid w:val="00C57EBE"/>
    <w:rsid w:val="00C60077"/>
    <w:rsid w:val="00C600AC"/>
    <w:rsid w:val="00C60223"/>
    <w:rsid w:val="00C6032E"/>
    <w:rsid w:val="00C6039C"/>
    <w:rsid w:val="00C60484"/>
    <w:rsid w:val="00C605B8"/>
    <w:rsid w:val="00C6069E"/>
    <w:rsid w:val="00C6098D"/>
    <w:rsid w:val="00C6099D"/>
    <w:rsid w:val="00C609B9"/>
    <w:rsid w:val="00C60B9A"/>
    <w:rsid w:val="00C60BE9"/>
    <w:rsid w:val="00C60C57"/>
    <w:rsid w:val="00C60C65"/>
    <w:rsid w:val="00C60D47"/>
    <w:rsid w:val="00C60DC1"/>
    <w:rsid w:val="00C60EC6"/>
    <w:rsid w:val="00C6115D"/>
    <w:rsid w:val="00C61163"/>
    <w:rsid w:val="00C615F8"/>
    <w:rsid w:val="00C6161D"/>
    <w:rsid w:val="00C61641"/>
    <w:rsid w:val="00C61833"/>
    <w:rsid w:val="00C61842"/>
    <w:rsid w:val="00C61902"/>
    <w:rsid w:val="00C6191D"/>
    <w:rsid w:val="00C61A3F"/>
    <w:rsid w:val="00C61AD2"/>
    <w:rsid w:val="00C61B7C"/>
    <w:rsid w:val="00C61BA7"/>
    <w:rsid w:val="00C61DC0"/>
    <w:rsid w:val="00C61DC7"/>
    <w:rsid w:val="00C61E53"/>
    <w:rsid w:val="00C61F66"/>
    <w:rsid w:val="00C623CB"/>
    <w:rsid w:val="00C6240B"/>
    <w:rsid w:val="00C6241B"/>
    <w:rsid w:val="00C629BB"/>
    <w:rsid w:val="00C62AC1"/>
    <w:rsid w:val="00C62CAE"/>
    <w:rsid w:val="00C62CDC"/>
    <w:rsid w:val="00C62D6D"/>
    <w:rsid w:val="00C6300A"/>
    <w:rsid w:val="00C63399"/>
    <w:rsid w:val="00C63405"/>
    <w:rsid w:val="00C634A0"/>
    <w:rsid w:val="00C6379A"/>
    <w:rsid w:val="00C6389C"/>
    <w:rsid w:val="00C63A65"/>
    <w:rsid w:val="00C63A72"/>
    <w:rsid w:val="00C63AC5"/>
    <w:rsid w:val="00C63B2B"/>
    <w:rsid w:val="00C63BD3"/>
    <w:rsid w:val="00C63D0A"/>
    <w:rsid w:val="00C63D10"/>
    <w:rsid w:val="00C63E37"/>
    <w:rsid w:val="00C63E91"/>
    <w:rsid w:val="00C63EA1"/>
    <w:rsid w:val="00C64037"/>
    <w:rsid w:val="00C640FC"/>
    <w:rsid w:val="00C64305"/>
    <w:rsid w:val="00C64350"/>
    <w:rsid w:val="00C643E8"/>
    <w:rsid w:val="00C64404"/>
    <w:rsid w:val="00C64446"/>
    <w:rsid w:val="00C64490"/>
    <w:rsid w:val="00C64520"/>
    <w:rsid w:val="00C6480E"/>
    <w:rsid w:val="00C64822"/>
    <w:rsid w:val="00C64B34"/>
    <w:rsid w:val="00C64B99"/>
    <w:rsid w:val="00C64BB1"/>
    <w:rsid w:val="00C64C7D"/>
    <w:rsid w:val="00C64D21"/>
    <w:rsid w:val="00C64D66"/>
    <w:rsid w:val="00C64DBF"/>
    <w:rsid w:val="00C64E0E"/>
    <w:rsid w:val="00C64E98"/>
    <w:rsid w:val="00C64FA7"/>
    <w:rsid w:val="00C64FBA"/>
    <w:rsid w:val="00C650A8"/>
    <w:rsid w:val="00C650A9"/>
    <w:rsid w:val="00C6517D"/>
    <w:rsid w:val="00C65461"/>
    <w:rsid w:val="00C65490"/>
    <w:rsid w:val="00C655F6"/>
    <w:rsid w:val="00C65755"/>
    <w:rsid w:val="00C657E6"/>
    <w:rsid w:val="00C658B7"/>
    <w:rsid w:val="00C658DE"/>
    <w:rsid w:val="00C6591F"/>
    <w:rsid w:val="00C65A1A"/>
    <w:rsid w:val="00C65AA5"/>
    <w:rsid w:val="00C65B06"/>
    <w:rsid w:val="00C65B8E"/>
    <w:rsid w:val="00C65DC3"/>
    <w:rsid w:val="00C65EBE"/>
    <w:rsid w:val="00C6615E"/>
    <w:rsid w:val="00C661B0"/>
    <w:rsid w:val="00C661CF"/>
    <w:rsid w:val="00C66247"/>
    <w:rsid w:val="00C6629E"/>
    <w:rsid w:val="00C6653D"/>
    <w:rsid w:val="00C6662E"/>
    <w:rsid w:val="00C66768"/>
    <w:rsid w:val="00C6683A"/>
    <w:rsid w:val="00C6685B"/>
    <w:rsid w:val="00C66A7F"/>
    <w:rsid w:val="00C66B47"/>
    <w:rsid w:val="00C66CB1"/>
    <w:rsid w:val="00C66CE2"/>
    <w:rsid w:val="00C66CFE"/>
    <w:rsid w:val="00C66D41"/>
    <w:rsid w:val="00C66D63"/>
    <w:rsid w:val="00C66E3D"/>
    <w:rsid w:val="00C67010"/>
    <w:rsid w:val="00C670F9"/>
    <w:rsid w:val="00C67154"/>
    <w:rsid w:val="00C672CB"/>
    <w:rsid w:val="00C67368"/>
    <w:rsid w:val="00C6748B"/>
    <w:rsid w:val="00C67608"/>
    <w:rsid w:val="00C6776E"/>
    <w:rsid w:val="00C67894"/>
    <w:rsid w:val="00C679CF"/>
    <w:rsid w:val="00C67CB3"/>
    <w:rsid w:val="00C70172"/>
    <w:rsid w:val="00C701E5"/>
    <w:rsid w:val="00C701F9"/>
    <w:rsid w:val="00C702DB"/>
    <w:rsid w:val="00C70460"/>
    <w:rsid w:val="00C704AC"/>
    <w:rsid w:val="00C704B5"/>
    <w:rsid w:val="00C704DC"/>
    <w:rsid w:val="00C70507"/>
    <w:rsid w:val="00C707C8"/>
    <w:rsid w:val="00C707DC"/>
    <w:rsid w:val="00C708CE"/>
    <w:rsid w:val="00C7096A"/>
    <w:rsid w:val="00C70A8D"/>
    <w:rsid w:val="00C70AC2"/>
    <w:rsid w:val="00C70C66"/>
    <w:rsid w:val="00C70D07"/>
    <w:rsid w:val="00C70D16"/>
    <w:rsid w:val="00C70D1F"/>
    <w:rsid w:val="00C70DB4"/>
    <w:rsid w:val="00C70DD6"/>
    <w:rsid w:val="00C70E1F"/>
    <w:rsid w:val="00C70E26"/>
    <w:rsid w:val="00C70EB6"/>
    <w:rsid w:val="00C70F60"/>
    <w:rsid w:val="00C70FF0"/>
    <w:rsid w:val="00C712D9"/>
    <w:rsid w:val="00C714F3"/>
    <w:rsid w:val="00C7152C"/>
    <w:rsid w:val="00C71565"/>
    <w:rsid w:val="00C715E6"/>
    <w:rsid w:val="00C71669"/>
    <w:rsid w:val="00C718A4"/>
    <w:rsid w:val="00C71B44"/>
    <w:rsid w:val="00C71B8B"/>
    <w:rsid w:val="00C71CEE"/>
    <w:rsid w:val="00C71CFD"/>
    <w:rsid w:val="00C72145"/>
    <w:rsid w:val="00C725F8"/>
    <w:rsid w:val="00C72786"/>
    <w:rsid w:val="00C72A7E"/>
    <w:rsid w:val="00C72B15"/>
    <w:rsid w:val="00C72C12"/>
    <w:rsid w:val="00C72D0C"/>
    <w:rsid w:val="00C72FBA"/>
    <w:rsid w:val="00C7314E"/>
    <w:rsid w:val="00C73166"/>
    <w:rsid w:val="00C731CD"/>
    <w:rsid w:val="00C731E8"/>
    <w:rsid w:val="00C73369"/>
    <w:rsid w:val="00C73430"/>
    <w:rsid w:val="00C7344E"/>
    <w:rsid w:val="00C73502"/>
    <w:rsid w:val="00C73A63"/>
    <w:rsid w:val="00C73B66"/>
    <w:rsid w:val="00C73BD9"/>
    <w:rsid w:val="00C73CBE"/>
    <w:rsid w:val="00C73E4D"/>
    <w:rsid w:val="00C73FA2"/>
    <w:rsid w:val="00C74177"/>
    <w:rsid w:val="00C7426A"/>
    <w:rsid w:val="00C744CC"/>
    <w:rsid w:val="00C74529"/>
    <w:rsid w:val="00C74542"/>
    <w:rsid w:val="00C745F5"/>
    <w:rsid w:val="00C74623"/>
    <w:rsid w:val="00C747D9"/>
    <w:rsid w:val="00C747EB"/>
    <w:rsid w:val="00C74A31"/>
    <w:rsid w:val="00C74BC8"/>
    <w:rsid w:val="00C74E05"/>
    <w:rsid w:val="00C74E8C"/>
    <w:rsid w:val="00C750AE"/>
    <w:rsid w:val="00C751BF"/>
    <w:rsid w:val="00C7527C"/>
    <w:rsid w:val="00C752A0"/>
    <w:rsid w:val="00C75305"/>
    <w:rsid w:val="00C753D0"/>
    <w:rsid w:val="00C75436"/>
    <w:rsid w:val="00C75515"/>
    <w:rsid w:val="00C7558E"/>
    <w:rsid w:val="00C755BA"/>
    <w:rsid w:val="00C7561B"/>
    <w:rsid w:val="00C75766"/>
    <w:rsid w:val="00C759A2"/>
    <w:rsid w:val="00C75A6D"/>
    <w:rsid w:val="00C75C58"/>
    <w:rsid w:val="00C75D5B"/>
    <w:rsid w:val="00C76032"/>
    <w:rsid w:val="00C76117"/>
    <w:rsid w:val="00C7629F"/>
    <w:rsid w:val="00C762EB"/>
    <w:rsid w:val="00C7632F"/>
    <w:rsid w:val="00C763EF"/>
    <w:rsid w:val="00C7656A"/>
    <w:rsid w:val="00C766E8"/>
    <w:rsid w:val="00C76901"/>
    <w:rsid w:val="00C7695F"/>
    <w:rsid w:val="00C76E2D"/>
    <w:rsid w:val="00C76F08"/>
    <w:rsid w:val="00C76F69"/>
    <w:rsid w:val="00C76FCC"/>
    <w:rsid w:val="00C76FEA"/>
    <w:rsid w:val="00C770E6"/>
    <w:rsid w:val="00C770FA"/>
    <w:rsid w:val="00C771B8"/>
    <w:rsid w:val="00C772C5"/>
    <w:rsid w:val="00C77306"/>
    <w:rsid w:val="00C77332"/>
    <w:rsid w:val="00C77465"/>
    <w:rsid w:val="00C774B5"/>
    <w:rsid w:val="00C774EA"/>
    <w:rsid w:val="00C77511"/>
    <w:rsid w:val="00C77839"/>
    <w:rsid w:val="00C77927"/>
    <w:rsid w:val="00C77A6D"/>
    <w:rsid w:val="00C77B27"/>
    <w:rsid w:val="00C77BC9"/>
    <w:rsid w:val="00C77C50"/>
    <w:rsid w:val="00C77DF1"/>
    <w:rsid w:val="00C77E87"/>
    <w:rsid w:val="00C80154"/>
    <w:rsid w:val="00C801F8"/>
    <w:rsid w:val="00C804D2"/>
    <w:rsid w:val="00C805C0"/>
    <w:rsid w:val="00C807BC"/>
    <w:rsid w:val="00C80872"/>
    <w:rsid w:val="00C808B0"/>
    <w:rsid w:val="00C80D39"/>
    <w:rsid w:val="00C80DE1"/>
    <w:rsid w:val="00C81073"/>
    <w:rsid w:val="00C81138"/>
    <w:rsid w:val="00C8118B"/>
    <w:rsid w:val="00C8138B"/>
    <w:rsid w:val="00C815B2"/>
    <w:rsid w:val="00C81646"/>
    <w:rsid w:val="00C816BA"/>
    <w:rsid w:val="00C81701"/>
    <w:rsid w:val="00C817B2"/>
    <w:rsid w:val="00C81BDC"/>
    <w:rsid w:val="00C81C7F"/>
    <w:rsid w:val="00C81D49"/>
    <w:rsid w:val="00C81DE5"/>
    <w:rsid w:val="00C81DF8"/>
    <w:rsid w:val="00C81E99"/>
    <w:rsid w:val="00C82028"/>
    <w:rsid w:val="00C82069"/>
    <w:rsid w:val="00C820C4"/>
    <w:rsid w:val="00C82194"/>
    <w:rsid w:val="00C821B0"/>
    <w:rsid w:val="00C82232"/>
    <w:rsid w:val="00C82308"/>
    <w:rsid w:val="00C82365"/>
    <w:rsid w:val="00C8237C"/>
    <w:rsid w:val="00C823B7"/>
    <w:rsid w:val="00C825C8"/>
    <w:rsid w:val="00C826B6"/>
    <w:rsid w:val="00C8277E"/>
    <w:rsid w:val="00C8286D"/>
    <w:rsid w:val="00C829A4"/>
    <w:rsid w:val="00C82B49"/>
    <w:rsid w:val="00C82C5B"/>
    <w:rsid w:val="00C82F18"/>
    <w:rsid w:val="00C82F54"/>
    <w:rsid w:val="00C83049"/>
    <w:rsid w:val="00C8323D"/>
    <w:rsid w:val="00C83306"/>
    <w:rsid w:val="00C8332F"/>
    <w:rsid w:val="00C833DD"/>
    <w:rsid w:val="00C83425"/>
    <w:rsid w:val="00C8348D"/>
    <w:rsid w:val="00C835B8"/>
    <w:rsid w:val="00C83647"/>
    <w:rsid w:val="00C83673"/>
    <w:rsid w:val="00C836FA"/>
    <w:rsid w:val="00C83704"/>
    <w:rsid w:val="00C8388D"/>
    <w:rsid w:val="00C83897"/>
    <w:rsid w:val="00C8389F"/>
    <w:rsid w:val="00C838B2"/>
    <w:rsid w:val="00C83A70"/>
    <w:rsid w:val="00C83A7B"/>
    <w:rsid w:val="00C83B94"/>
    <w:rsid w:val="00C83C13"/>
    <w:rsid w:val="00C83ED9"/>
    <w:rsid w:val="00C8403F"/>
    <w:rsid w:val="00C84107"/>
    <w:rsid w:val="00C84123"/>
    <w:rsid w:val="00C84286"/>
    <w:rsid w:val="00C843AA"/>
    <w:rsid w:val="00C843DD"/>
    <w:rsid w:val="00C8471B"/>
    <w:rsid w:val="00C84F47"/>
    <w:rsid w:val="00C84FA4"/>
    <w:rsid w:val="00C84FE0"/>
    <w:rsid w:val="00C85478"/>
    <w:rsid w:val="00C85513"/>
    <w:rsid w:val="00C8585F"/>
    <w:rsid w:val="00C85CC1"/>
    <w:rsid w:val="00C85E30"/>
    <w:rsid w:val="00C8601D"/>
    <w:rsid w:val="00C86514"/>
    <w:rsid w:val="00C8662E"/>
    <w:rsid w:val="00C8685B"/>
    <w:rsid w:val="00C86C2C"/>
    <w:rsid w:val="00C86F43"/>
    <w:rsid w:val="00C87136"/>
    <w:rsid w:val="00C8713A"/>
    <w:rsid w:val="00C87349"/>
    <w:rsid w:val="00C87357"/>
    <w:rsid w:val="00C87479"/>
    <w:rsid w:val="00C87620"/>
    <w:rsid w:val="00C876D8"/>
    <w:rsid w:val="00C877D4"/>
    <w:rsid w:val="00C877DD"/>
    <w:rsid w:val="00C87850"/>
    <w:rsid w:val="00C8794F"/>
    <w:rsid w:val="00C87995"/>
    <w:rsid w:val="00C87A73"/>
    <w:rsid w:val="00C87DF4"/>
    <w:rsid w:val="00C87E93"/>
    <w:rsid w:val="00C9006C"/>
    <w:rsid w:val="00C900CF"/>
    <w:rsid w:val="00C900D9"/>
    <w:rsid w:val="00C905E7"/>
    <w:rsid w:val="00C90605"/>
    <w:rsid w:val="00C90929"/>
    <w:rsid w:val="00C909D1"/>
    <w:rsid w:val="00C90A2C"/>
    <w:rsid w:val="00C90A7D"/>
    <w:rsid w:val="00C90AD2"/>
    <w:rsid w:val="00C90D32"/>
    <w:rsid w:val="00C90E3A"/>
    <w:rsid w:val="00C90F49"/>
    <w:rsid w:val="00C910B0"/>
    <w:rsid w:val="00C910BB"/>
    <w:rsid w:val="00C91288"/>
    <w:rsid w:val="00C91380"/>
    <w:rsid w:val="00C9148A"/>
    <w:rsid w:val="00C917B9"/>
    <w:rsid w:val="00C919E9"/>
    <w:rsid w:val="00C91A68"/>
    <w:rsid w:val="00C91BBC"/>
    <w:rsid w:val="00C91C24"/>
    <w:rsid w:val="00C91CC6"/>
    <w:rsid w:val="00C91E72"/>
    <w:rsid w:val="00C91EA5"/>
    <w:rsid w:val="00C9209A"/>
    <w:rsid w:val="00C921DA"/>
    <w:rsid w:val="00C92223"/>
    <w:rsid w:val="00C9226C"/>
    <w:rsid w:val="00C92294"/>
    <w:rsid w:val="00C92344"/>
    <w:rsid w:val="00C92560"/>
    <w:rsid w:val="00C92668"/>
    <w:rsid w:val="00C9286A"/>
    <w:rsid w:val="00C928AA"/>
    <w:rsid w:val="00C92A02"/>
    <w:rsid w:val="00C92A6C"/>
    <w:rsid w:val="00C92BAB"/>
    <w:rsid w:val="00C92BC1"/>
    <w:rsid w:val="00C92BE0"/>
    <w:rsid w:val="00C92BF6"/>
    <w:rsid w:val="00C92CE2"/>
    <w:rsid w:val="00C92D8F"/>
    <w:rsid w:val="00C92ED7"/>
    <w:rsid w:val="00C93114"/>
    <w:rsid w:val="00C931C7"/>
    <w:rsid w:val="00C931DA"/>
    <w:rsid w:val="00C931F1"/>
    <w:rsid w:val="00C93279"/>
    <w:rsid w:val="00C932E6"/>
    <w:rsid w:val="00C9340B"/>
    <w:rsid w:val="00C9340E"/>
    <w:rsid w:val="00C93466"/>
    <w:rsid w:val="00C934E8"/>
    <w:rsid w:val="00C9359F"/>
    <w:rsid w:val="00C93704"/>
    <w:rsid w:val="00C93C49"/>
    <w:rsid w:val="00C93F0E"/>
    <w:rsid w:val="00C93F3C"/>
    <w:rsid w:val="00C94041"/>
    <w:rsid w:val="00C940DA"/>
    <w:rsid w:val="00C9421C"/>
    <w:rsid w:val="00C943F0"/>
    <w:rsid w:val="00C94486"/>
    <w:rsid w:val="00C944A1"/>
    <w:rsid w:val="00C9454F"/>
    <w:rsid w:val="00C946AC"/>
    <w:rsid w:val="00C9494F"/>
    <w:rsid w:val="00C94AC6"/>
    <w:rsid w:val="00C94DC1"/>
    <w:rsid w:val="00C94E97"/>
    <w:rsid w:val="00C94F55"/>
    <w:rsid w:val="00C9508A"/>
    <w:rsid w:val="00C9518A"/>
    <w:rsid w:val="00C9553F"/>
    <w:rsid w:val="00C956FE"/>
    <w:rsid w:val="00C95727"/>
    <w:rsid w:val="00C957BD"/>
    <w:rsid w:val="00C9582E"/>
    <w:rsid w:val="00C9585B"/>
    <w:rsid w:val="00C958ED"/>
    <w:rsid w:val="00C959A5"/>
    <w:rsid w:val="00C95A65"/>
    <w:rsid w:val="00C95C78"/>
    <w:rsid w:val="00C95D28"/>
    <w:rsid w:val="00C95D2E"/>
    <w:rsid w:val="00C95D54"/>
    <w:rsid w:val="00C95DC8"/>
    <w:rsid w:val="00C95DDC"/>
    <w:rsid w:val="00C95DFB"/>
    <w:rsid w:val="00C95FF6"/>
    <w:rsid w:val="00C96051"/>
    <w:rsid w:val="00C96135"/>
    <w:rsid w:val="00C961A6"/>
    <w:rsid w:val="00C964C9"/>
    <w:rsid w:val="00C96588"/>
    <w:rsid w:val="00C9660A"/>
    <w:rsid w:val="00C96916"/>
    <w:rsid w:val="00C96D9D"/>
    <w:rsid w:val="00C96E66"/>
    <w:rsid w:val="00C96F49"/>
    <w:rsid w:val="00C970F7"/>
    <w:rsid w:val="00C97267"/>
    <w:rsid w:val="00C97315"/>
    <w:rsid w:val="00C97425"/>
    <w:rsid w:val="00C9766D"/>
    <w:rsid w:val="00C976FA"/>
    <w:rsid w:val="00C97B15"/>
    <w:rsid w:val="00C97BA1"/>
    <w:rsid w:val="00C97DAC"/>
    <w:rsid w:val="00C97E94"/>
    <w:rsid w:val="00CA001D"/>
    <w:rsid w:val="00CA00A7"/>
    <w:rsid w:val="00CA04AC"/>
    <w:rsid w:val="00CA054C"/>
    <w:rsid w:val="00CA058B"/>
    <w:rsid w:val="00CA0772"/>
    <w:rsid w:val="00CA07EE"/>
    <w:rsid w:val="00CA0870"/>
    <w:rsid w:val="00CA092F"/>
    <w:rsid w:val="00CA095A"/>
    <w:rsid w:val="00CA0A42"/>
    <w:rsid w:val="00CA0A50"/>
    <w:rsid w:val="00CA0B5A"/>
    <w:rsid w:val="00CA0CC6"/>
    <w:rsid w:val="00CA0D9E"/>
    <w:rsid w:val="00CA0E22"/>
    <w:rsid w:val="00CA0EDF"/>
    <w:rsid w:val="00CA10EC"/>
    <w:rsid w:val="00CA128D"/>
    <w:rsid w:val="00CA1348"/>
    <w:rsid w:val="00CA13B8"/>
    <w:rsid w:val="00CA1706"/>
    <w:rsid w:val="00CA17A0"/>
    <w:rsid w:val="00CA17C5"/>
    <w:rsid w:val="00CA19FE"/>
    <w:rsid w:val="00CA1A09"/>
    <w:rsid w:val="00CA1B7C"/>
    <w:rsid w:val="00CA1C13"/>
    <w:rsid w:val="00CA1D19"/>
    <w:rsid w:val="00CA1DA8"/>
    <w:rsid w:val="00CA1DEE"/>
    <w:rsid w:val="00CA1EB0"/>
    <w:rsid w:val="00CA2215"/>
    <w:rsid w:val="00CA2245"/>
    <w:rsid w:val="00CA229A"/>
    <w:rsid w:val="00CA22D5"/>
    <w:rsid w:val="00CA245B"/>
    <w:rsid w:val="00CA25A8"/>
    <w:rsid w:val="00CA25D3"/>
    <w:rsid w:val="00CA291F"/>
    <w:rsid w:val="00CA2968"/>
    <w:rsid w:val="00CA29FE"/>
    <w:rsid w:val="00CA2A18"/>
    <w:rsid w:val="00CA2C73"/>
    <w:rsid w:val="00CA3141"/>
    <w:rsid w:val="00CA32D3"/>
    <w:rsid w:val="00CA3752"/>
    <w:rsid w:val="00CA376E"/>
    <w:rsid w:val="00CA3781"/>
    <w:rsid w:val="00CA37E2"/>
    <w:rsid w:val="00CA3A9B"/>
    <w:rsid w:val="00CA3B23"/>
    <w:rsid w:val="00CA3C0C"/>
    <w:rsid w:val="00CA3C81"/>
    <w:rsid w:val="00CA3CF7"/>
    <w:rsid w:val="00CA3DC6"/>
    <w:rsid w:val="00CA3DCC"/>
    <w:rsid w:val="00CA3DDE"/>
    <w:rsid w:val="00CA3FDA"/>
    <w:rsid w:val="00CA40D9"/>
    <w:rsid w:val="00CA4533"/>
    <w:rsid w:val="00CA4730"/>
    <w:rsid w:val="00CA48C7"/>
    <w:rsid w:val="00CA4A22"/>
    <w:rsid w:val="00CA4C2A"/>
    <w:rsid w:val="00CA4C9C"/>
    <w:rsid w:val="00CA4DAD"/>
    <w:rsid w:val="00CA4E0D"/>
    <w:rsid w:val="00CA4E9C"/>
    <w:rsid w:val="00CA4EAA"/>
    <w:rsid w:val="00CA4FD4"/>
    <w:rsid w:val="00CA4FFE"/>
    <w:rsid w:val="00CA52E4"/>
    <w:rsid w:val="00CA541A"/>
    <w:rsid w:val="00CA54A5"/>
    <w:rsid w:val="00CA5531"/>
    <w:rsid w:val="00CA5793"/>
    <w:rsid w:val="00CA57D0"/>
    <w:rsid w:val="00CA593D"/>
    <w:rsid w:val="00CA594D"/>
    <w:rsid w:val="00CA5A97"/>
    <w:rsid w:val="00CA5BC2"/>
    <w:rsid w:val="00CA5CB4"/>
    <w:rsid w:val="00CA5CE8"/>
    <w:rsid w:val="00CA5DD2"/>
    <w:rsid w:val="00CA5F3A"/>
    <w:rsid w:val="00CA63BE"/>
    <w:rsid w:val="00CA643F"/>
    <w:rsid w:val="00CA66E0"/>
    <w:rsid w:val="00CA67AC"/>
    <w:rsid w:val="00CA682D"/>
    <w:rsid w:val="00CA68F5"/>
    <w:rsid w:val="00CA69C3"/>
    <w:rsid w:val="00CA6A23"/>
    <w:rsid w:val="00CA6B40"/>
    <w:rsid w:val="00CA6B61"/>
    <w:rsid w:val="00CA6D3C"/>
    <w:rsid w:val="00CA7117"/>
    <w:rsid w:val="00CA71E9"/>
    <w:rsid w:val="00CA73B6"/>
    <w:rsid w:val="00CA74FA"/>
    <w:rsid w:val="00CA761E"/>
    <w:rsid w:val="00CA77F3"/>
    <w:rsid w:val="00CA7844"/>
    <w:rsid w:val="00CA7933"/>
    <w:rsid w:val="00CA7955"/>
    <w:rsid w:val="00CA7985"/>
    <w:rsid w:val="00CA7AE4"/>
    <w:rsid w:val="00CA7B00"/>
    <w:rsid w:val="00CA7B63"/>
    <w:rsid w:val="00CA7C4F"/>
    <w:rsid w:val="00CA7D1A"/>
    <w:rsid w:val="00CA7D9C"/>
    <w:rsid w:val="00CA7DAE"/>
    <w:rsid w:val="00CB0022"/>
    <w:rsid w:val="00CB01C7"/>
    <w:rsid w:val="00CB02EB"/>
    <w:rsid w:val="00CB0477"/>
    <w:rsid w:val="00CB0499"/>
    <w:rsid w:val="00CB04EE"/>
    <w:rsid w:val="00CB05F6"/>
    <w:rsid w:val="00CB0666"/>
    <w:rsid w:val="00CB06F1"/>
    <w:rsid w:val="00CB084C"/>
    <w:rsid w:val="00CB0F79"/>
    <w:rsid w:val="00CB10C8"/>
    <w:rsid w:val="00CB1507"/>
    <w:rsid w:val="00CB1644"/>
    <w:rsid w:val="00CB1709"/>
    <w:rsid w:val="00CB17C8"/>
    <w:rsid w:val="00CB18B3"/>
    <w:rsid w:val="00CB1A2C"/>
    <w:rsid w:val="00CB1ADE"/>
    <w:rsid w:val="00CB1C01"/>
    <w:rsid w:val="00CB1D91"/>
    <w:rsid w:val="00CB2135"/>
    <w:rsid w:val="00CB2144"/>
    <w:rsid w:val="00CB2190"/>
    <w:rsid w:val="00CB2277"/>
    <w:rsid w:val="00CB22FA"/>
    <w:rsid w:val="00CB231E"/>
    <w:rsid w:val="00CB24BE"/>
    <w:rsid w:val="00CB2557"/>
    <w:rsid w:val="00CB258D"/>
    <w:rsid w:val="00CB2604"/>
    <w:rsid w:val="00CB2618"/>
    <w:rsid w:val="00CB26B8"/>
    <w:rsid w:val="00CB2721"/>
    <w:rsid w:val="00CB27BB"/>
    <w:rsid w:val="00CB29CE"/>
    <w:rsid w:val="00CB2A1A"/>
    <w:rsid w:val="00CB2A75"/>
    <w:rsid w:val="00CB2C1C"/>
    <w:rsid w:val="00CB2CEA"/>
    <w:rsid w:val="00CB2DE3"/>
    <w:rsid w:val="00CB2E3B"/>
    <w:rsid w:val="00CB2F08"/>
    <w:rsid w:val="00CB3245"/>
    <w:rsid w:val="00CB33F7"/>
    <w:rsid w:val="00CB3489"/>
    <w:rsid w:val="00CB37B7"/>
    <w:rsid w:val="00CB37CA"/>
    <w:rsid w:val="00CB3905"/>
    <w:rsid w:val="00CB3B74"/>
    <w:rsid w:val="00CB3C19"/>
    <w:rsid w:val="00CB3D2D"/>
    <w:rsid w:val="00CB4031"/>
    <w:rsid w:val="00CB4371"/>
    <w:rsid w:val="00CB43B6"/>
    <w:rsid w:val="00CB4616"/>
    <w:rsid w:val="00CB467C"/>
    <w:rsid w:val="00CB474D"/>
    <w:rsid w:val="00CB47AE"/>
    <w:rsid w:val="00CB4892"/>
    <w:rsid w:val="00CB492E"/>
    <w:rsid w:val="00CB4A37"/>
    <w:rsid w:val="00CB4ADB"/>
    <w:rsid w:val="00CB4BBE"/>
    <w:rsid w:val="00CB4BFA"/>
    <w:rsid w:val="00CB4D17"/>
    <w:rsid w:val="00CB4D62"/>
    <w:rsid w:val="00CB4D7A"/>
    <w:rsid w:val="00CB4FB2"/>
    <w:rsid w:val="00CB50FE"/>
    <w:rsid w:val="00CB5282"/>
    <w:rsid w:val="00CB55B5"/>
    <w:rsid w:val="00CB5689"/>
    <w:rsid w:val="00CB57EA"/>
    <w:rsid w:val="00CB5957"/>
    <w:rsid w:val="00CB59AD"/>
    <w:rsid w:val="00CB5AF7"/>
    <w:rsid w:val="00CB5B4B"/>
    <w:rsid w:val="00CB5C75"/>
    <w:rsid w:val="00CB5C90"/>
    <w:rsid w:val="00CB5D44"/>
    <w:rsid w:val="00CB5D4B"/>
    <w:rsid w:val="00CB60CF"/>
    <w:rsid w:val="00CB621B"/>
    <w:rsid w:val="00CB6250"/>
    <w:rsid w:val="00CB66E9"/>
    <w:rsid w:val="00CB6833"/>
    <w:rsid w:val="00CB6948"/>
    <w:rsid w:val="00CB6A23"/>
    <w:rsid w:val="00CB6A95"/>
    <w:rsid w:val="00CB6B35"/>
    <w:rsid w:val="00CB6B92"/>
    <w:rsid w:val="00CB6CA1"/>
    <w:rsid w:val="00CB6E8B"/>
    <w:rsid w:val="00CB6FCD"/>
    <w:rsid w:val="00CB707C"/>
    <w:rsid w:val="00CB72C0"/>
    <w:rsid w:val="00CB744E"/>
    <w:rsid w:val="00CB75A4"/>
    <w:rsid w:val="00CB75DF"/>
    <w:rsid w:val="00CB76E5"/>
    <w:rsid w:val="00CB7714"/>
    <w:rsid w:val="00CB77CA"/>
    <w:rsid w:val="00CB7940"/>
    <w:rsid w:val="00CB797C"/>
    <w:rsid w:val="00CB7AC6"/>
    <w:rsid w:val="00CB7AEB"/>
    <w:rsid w:val="00CB7AF0"/>
    <w:rsid w:val="00CB7B26"/>
    <w:rsid w:val="00CB7B68"/>
    <w:rsid w:val="00CB7B71"/>
    <w:rsid w:val="00CB7BC1"/>
    <w:rsid w:val="00CB7BFA"/>
    <w:rsid w:val="00CB7E59"/>
    <w:rsid w:val="00CB7FC1"/>
    <w:rsid w:val="00CB7FDB"/>
    <w:rsid w:val="00CC0040"/>
    <w:rsid w:val="00CC00CF"/>
    <w:rsid w:val="00CC01A8"/>
    <w:rsid w:val="00CC01BE"/>
    <w:rsid w:val="00CC026E"/>
    <w:rsid w:val="00CC0620"/>
    <w:rsid w:val="00CC0723"/>
    <w:rsid w:val="00CC0821"/>
    <w:rsid w:val="00CC087E"/>
    <w:rsid w:val="00CC0D3A"/>
    <w:rsid w:val="00CC0E7B"/>
    <w:rsid w:val="00CC113C"/>
    <w:rsid w:val="00CC129D"/>
    <w:rsid w:val="00CC1347"/>
    <w:rsid w:val="00CC1392"/>
    <w:rsid w:val="00CC14F4"/>
    <w:rsid w:val="00CC1651"/>
    <w:rsid w:val="00CC17C8"/>
    <w:rsid w:val="00CC195A"/>
    <w:rsid w:val="00CC1D40"/>
    <w:rsid w:val="00CC1DD0"/>
    <w:rsid w:val="00CC1EAB"/>
    <w:rsid w:val="00CC2071"/>
    <w:rsid w:val="00CC2081"/>
    <w:rsid w:val="00CC20A0"/>
    <w:rsid w:val="00CC217B"/>
    <w:rsid w:val="00CC21E8"/>
    <w:rsid w:val="00CC24C6"/>
    <w:rsid w:val="00CC24F7"/>
    <w:rsid w:val="00CC2A9C"/>
    <w:rsid w:val="00CC2DBC"/>
    <w:rsid w:val="00CC2EC3"/>
    <w:rsid w:val="00CC3013"/>
    <w:rsid w:val="00CC3068"/>
    <w:rsid w:val="00CC32ED"/>
    <w:rsid w:val="00CC32F0"/>
    <w:rsid w:val="00CC3354"/>
    <w:rsid w:val="00CC34F4"/>
    <w:rsid w:val="00CC3632"/>
    <w:rsid w:val="00CC36E7"/>
    <w:rsid w:val="00CC373C"/>
    <w:rsid w:val="00CC38C8"/>
    <w:rsid w:val="00CC38D9"/>
    <w:rsid w:val="00CC396E"/>
    <w:rsid w:val="00CC3A33"/>
    <w:rsid w:val="00CC3B26"/>
    <w:rsid w:val="00CC3BB1"/>
    <w:rsid w:val="00CC3BC8"/>
    <w:rsid w:val="00CC3D85"/>
    <w:rsid w:val="00CC3E6D"/>
    <w:rsid w:val="00CC4031"/>
    <w:rsid w:val="00CC404C"/>
    <w:rsid w:val="00CC4123"/>
    <w:rsid w:val="00CC425C"/>
    <w:rsid w:val="00CC42EB"/>
    <w:rsid w:val="00CC440A"/>
    <w:rsid w:val="00CC46DC"/>
    <w:rsid w:val="00CC4734"/>
    <w:rsid w:val="00CC4746"/>
    <w:rsid w:val="00CC4751"/>
    <w:rsid w:val="00CC4A36"/>
    <w:rsid w:val="00CC4A99"/>
    <w:rsid w:val="00CC5023"/>
    <w:rsid w:val="00CC50D8"/>
    <w:rsid w:val="00CC50FE"/>
    <w:rsid w:val="00CC51B2"/>
    <w:rsid w:val="00CC522D"/>
    <w:rsid w:val="00CC5365"/>
    <w:rsid w:val="00CC540B"/>
    <w:rsid w:val="00CC5448"/>
    <w:rsid w:val="00CC5550"/>
    <w:rsid w:val="00CC5693"/>
    <w:rsid w:val="00CC571A"/>
    <w:rsid w:val="00CC5C40"/>
    <w:rsid w:val="00CC5DD4"/>
    <w:rsid w:val="00CC5E9C"/>
    <w:rsid w:val="00CC601F"/>
    <w:rsid w:val="00CC614D"/>
    <w:rsid w:val="00CC6181"/>
    <w:rsid w:val="00CC621D"/>
    <w:rsid w:val="00CC63EE"/>
    <w:rsid w:val="00CC64B1"/>
    <w:rsid w:val="00CC64DB"/>
    <w:rsid w:val="00CC6620"/>
    <w:rsid w:val="00CC66AC"/>
    <w:rsid w:val="00CC6813"/>
    <w:rsid w:val="00CC6A83"/>
    <w:rsid w:val="00CC6B92"/>
    <w:rsid w:val="00CC6C67"/>
    <w:rsid w:val="00CC713D"/>
    <w:rsid w:val="00CC71A8"/>
    <w:rsid w:val="00CC7249"/>
    <w:rsid w:val="00CC7281"/>
    <w:rsid w:val="00CC72E7"/>
    <w:rsid w:val="00CC73DA"/>
    <w:rsid w:val="00CC756E"/>
    <w:rsid w:val="00CC7677"/>
    <w:rsid w:val="00CC76B3"/>
    <w:rsid w:val="00CC78A2"/>
    <w:rsid w:val="00CC7CA9"/>
    <w:rsid w:val="00CD004A"/>
    <w:rsid w:val="00CD006A"/>
    <w:rsid w:val="00CD00ED"/>
    <w:rsid w:val="00CD0441"/>
    <w:rsid w:val="00CD05C7"/>
    <w:rsid w:val="00CD074F"/>
    <w:rsid w:val="00CD0802"/>
    <w:rsid w:val="00CD0AD8"/>
    <w:rsid w:val="00CD0B10"/>
    <w:rsid w:val="00CD0B52"/>
    <w:rsid w:val="00CD0F4E"/>
    <w:rsid w:val="00CD0F61"/>
    <w:rsid w:val="00CD11C7"/>
    <w:rsid w:val="00CD12EF"/>
    <w:rsid w:val="00CD18E5"/>
    <w:rsid w:val="00CD1B4C"/>
    <w:rsid w:val="00CD1B6F"/>
    <w:rsid w:val="00CD1D4D"/>
    <w:rsid w:val="00CD1DD1"/>
    <w:rsid w:val="00CD1F1F"/>
    <w:rsid w:val="00CD2059"/>
    <w:rsid w:val="00CD2214"/>
    <w:rsid w:val="00CD267F"/>
    <w:rsid w:val="00CD2962"/>
    <w:rsid w:val="00CD2A46"/>
    <w:rsid w:val="00CD2A9D"/>
    <w:rsid w:val="00CD2B28"/>
    <w:rsid w:val="00CD2EEB"/>
    <w:rsid w:val="00CD3060"/>
    <w:rsid w:val="00CD316F"/>
    <w:rsid w:val="00CD3365"/>
    <w:rsid w:val="00CD357B"/>
    <w:rsid w:val="00CD361C"/>
    <w:rsid w:val="00CD362D"/>
    <w:rsid w:val="00CD3715"/>
    <w:rsid w:val="00CD389A"/>
    <w:rsid w:val="00CD39D3"/>
    <w:rsid w:val="00CD3A1C"/>
    <w:rsid w:val="00CD3A51"/>
    <w:rsid w:val="00CD3ACD"/>
    <w:rsid w:val="00CD3B53"/>
    <w:rsid w:val="00CD3C26"/>
    <w:rsid w:val="00CD3DED"/>
    <w:rsid w:val="00CD3E6D"/>
    <w:rsid w:val="00CD414D"/>
    <w:rsid w:val="00CD4175"/>
    <w:rsid w:val="00CD44D9"/>
    <w:rsid w:val="00CD4881"/>
    <w:rsid w:val="00CD49DB"/>
    <w:rsid w:val="00CD4BAC"/>
    <w:rsid w:val="00CD4E46"/>
    <w:rsid w:val="00CD50B6"/>
    <w:rsid w:val="00CD50CA"/>
    <w:rsid w:val="00CD50CB"/>
    <w:rsid w:val="00CD50DC"/>
    <w:rsid w:val="00CD51F0"/>
    <w:rsid w:val="00CD5413"/>
    <w:rsid w:val="00CD5449"/>
    <w:rsid w:val="00CD544B"/>
    <w:rsid w:val="00CD54AA"/>
    <w:rsid w:val="00CD55AE"/>
    <w:rsid w:val="00CD55E9"/>
    <w:rsid w:val="00CD56D4"/>
    <w:rsid w:val="00CD56F1"/>
    <w:rsid w:val="00CD5871"/>
    <w:rsid w:val="00CD58BE"/>
    <w:rsid w:val="00CD5974"/>
    <w:rsid w:val="00CD5CCC"/>
    <w:rsid w:val="00CD5D78"/>
    <w:rsid w:val="00CD5FCA"/>
    <w:rsid w:val="00CD62F0"/>
    <w:rsid w:val="00CD63BC"/>
    <w:rsid w:val="00CD64E9"/>
    <w:rsid w:val="00CD6543"/>
    <w:rsid w:val="00CD65CA"/>
    <w:rsid w:val="00CD66DF"/>
    <w:rsid w:val="00CD6712"/>
    <w:rsid w:val="00CD68D9"/>
    <w:rsid w:val="00CD6940"/>
    <w:rsid w:val="00CD69EE"/>
    <w:rsid w:val="00CD6A7F"/>
    <w:rsid w:val="00CD6B65"/>
    <w:rsid w:val="00CD6C59"/>
    <w:rsid w:val="00CD710B"/>
    <w:rsid w:val="00CD7446"/>
    <w:rsid w:val="00CD7476"/>
    <w:rsid w:val="00CD7532"/>
    <w:rsid w:val="00CD761D"/>
    <w:rsid w:val="00CD774E"/>
    <w:rsid w:val="00CD79D6"/>
    <w:rsid w:val="00CD7B48"/>
    <w:rsid w:val="00CD7B4F"/>
    <w:rsid w:val="00CD7B8C"/>
    <w:rsid w:val="00CD7C48"/>
    <w:rsid w:val="00CD7D94"/>
    <w:rsid w:val="00CD7F46"/>
    <w:rsid w:val="00CD7F92"/>
    <w:rsid w:val="00CE027A"/>
    <w:rsid w:val="00CE0384"/>
    <w:rsid w:val="00CE0405"/>
    <w:rsid w:val="00CE07B5"/>
    <w:rsid w:val="00CE0840"/>
    <w:rsid w:val="00CE088D"/>
    <w:rsid w:val="00CE09DB"/>
    <w:rsid w:val="00CE0C19"/>
    <w:rsid w:val="00CE0C43"/>
    <w:rsid w:val="00CE0D5A"/>
    <w:rsid w:val="00CE0E53"/>
    <w:rsid w:val="00CE0EBC"/>
    <w:rsid w:val="00CE1308"/>
    <w:rsid w:val="00CE13D8"/>
    <w:rsid w:val="00CE13E7"/>
    <w:rsid w:val="00CE14A4"/>
    <w:rsid w:val="00CE14C9"/>
    <w:rsid w:val="00CE14DD"/>
    <w:rsid w:val="00CE155D"/>
    <w:rsid w:val="00CE16FB"/>
    <w:rsid w:val="00CE183C"/>
    <w:rsid w:val="00CE1855"/>
    <w:rsid w:val="00CE1871"/>
    <w:rsid w:val="00CE1935"/>
    <w:rsid w:val="00CE1B69"/>
    <w:rsid w:val="00CE1E96"/>
    <w:rsid w:val="00CE20E6"/>
    <w:rsid w:val="00CE21A8"/>
    <w:rsid w:val="00CE21F5"/>
    <w:rsid w:val="00CE2305"/>
    <w:rsid w:val="00CE24DF"/>
    <w:rsid w:val="00CE25F4"/>
    <w:rsid w:val="00CE261D"/>
    <w:rsid w:val="00CE2702"/>
    <w:rsid w:val="00CE284B"/>
    <w:rsid w:val="00CE2890"/>
    <w:rsid w:val="00CE28DA"/>
    <w:rsid w:val="00CE2A99"/>
    <w:rsid w:val="00CE2B5D"/>
    <w:rsid w:val="00CE2D40"/>
    <w:rsid w:val="00CE2D4D"/>
    <w:rsid w:val="00CE2F70"/>
    <w:rsid w:val="00CE3181"/>
    <w:rsid w:val="00CE31F4"/>
    <w:rsid w:val="00CE32B1"/>
    <w:rsid w:val="00CE33F7"/>
    <w:rsid w:val="00CE3608"/>
    <w:rsid w:val="00CE378F"/>
    <w:rsid w:val="00CE3A52"/>
    <w:rsid w:val="00CE3E1B"/>
    <w:rsid w:val="00CE3EC5"/>
    <w:rsid w:val="00CE3ECE"/>
    <w:rsid w:val="00CE3FE9"/>
    <w:rsid w:val="00CE40DD"/>
    <w:rsid w:val="00CE412E"/>
    <w:rsid w:val="00CE42B5"/>
    <w:rsid w:val="00CE43FA"/>
    <w:rsid w:val="00CE441F"/>
    <w:rsid w:val="00CE456E"/>
    <w:rsid w:val="00CE4899"/>
    <w:rsid w:val="00CE4959"/>
    <w:rsid w:val="00CE4B95"/>
    <w:rsid w:val="00CE4C13"/>
    <w:rsid w:val="00CE4C16"/>
    <w:rsid w:val="00CE4C4E"/>
    <w:rsid w:val="00CE4D82"/>
    <w:rsid w:val="00CE4E77"/>
    <w:rsid w:val="00CE4F02"/>
    <w:rsid w:val="00CE4FCD"/>
    <w:rsid w:val="00CE5509"/>
    <w:rsid w:val="00CE569B"/>
    <w:rsid w:val="00CE59F5"/>
    <w:rsid w:val="00CE5A3E"/>
    <w:rsid w:val="00CE5AAA"/>
    <w:rsid w:val="00CE5B1D"/>
    <w:rsid w:val="00CE5F12"/>
    <w:rsid w:val="00CE5F2A"/>
    <w:rsid w:val="00CE607F"/>
    <w:rsid w:val="00CE61E4"/>
    <w:rsid w:val="00CE649F"/>
    <w:rsid w:val="00CE6505"/>
    <w:rsid w:val="00CE6867"/>
    <w:rsid w:val="00CE68C3"/>
    <w:rsid w:val="00CE68D2"/>
    <w:rsid w:val="00CE6AAF"/>
    <w:rsid w:val="00CE6B49"/>
    <w:rsid w:val="00CE6B79"/>
    <w:rsid w:val="00CE6CD1"/>
    <w:rsid w:val="00CE6E15"/>
    <w:rsid w:val="00CE6F2C"/>
    <w:rsid w:val="00CE6FB4"/>
    <w:rsid w:val="00CE7034"/>
    <w:rsid w:val="00CE7389"/>
    <w:rsid w:val="00CE73A6"/>
    <w:rsid w:val="00CE73A9"/>
    <w:rsid w:val="00CE7404"/>
    <w:rsid w:val="00CE7472"/>
    <w:rsid w:val="00CE748C"/>
    <w:rsid w:val="00CE750D"/>
    <w:rsid w:val="00CE752F"/>
    <w:rsid w:val="00CE7653"/>
    <w:rsid w:val="00CE774E"/>
    <w:rsid w:val="00CE77C0"/>
    <w:rsid w:val="00CE77E0"/>
    <w:rsid w:val="00CE7829"/>
    <w:rsid w:val="00CE7889"/>
    <w:rsid w:val="00CE78A1"/>
    <w:rsid w:val="00CE7AF1"/>
    <w:rsid w:val="00CE7CF2"/>
    <w:rsid w:val="00CE7FF0"/>
    <w:rsid w:val="00CF000C"/>
    <w:rsid w:val="00CF00F2"/>
    <w:rsid w:val="00CF01B0"/>
    <w:rsid w:val="00CF0205"/>
    <w:rsid w:val="00CF02A7"/>
    <w:rsid w:val="00CF03E2"/>
    <w:rsid w:val="00CF0438"/>
    <w:rsid w:val="00CF0440"/>
    <w:rsid w:val="00CF044B"/>
    <w:rsid w:val="00CF071B"/>
    <w:rsid w:val="00CF071D"/>
    <w:rsid w:val="00CF09A1"/>
    <w:rsid w:val="00CF09FD"/>
    <w:rsid w:val="00CF0A01"/>
    <w:rsid w:val="00CF0D9A"/>
    <w:rsid w:val="00CF0E7E"/>
    <w:rsid w:val="00CF119A"/>
    <w:rsid w:val="00CF11B4"/>
    <w:rsid w:val="00CF11C8"/>
    <w:rsid w:val="00CF129F"/>
    <w:rsid w:val="00CF12B2"/>
    <w:rsid w:val="00CF135C"/>
    <w:rsid w:val="00CF140E"/>
    <w:rsid w:val="00CF141E"/>
    <w:rsid w:val="00CF1A53"/>
    <w:rsid w:val="00CF1ADA"/>
    <w:rsid w:val="00CF1B40"/>
    <w:rsid w:val="00CF1BC8"/>
    <w:rsid w:val="00CF1CDB"/>
    <w:rsid w:val="00CF1D61"/>
    <w:rsid w:val="00CF1E4A"/>
    <w:rsid w:val="00CF21C9"/>
    <w:rsid w:val="00CF2385"/>
    <w:rsid w:val="00CF238E"/>
    <w:rsid w:val="00CF2572"/>
    <w:rsid w:val="00CF279C"/>
    <w:rsid w:val="00CF2CF1"/>
    <w:rsid w:val="00CF2D07"/>
    <w:rsid w:val="00CF2D08"/>
    <w:rsid w:val="00CF2E31"/>
    <w:rsid w:val="00CF2F65"/>
    <w:rsid w:val="00CF3039"/>
    <w:rsid w:val="00CF3064"/>
    <w:rsid w:val="00CF336E"/>
    <w:rsid w:val="00CF356D"/>
    <w:rsid w:val="00CF3654"/>
    <w:rsid w:val="00CF37F1"/>
    <w:rsid w:val="00CF3842"/>
    <w:rsid w:val="00CF3A87"/>
    <w:rsid w:val="00CF3AC1"/>
    <w:rsid w:val="00CF3BA5"/>
    <w:rsid w:val="00CF3D14"/>
    <w:rsid w:val="00CF402A"/>
    <w:rsid w:val="00CF409D"/>
    <w:rsid w:val="00CF44AD"/>
    <w:rsid w:val="00CF44CF"/>
    <w:rsid w:val="00CF4721"/>
    <w:rsid w:val="00CF4850"/>
    <w:rsid w:val="00CF48C6"/>
    <w:rsid w:val="00CF4969"/>
    <w:rsid w:val="00CF497B"/>
    <w:rsid w:val="00CF49DD"/>
    <w:rsid w:val="00CF4C6A"/>
    <w:rsid w:val="00CF4C8D"/>
    <w:rsid w:val="00CF4E95"/>
    <w:rsid w:val="00CF4FE1"/>
    <w:rsid w:val="00CF5000"/>
    <w:rsid w:val="00CF500A"/>
    <w:rsid w:val="00CF505E"/>
    <w:rsid w:val="00CF5166"/>
    <w:rsid w:val="00CF52C2"/>
    <w:rsid w:val="00CF55AA"/>
    <w:rsid w:val="00CF55BE"/>
    <w:rsid w:val="00CF55DE"/>
    <w:rsid w:val="00CF5757"/>
    <w:rsid w:val="00CF57D6"/>
    <w:rsid w:val="00CF58EE"/>
    <w:rsid w:val="00CF596E"/>
    <w:rsid w:val="00CF59CF"/>
    <w:rsid w:val="00CF5A2C"/>
    <w:rsid w:val="00CF5ADC"/>
    <w:rsid w:val="00CF5AE7"/>
    <w:rsid w:val="00CF5B3F"/>
    <w:rsid w:val="00CF5F1E"/>
    <w:rsid w:val="00CF60C5"/>
    <w:rsid w:val="00CF6196"/>
    <w:rsid w:val="00CF622F"/>
    <w:rsid w:val="00CF636C"/>
    <w:rsid w:val="00CF6374"/>
    <w:rsid w:val="00CF63C2"/>
    <w:rsid w:val="00CF655E"/>
    <w:rsid w:val="00CF6746"/>
    <w:rsid w:val="00CF69A8"/>
    <w:rsid w:val="00CF69D7"/>
    <w:rsid w:val="00CF6B3B"/>
    <w:rsid w:val="00CF6F15"/>
    <w:rsid w:val="00CF6F96"/>
    <w:rsid w:val="00CF708E"/>
    <w:rsid w:val="00CF7114"/>
    <w:rsid w:val="00CF7169"/>
    <w:rsid w:val="00CF71B6"/>
    <w:rsid w:val="00CF7522"/>
    <w:rsid w:val="00CF75E4"/>
    <w:rsid w:val="00CF76B0"/>
    <w:rsid w:val="00CF77C6"/>
    <w:rsid w:val="00CF7918"/>
    <w:rsid w:val="00CF7971"/>
    <w:rsid w:val="00CF7B14"/>
    <w:rsid w:val="00CF7B1C"/>
    <w:rsid w:val="00CF7B8D"/>
    <w:rsid w:val="00CF7D6B"/>
    <w:rsid w:val="00CF7DA2"/>
    <w:rsid w:val="00CF7DC4"/>
    <w:rsid w:val="00CF7F38"/>
    <w:rsid w:val="00CF7F5C"/>
    <w:rsid w:val="00D002CD"/>
    <w:rsid w:val="00D0039F"/>
    <w:rsid w:val="00D0040A"/>
    <w:rsid w:val="00D005FF"/>
    <w:rsid w:val="00D00764"/>
    <w:rsid w:val="00D00883"/>
    <w:rsid w:val="00D00D1D"/>
    <w:rsid w:val="00D00FB9"/>
    <w:rsid w:val="00D010A9"/>
    <w:rsid w:val="00D0123C"/>
    <w:rsid w:val="00D0128F"/>
    <w:rsid w:val="00D012B9"/>
    <w:rsid w:val="00D0130C"/>
    <w:rsid w:val="00D01389"/>
    <w:rsid w:val="00D01693"/>
    <w:rsid w:val="00D01869"/>
    <w:rsid w:val="00D01A24"/>
    <w:rsid w:val="00D01B81"/>
    <w:rsid w:val="00D01CAE"/>
    <w:rsid w:val="00D01CB4"/>
    <w:rsid w:val="00D01EED"/>
    <w:rsid w:val="00D02001"/>
    <w:rsid w:val="00D0202F"/>
    <w:rsid w:val="00D02085"/>
    <w:rsid w:val="00D021A9"/>
    <w:rsid w:val="00D021E2"/>
    <w:rsid w:val="00D02497"/>
    <w:rsid w:val="00D02500"/>
    <w:rsid w:val="00D02517"/>
    <w:rsid w:val="00D02585"/>
    <w:rsid w:val="00D0260C"/>
    <w:rsid w:val="00D026A2"/>
    <w:rsid w:val="00D02792"/>
    <w:rsid w:val="00D02ABA"/>
    <w:rsid w:val="00D02C11"/>
    <w:rsid w:val="00D02E62"/>
    <w:rsid w:val="00D03027"/>
    <w:rsid w:val="00D034F9"/>
    <w:rsid w:val="00D03886"/>
    <w:rsid w:val="00D03B08"/>
    <w:rsid w:val="00D03D6F"/>
    <w:rsid w:val="00D03E5E"/>
    <w:rsid w:val="00D03F98"/>
    <w:rsid w:val="00D04000"/>
    <w:rsid w:val="00D042E8"/>
    <w:rsid w:val="00D043B2"/>
    <w:rsid w:val="00D043B4"/>
    <w:rsid w:val="00D0471A"/>
    <w:rsid w:val="00D04A59"/>
    <w:rsid w:val="00D04A68"/>
    <w:rsid w:val="00D04BB4"/>
    <w:rsid w:val="00D04E03"/>
    <w:rsid w:val="00D04F83"/>
    <w:rsid w:val="00D051E7"/>
    <w:rsid w:val="00D051FC"/>
    <w:rsid w:val="00D05351"/>
    <w:rsid w:val="00D0541A"/>
    <w:rsid w:val="00D05473"/>
    <w:rsid w:val="00D054B0"/>
    <w:rsid w:val="00D05A7B"/>
    <w:rsid w:val="00D05ADC"/>
    <w:rsid w:val="00D05E22"/>
    <w:rsid w:val="00D05E3C"/>
    <w:rsid w:val="00D06031"/>
    <w:rsid w:val="00D0613C"/>
    <w:rsid w:val="00D061D2"/>
    <w:rsid w:val="00D06375"/>
    <w:rsid w:val="00D06427"/>
    <w:rsid w:val="00D065E7"/>
    <w:rsid w:val="00D065EB"/>
    <w:rsid w:val="00D06644"/>
    <w:rsid w:val="00D0674D"/>
    <w:rsid w:val="00D067C3"/>
    <w:rsid w:val="00D06909"/>
    <w:rsid w:val="00D06CA6"/>
    <w:rsid w:val="00D06F26"/>
    <w:rsid w:val="00D06F3B"/>
    <w:rsid w:val="00D07097"/>
    <w:rsid w:val="00D0713E"/>
    <w:rsid w:val="00D074AD"/>
    <w:rsid w:val="00D0755C"/>
    <w:rsid w:val="00D07908"/>
    <w:rsid w:val="00D07B0C"/>
    <w:rsid w:val="00D07B4E"/>
    <w:rsid w:val="00D07F46"/>
    <w:rsid w:val="00D10055"/>
    <w:rsid w:val="00D10091"/>
    <w:rsid w:val="00D100C9"/>
    <w:rsid w:val="00D10171"/>
    <w:rsid w:val="00D10307"/>
    <w:rsid w:val="00D104E8"/>
    <w:rsid w:val="00D105A3"/>
    <w:rsid w:val="00D10840"/>
    <w:rsid w:val="00D10BAA"/>
    <w:rsid w:val="00D10BF4"/>
    <w:rsid w:val="00D10CF9"/>
    <w:rsid w:val="00D10FA4"/>
    <w:rsid w:val="00D111A3"/>
    <w:rsid w:val="00D11581"/>
    <w:rsid w:val="00D115CA"/>
    <w:rsid w:val="00D116B2"/>
    <w:rsid w:val="00D117B4"/>
    <w:rsid w:val="00D11888"/>
    <w:rsid w:val="00D118A1"/>
    <w:rsid w:val="00D11BF2"/>
    <w:rsid w:val="00D11D8B"/>
    <w:rsid w:val="00D11ED6"/>
    <w:rsid w:val="00D120B4"/>
    <w:rsid w:val="00D122DE"/>
    <w:rsid w:val="00D12363"/>
    <w:rsid w:val="00D124E0"/>
    <w:rsid w:val="00D12560"/>
    <w:rsid w:val="00D12630"/>
    <w:rsid w:val="00D12644"/>
    <w:rsid w:val="00D12A1E"/>
    <w:rsid w:val="00D12A6A"/>
    <w:rsid w:val="00D12BE5"/>
    <w:rsid w:val="00D12CC9"/>
    <w:rsid w:val="00D12E59"/>
    <w:rsid w:val="00D12FA8"/>
    <w:rsid w:val="00D13299"/>
    <w:rsid w:val="00D13A0D"/>
    <w:rsid w:val="00D13A8F"/>
    <w:rsid w:val="00D13D44"/>
    <w:rsid w:val="00D140C6"/>
    <w:rsid w:val="00D14804"/>
    <w:rsid w:val="00D14901"/>
    <w:rsid w:val="00D14A1D"/>
    <w:rsid w:val="00D14AC8"/>
    <w:rsid w:val="00D14B11"/>
    <w:rsid w:val="00D14B35"/>
    <w:rsid w:val="00D14C41"/>
    <w:rsid w:val="00D14EE6"/>
    <w:rsid w:val="00D150B6"/>
    <w:rsid w:val="00D15281"/>
    <w:rsid w:val="00D152FC"/>
    <w:rsid w:val="00D15303"/>
    <w:rsid w:val="00D153F3"/>
    <w:rsid w:val="00D154CA"/>
    <w:rsid w:val="00D15590"/>
    <w:rsid w:val="00D155FD"/>
    <w:rsid w:val="00D156E2"/>
    <w:rsid w:val="00D1580E"/>
    <w:rsid w:val="00D158D0"/>
    <w:rsid w:val="00D1594B"/>
    <w:rsid w:val="00D1595B"/>
    <w:rsid w:val="00D15A33"/>
    <w:rsid w:val="00D15CC5"/>
    <w:rsid w:val="00D15DD0"/>
    <w:rsid w:val="00D15E4D"/>
    <w:rsid w:val="00D15F24"/>
    <w:rsid w:val="00D15FF9"/>
    <w:rsid w:val="00D16201"/>
    <w:rsid w:val="00D16288"/>
    <w:rsid w:val="00D1632E"/>
    <w:rsid w:val="00D16427"/>
    <w:rsid w:val="00D166E7"/>
    <w:rsid w:val="00D1676B"/>
    <w:rsid w:val="00D167B6"/>
    <w:rsid w:val="00D16B1B"/>
    <w:rsid w:val="00D16B77"/>
    <w:rsid w:val="00D16E50"/>
    <w:rsid w:val="00D1706F"/>
    <w:rsid w:val="00D171CC"/>
    <w:rsid w:val="00D17240"/>
    <w:rsid w:val="00D173C0"/>
    <w:rsid w:val="00D173C2"/>
    <w:rsid w:val="00D174B7"/>
    <w:rsid w:val="00D1755D"/>
    <w:rsid w:val="00D17705"/>
    <w:rsid w:val="00D1788D"/>
    <w:rsid w:val="00D178DE"/>
    <w:rsid w:val="00D17AAB"/>
    <w:rsid w:val="00D17CCD"/>
    <w:rsid w:val="00D17D37"/>
    <w:rsid w:val="00D17F1D"/>
    <w:rsid w:val="00D17F4B"/>
    <w:rsid w:val="00D17FBA"/>
    <w:rsid w:val="00D20014"/>
    <w:rsid w:val="00D20041"/>
    <w:rsid w:val="00D2032D"/>
    <w:rsid w:val="00D20444"/>
    <w:rsid w:val="00D206AE"/>
    <w:rsid w:val="00D206B0"/>
    <w:rsid w:val="00D20A30"/>
    <w:rsid w:val="00D20CCC"/>
    <w:rsid w:val="00D20DA1"/>
    <w:rsid w:val="00D20F2E"/>
    <w:rsid w:val="00D20F8E"/>
    <w:rsid w:val="00D21193"/>
    <w:rsid w:val="00D211D6"/>
    <w:rsid w:val="00D212C7"/>
    <w:rsid w:val="00D2143E"/>
    <w:rsid w:val="00D214F4"/>
    <w:rsid w:val="00D21566"/>
    <w:rsid w:val="00D216B5"/>
    <w:rsid w:val="00D216C6"/>
    <w:rsid w:val="00D2179A"/>
    <w:rsid w:val="00D218A3"/>
    <w:rsid w:val="00D218BD"/>
    <w:rsid w:val="00D219BB"/>
    <w:rsid w:val="00D21CF5"/>
    <w:rsid w:val="00D21F26"/>
    <w:rsid w:val="00D2208B"/>
    <w:rsid w:val="00D221A7"/>
    <w:rsid w:val="00D224CF"/>
    <w:rsid w:val="00D225A3"/>
    <w:rsid w:val="00D226E7"/>
    <w:rsid w:val="00D228C3"/>
    <w:rsid w:val="00D228D1"/>
    <w:rsid w:val="00D229ED"/>
    <w:rsid w:val="00D22A14"/>
    <w:rsid w:val="00D22A2E"/>
    <w:rsid w:val="00D22CF6"/>
    <w:rsid w:val="00D22DC8"/>
    <w:rsid w:val="00D22DF6"/>
    <w:rsid w:val="00D22E6C"/>
    <w:rsid w:val="00D22ED8"/>
    <w:rsid w:val="00D2306F"/>
    <w:rsid w:val="00D2307C"/>
    <w:rsid w:val="00D230DC"/>
    <w:rsid w:val="00D2337E"/>
    <w:rsid w:val="00D2338D"/>
    <w:rsid w:val="00D236DD"/>
    <w:rsid w:val="00D23715"/>
    <w:rsid w:val="00D2392F"/>
    <w:rsid w:val="00D239A3"/>
    <w:rsid w:val="00D23A92"/>
    <w:rsid w:val="00D23D3F"/>
    <w:rsid w:val="00D23F27"/>
    <w:rsid w:val="00D23F50"/>
    <w:rsid w:val="00D23FE2"/>
    <w:rsid w:val="00D24100"/>
    <w:rsid w:val="00D241CD"/>
    <w:rsid w:val="00D241D1"/>
    <w:rsid w:val="00D241D6"/>
    <w:rsid w:val="00D2427A"/>
    <w:rsid w:val="00D242A2"/>
    <w:rsid w:val="00D24330"/>
    <w:rsid w:val="00D24399"/>
    <w:rsid w:val="00D246ED"/>
    <w:rsid w:val="00D247A6"/>
    <w:rsid w:val="00D24AA6"/>
    <w:rsid w:val="00D25189"/>
    <w:rsid w:val="00D2519D"/>
    <w:rsid w:val="00D252BC"/>
    <w:rsid w:val="00D252F3"/>
    <w:rsid w:val="00D2552B"/>
    <w:rsid w:val="00D2553D"/>
    <w:rsid w:val="00D25557"/>
    <w:rsid w:val="00D255F7"/>
    <w:rsid w:val="00D2573B"/>
    <w:rsid w:val="00D25812"/>
    <w:rsid w:val="00D25895"/>
    <w:rsid w:val="00D258CB"/>
    <w:rsid w:val="00D258DB"/>
    <w:rsid w:val="00D25A34"/>
    <w:rsid w:val="00D25A9D"/>
    <w:rsid w:val="00D25AE9"/>
    <w:rsid w:val="00D25BE7"/>
    <w:rsid w:val="00D25C37"/>
    <w:rsid w:val="00D25CAD"/>
    <w:rsid w:val="00D25CDD"/>
    <w:rsid w:val="00D25E0E"/>
    <w:rsid w:val="00D25EA0"/>
    <w:rsid w:val="00D25F2D"/>
    <w:rsid w:val="00D261CB"/>
    <w:rsid w:val="00D2635B"/>
    <w:rsid w:val="00D26393"/>
    <w:rsid w:val="00D26706"/>
    <w:rsid w:val="00D26878"/>
    <w:rsid w:val="00D26B60"/>
    <w:rsid w:val="00D26C8E"/>
    <w:rsid w:val="00D26E3A"/>
    <w:rsid w:val="00D26EA1"/>
    <w:rsid w:val="00D26FD9"/>
    <w:rsid w:val="00D27177"/>
    <w:rsid w:val="00D271F6"/>
    <w:rsid w:val="00D27209"/>
    <w:rsid w:val="00D27387"/>
    <w:rsid w:val="00D27396"/>
    <w:rsid w:val="00D27457"/>
    <w:rsid w:val="00D27497"/>
    <w:rsid w:val="00D27498"/>
    <w:rsid w:val="00D275FF"/>
    <w:rsid w:val="00D279F6"/>
    <w:rsid w:val="00D27C83"/>
    <w:rsid w:val="00D27D05"/>
    <w:rsid w:val="00D27DED"/>
    <w:rsid w:val="00D27DF8"/>
    <w:rsid w:val="00D27E7E"/>
    <w:rsid w:val="00D27F58"/>
    <w:rsid w:val="00D30193"/>
    <w:rsid w:val="00D30214"/>
    <w:rsid w:val="00D3041E"/>
    <w:rsid w:val="00D304EB"/>
    <w:rsid w:val="00D3081B"/>
    <w:rsid w:val="00D308FB"/>
    <w:rsid w:val="00D30AEA"/>
    <w:rsid w:val="00D30B8B"/>
    <w:rsid w:val="00D30CCF"/>
    <w:rsid w:val="00D30D32"/>
    <w:rsid w:val="00D31068"/>
    <w:rsid w:val="00D310EC"/>
    <w:rsid w:val="00D31267"/>
    <w:rsid w:val="00D3128F"/>
    <w:rsid w:val="00D313AD"/>
    <w:rsid w:val="00D31504"/>
    <w:rsid w:val="00D316F4"/>
    <w:rsid w:val="00D3171A"/>
    <w:rsid w:val="00D3184B"/>
    <w:rsid w:val="00D31923"/>
    <w:rsid w:val="00D3193D"/>
    <w:rsid w:val="00D319AF"/>
    <w:rsid w:val="00D31AFD"/>
    <w:rsid w:val="00D31C30"/>
    <w:rsid w:val="00D31CF1"/>
    <w:rsid w:val="00D31FFE"/>
    <w:rsid w:val="00D3201F"/>
    <w:rsid w:val="00D32086"/>
    <w:rsid w:val="00D32453"/>
    <w:rsid w:val="00D326CF"/>
    <w:rsid w:val="00D327B2"/>
    <w:rsid w:val="00D3289F"/>
    <w:rsid w:val="00D3290B"/>
    <w:rsid w:val="00D32A43"/>
    <w:rsid w:val="00D32A8C"/>
    <w:rsid w:val="00D32AA3"/>
    <w:rsid w:val="00D32B61"/>
    <w:rsid w:val="00D32CB1"/>
    <w:rsid w:val="00D32D65"/>
    <w:rsid w:val="00D32F99"/>
    <w:rsid w:val="00D33022"/>
    <w:rsid w:val="00D33077"/>
    <w:rsid w:val="00D33220"/>
    <w:rsid w:val="00D333EF"/>
    <w:rsid w:val="00D33823"/>
    <w:rsid w:val="00D33AC9"/>
    <w:rsid w:val="00D33D98"/>
    <w:rsid w:val="00D3422F"/>
    <w:rsid w:val="00D3426A"/>
    <w:rsid w:val="00D3445C"/>
    <w:rsid w:val="00D3463B"/>
    <w:rsid w:val="00D34717"/>
    <w:rsid w:val="00D34A09"/>
    <w:rsid w:val="00D34A95"/>
    <w:rsid w:val="00D34AA1"/>
    <w:rsid w:val="00D34B69"/>
    <w:rsid w:val="00D34B9F"/>
    <w:rsid w:val="00D34BE5"/>
    <w:rsid w:val="00D34C42"/>
    <w:rsid w:val="00D34C4D"/>
    <w:rsid w:val="00D34CE2"/>
    <w:rsid w:val="00D34EA8"/>
    <w:rsid w:val="00D34FED"/>
    <w:rsid w:val="00D3519E"/>
    <w:rsid w:val="00D3522C"/>
    <w:rsid w:val="00D35233"/>
    <w:rsid w:val="00D352C2"/>
    <w:rsid w:val="00D3543C"/>
    <w:rsid w:val="00D3552D"/>
    <w:rsid w:val="00D3557A"/>
    <w:rsid w:val="00D355A1"/>
    <w:rsid w:val="00D356F4"/>
    <w:rsid w:val="00D35711"/>
    <w:rsid w:val="00D35889"/>
    <w:rsid w:val="00D359A9"/>
    <w:rsid w:val="00D35A41"/>
    <w:rsid w:val="00D35AAE"/>
    <w:rsid w:val="00D35AD9"/>
    <w:rsid w:val="00D35B72"/>
    <w:rsid w:val="00D35D21"/>
    <w:rsid w:val="00D35D23"/>
    <w:rsid w:val="00D35EDA"/>
    <w:rsid w:val="00D36036"/>
    <w:rsid w:val="00D3606B"/>
    <w:rsid w:val="00D360CE"/>
    <w:rsid w:val="00D36102"/>
    <w:rsid w:val="00D36135"/>
    <w:rsid w:val="00D365ED"/>
    <w:rsid w:val="00D365F0"/>
    <w:rsid w:val="00D3682B"/>
    <w:rsid w:val="00D369CC"/>
    <w:rsid w:val="00D36A48"/>
    <w:rsid w:val="00D36B0A"/>
    <w:rsid w:val="00D36C50"/>
    <w:rsid w:val="00D36C92"/>
    <w:rsid w:val="00D36CDF"/>
    <w:rsid w:val="00D36E0D"/>
    <w:rsid w:val="00D36EF1"/>
    <w:rsid w:val="00D36F4C"/>
    <w:rsid w:val="00D36F93"/>
    <w:rsid w:val="00D37309"/>
    <w:rsid w:val="00D375E6"/>
    <w:rsid w:val="00D3762C"/>
    <w:rsid w:val="00D37745"/>
    <w:rsid w:val="00D37854"/>
    <w:rsid w:val="00D3795D"/>
    <w:rsid w:val="00D37B89"/>
    <w:rsid w:val="00D37D8C"/>
    <w:rsid w:val="00D37DF3"/>
    <w:rsid w:val="00D37EF4"/>
    <w:rsid w:val="00D40250"/>
    <w:rsid w:val="00D4037F"/>
    <w:rsid w:val="00D40400"/>
    <w:rsid w:val="00D40403"/>
    <w:rsid w:val="00D4046F"/>
    <w:rsid w:val="00D40588"/>
    <w:rsid w:val="00D406AF"/>
    <w:rsid w:val="00D4070A"/>
    <w:rsid w:val="00D40859"/>
    <w:rsid w:val="00D4085B"/>
    <w:rsid w:val="00D40A3B"/>
    <w:rsid w:val="00D40D6B"/>
    <w:rsid w:val="00D40E2D"/>
    <w:rsid w:val="00D40E79"/>
    <w:rsid w:val="00D40EE5"/>
    <w:rsid w:val="00D40EEC"/>
    <w:rsid w:val="00D410E4"/>
    <w:rsid w:val="00D41135"/>
    <w:rsid w:val="00D4135C"/>
    <w:rsid w:val="00D41565"/>
    <w:rsid w:val="00D415E5"/>
    <w:rsid w:val="00D415EA"/>
    <w:rsid w:val="00D418D5"/>
    <w:rsid w:val="00D41BD8"/>
    <w:rsid w:val="00D41CDD"/>
    <w:rsid w:val="00D41DF5"/>
    <w:rsid w:val="00D41F58"/>
    <w:rsid w:val="00D41FFA"/>
    <w:rsid w:val="00D4201F"/>
    <w:rsid w:val="00D420F7"/>
    <w:rsid w:val="00D42380"/>
    <w:rsid w:val="00D42448"/>
    <w:rsid w:val="00D42741"/>
    <w:rsid w:val="00D427E2"/>
    <w:rsid w:val="00D429B6"/>
    <w:rsid w:val="00D429F7"/>
    <w:rsid w:val="00D42E0D"/>
    <w:rsid w:val="00D42E57"/>
    <w:rsid w:val="00D42EE0"/>
    <w:rsid w:val="00D430E6"/>
    <w:rsid w:val="00D43109"/>
    <w:rsid w:val="00D43329"/>
    <w:rsid w:val="00D4338A"/>
    <w:rsid w:val="00D43619"/>
    <w:rsid w:val="00D436D2"/>
    <w:rsid w:val="00D43715"/>
    <w:rsid w:val="00D438C8"/>
    <w:rsid w:val="00D43967"/>
    <w:rsid w:val="00D439F5"/>
    <w:rsid w:val="00D43A33"/>
    <w:rsid w:val="00D43AFB"/>
    <w:rsid w:val="00D43AFF"/>
    <w:rsid w:val="00D44094"/>
    <w:rsid w:val="00D44201"/>
    <w:rsid w:val="00D44239"/>
    <w:rsid w:val="00D4446D"/>
    <w:rsid w:val="00D445B4"/>
    <w:rsid w:val="00D446F6"/>
    <w:rsid w:val="00D44A31"/>
    <w:rsid w:val="00D44A99"/>
    <w:rsid w:val="00D44B22"/>
    <w:rsid w:val="00D44D6E"/>
    <w:rsid w:val="00D44D97"/>
    <w:rsid w:val="00D45039"/>
    <w:rsid w:val="00D4555B"/>
    <w:rsid w:val="00D4560F"/>
    <w:rsid w:val="00D45630"/>
    <w:rsid w:val="00D45CA4"/>
    <w:rsid w:val="00D45CAD"/>
    <w:rsid w:val="00D45E26"/>
    <w:rsid w:val="00D45FE4"/>
    <w:rsid w:val="00D46223"/>
    <w:rsid w:val="00D46243"/>
    <w:rsid w:val="00D4632C"/>
    <w:rsid w:val="00D4640A"/>
    <w:rsid w:val="00D46569"/>
    <w:rsid w:val="00D46643"/>
    <w:rsid w:val="00D466B8"/>
    <w:rsid w:val="00D466F6"/>
    <w:rsid w:val="00D467B3"/>
    <w:rsid w:val="00D469E2"/>
    <w:rsid w:val="00D46A73"/>
    <w:rsid w:val="00D46AD8"/>
    <w:rsid w:val="00D46AE1"/>
    <w:rsid w:val="00D46B84"/>
    <w:rsid w:val="00D46CA0"/>
    <w:rsid w:val="00D46E1D"/>
    <w:rsid w:val="00D46E6B"/>
    <w:rsid w:val="00D46EBC"/>
    <w:rsid w:val="00D46F29"/>
    <w:rsid w:val="00D46FBF"/>
    <w:rsid w:val="00D4707F"/>
    <w:rsid w:val="00D47193"/>
    <w:rsid w:val="00D473AF"/>
    <w:rsid w:val="00D47443"/>
    <w:rsid w:val="00D4750F"/>
    <w:rsid w:val="00D47548"/>
    <w:rsid w:val="00D47585"/>
    <w:rsid w:val="00D4760C"/>
    <w:rsid w:val="00D47617"/>
    <w:rsid w:val="00D477C4"/>
    <w:rsid w:val="00D4785B"/>
    <w:rsid w:val="00D47899"/>
    <w:rsid w:val="00D479B2"/>
    <w:rsid w:val="00D47BC3"/>
    <w:rsid w:val="00D47CD9"/>
    <w:rsid w:val="00D47E23"/>
    <w:rsid w:val="00D47EC0"/>
    <w:rsid w:val="00D47EF1"/>
    <w:rsid w:val="00D50050"/>
    <w:rsid w:val="00D500AB"/>
    <w:rsid w:val="00D50206"/>
    <w:rsid w:val="00D506FE"/>
    <w:rsid w:val="00D508E8"/>
    <w:rsid w:val="00D50924"/>
    <w:rsid w:val="00D509CD"/>
    <w:rsid w:val="00D50A38"/>
    <w:rsid w:val="00D50B11"/>
    <w:rsid w:val="00D50BC3"/>
    <w:rsid w:val="00D510C9"/>
    <w:rsid w:val="00D510E8"/>
    <w:rsid w:val="00D51158"/>
    <w:rsid w:val="00D514BE"/>
    <w:rsid w:val="00D516F9"/>
    <w:rsid w:val="00D518C3"/>
    <w:rsid w:val="00D51907"/>
    <w:rsid w:val="00D5194A"/>
    <w:rsid w:val="00D5198A"/>
    <w:rsid w:val="00D519AC"/>
    <w:rsid w:val="00D51A6A"/>
    <w:rsid w:val="00D51A8B"/>
    <w:rsid w:val="00D51AEB"/>
    <w:rsid w:val="00D51B21"/>
    <w:rsid w:val="00D51C1D"/>
    <w:rsid w:val="00D523E3"/>
    <w:rsid w:val="00D52423"/>
    <w:rsid w:val="00D52444"/>
    <w:rsid w:val="00D52504"/>
    <w:rsid w:val="00D5263A"/>
    <w:rsid w:val="00D52828"/>
    <w:rsid w:val="00D5285B"/>
    <w:rsid w:val="00D529BF"/>
    <w:rsid w:val="00D52B0C"/>
    <w:rsid w:val="00D52BB0"/>
    <w:rsid w:val="00D52C64"/>
    <w:rsid w:val="00D52D2D"/>
    <w:rsid w:val="00D52EA7"/>
    <w:rsid w:val="00D52EF1"/>
    <w:rsid w:val="00D52F1A"/>
    <w:rsid w:val="00D5309A"/>
    <w:rsid w:val="00D53130"/>
    <w:rsid w:val="00D531B2"/>
    <w:rsid w:val="00D531E2"/>
    <w:rsid w:val="00D532D8"/>
    <w:rsid w:val="00D5369A"/>
    <w:rsid w:val="00D537EF"/>
    <w:rsid w:val="00D537F9"/>
    <w:rsid w:val="00D5395E"/>
    <w:rsid w:val="00D5396E"/>
    <w:rsid w:val="00D53BF6"/>
    <w:rsid w:val="00D53DC6"/>
    <w:rsid w:val="00D53ED8"/>
    <w:rsid w:val="00D53F69"/>
    <w:rsid w:val="00D541E1"/>
    <w:rsid w:val="00D543DF"/>
    <w:rsid w:val="00D5461F"/>
    <w:rsid w:val="00D546E2"/>
    <w:rsid w:val="00D5478E"/>
    <w:rsid w:val="00D54848"/>
    <w:rsid w:val="00D54A7F"/>
    <w:rsid w:val="00D54BF3"/>
    <w:rsid w:val="00D54CD4"/>
    <w:rsid w:val="00D54E70"/>
    <w:rsid w:val="00D5533E"/>
    <w:rsid w:val="00D553A4"/>
    <w:rsid w:val="00D55488"/>
    <w:rsid w:val="00D556C2"/>
    <w:rsid w:val="00D556D0"/>
    <w:rsid w:val="00D556F3"/>
    <w:rsid w:val="00D55A81"/>
    <w:rsid w:val="00D55AFF"/>
    <w:rsid w:val="00D55B3A"/>
    <w:rsid w:val="00D55B4B"/>
    <w:rsid w:val="00D55DE2"/>
    <w:rsid w:val="00D5625E"/>
    <w:rsid w:val="00D5642D"/>
    <w:rsid w:val="00D5652C"/>
    <w:rsid w:val="00D565DF"/>
    <w:rsid w:val="00D568BE"/>
    <w:rsid w:val="00D5692A"/>
    <w:rsid w:val="00D569B3"/>
    <w:rsid w:val="00D569D6"/>
    <w:rsid w:val="00D56A74"/>
    <w:rsid w:val="00D56F1B"/>
    <w:rsid w:val="00D56F70"/>
    <w:rsid w:val="00D5702E"/>
    <w:rsid w:val="00D5718F"/>
    <w:rsid w:val="00D57214"/>
    <w:rsid w:val="00D573D4"/>
    <w:rsid w:val="00D573F3"/>
    <w:rsid w:val="00D57514"/>
    <w:rsid w:val="00D575F3"/>
    <w:rsid w:val="00D57633"/>
    <w:rsid w:val="00D57719"/>
    <w:rsid w:val="00D5780C"/>
    <w:rsid w:val="00D57989"/>
    <w:rsid w:val="00D57A7E"/>
    <w:rsid w:val="00D57B5E"/>
    <w:rsid w:val="00D57BCF"/>
    <w:rsid w:val="00D57C2F"/>
    <w:rsid w:val="00D57C8D"/>
    <w:rsid w:val="00D57DB7"/>
    <w:rsid w:val="00D57EB2"/>
    <w:rsid w:val="00D60015"/>
    <w:rsid w:val="00D6021C"/>
    <w:rsid w:val="00D604DA"/>
    <w:rsid w:val="00D60524"/>
    <w:rsid w:val="00D605F5"/>
    <w:rsid w:val="00D60607"/>
    <w:rsid w:val="00D608E4"/>
    <w:rsid w:val="00D60F2B"/>
    <w:rsid w:val="00D611B3"/>
    <w:rsid w:val="00D6134C"/>
    <w:rsid w:val="00D614CB"/>
    <w:rsid w:val="00D616C5"/>
    <w:rsid w:val="00D616E9"/>
    <w:rsid w:val="00D61700"/>
    <w:rsid w:val="00D617E7"/>
    <w:rsid w:val="00D617ED"/>
    <w:rsid w:val="00D6182F"/>
    <w:rsid w:val="00D619FC"/>
    <w:rsid w:val="00D61AFE"/>
    <w:rsid w:val="00D61CA6"/>
    <w:rsid w:val="00D61D00"/>
    <w:rsid w:val="00D61D84"/>
    <w:rsid w:val="00D61DB7"/>
    <w:rsid w:val="00D61E4E"/>
    <w:rsid w:val="00D61EAD"/>
    <w:rsid w:val="00D61F39"/>
    <w:rsid w:val="00D61F70"/>
    <w:rsid w:val="00D62244"/>
    <w:rsid w:val="00D6245B"/>
    <w:rsid w:val="00D62544"/>
    <w:rsid w:val="00D625A0"/>
    <w:rsid w:val="00D62757"/>
    <w:rsid w:val="00D62809"/>
    <w:rsid w:val="00D6286E"/>
    <w:rsid w:val="00D629A4"/>
    <w:rsid w:val="00D62B72"/>
    <w:rsid w:val="00D62B8B"/>
    <w:rsid w:val="00D62BC5"/>
    <w:rsid w:val="00D62BD0"/>
    <w:rsid w:val="00D62C33"/>
    <w:rsid w:val="00D62C9B"/>
    <w:rsid w:val="00D62CC5"/>
    <w:rsid w:val="00D62CCF"/>
    <w:rsid w:val="00D62D52"/>
    <w:rsid w:val="00D62DB6"/>
    <w:rsid w:val="00D62DF9"/>
    <w:rsid w:val="00D62E23"/>
    <w:rsid w:val="00D62E29"/>
    <w:rsid w:val="00D63363"/>
    <w:rsid w:val="00D633A0"/>
    <w:rsid w:val="00D633F4"/>
    <w:rsid w:val="00D63444"/>
    <w:rsid w:val="00D6346A"/>
    <w:rsid w:val="00D6351E"/>
    <w:rsid w:val="00D637C3"/>
    <w:rsid w:val="00D638B4"/>
    <w:rsid w:val="00D63B52"/>
    <w:rsid w:val="00D63D0D"/>
    <w:rsid w:val="00D63E02"/>
    <w:rsid w:val="00D63E79"/>
    <w:rsid w:val="00D6402F"/>
    <w:rsid w:val="00D6403C"/>
    <w:rsid w:val="00D6423A"/>
    <w:rsid w:val="00D642C2"/>
    <w:rsid w:val="00D64637"/>
    <w:rsid w:val="00D64775"/>
    <w:rsid w:val="00D6481C"/>
    <w:rsid w:val="00D6483D"/>
    <w:rsid w:val="00D6490E"/>
    <w:rsid w:val="00D6491C"/>
    <w:rsid w:val="00D649B6"/>
    <w:rsid w:val="00D64A0B"/>
    <w:rsid w:val="00D64A14"/>
    <w:rsid w:val="00D64A24"/>
    <w:rsid w:val="00D64A4B"/>
    <w:rsid w:val="00D64B87"/>
    <w:rsid w:val="00D64BAA"/>
    <w:rsid w:val="00D64BD0"/>
    <w:rsid w:val="00D64BFE"/>
    <w:rsid w:val="00D64C03"/>
    <w:rsid w:val="00D64CDA"/>
    <w:rsid w:val="00D64CFF"/>
    <w:rsid w:val="00D64F07"/>
    <w:rsid w:val="00D64F3C"/>
    <w:rsid w:val="00D6518C"/>
    <w:rsid w:val="00D651E3"/>
    <w:rsid w:val="00D6529A"/>
    <w:rsid w:val="00D653C2"/>
    <w:rsid w:val="00D65517"/>
    <w:rsid w:val="00D656A0"/>
    <w:rsid w:val="00D656BF"/>
    <w:rsid w:val="00D6582D"/>
    <w:rsid w:val="00D6594E"/>
    <w:rsid w:val="00D65996"/>
    <w:rsid w:val="00D65BCC"/>
    <w:rsid w:val="00D65BEA"/>
    <w:rsid w:val="00D65E0E"/>
    <w:rsid w:val="00D66565"/>
    <w:rsid w:val="00D6658C"/>
    <w:rsid w:val="00D6659D"/>
    <w:rsid w:val="00D6664C"/>
    <w:rsid w:val="00D66ADC"/>
    <w:rsid w:val="00D66B04"/>
    <w:rsid w:val="00D66B3C"/>
    <w:rsid w:val="00D66DCE"/>
    <w:rsid w:val="00D66DF8"/>
    <w:rsid w:val="00D66EFF"/>
    <w:rsid w:val="00D6713C"/>
    <w:rsid w:val="00D672FA"/>
    <w:rsid w:val="00D67604"/>
    <w:rsid w:val="00D6763D"/>
    <w:rsid w:val="00D676AC"/>
    <w:rsid w:val="00D67768"/>
    <w:rsid w:val="00D6782E"/>
    <w:rsid w:val="00D679A8"/>
    <w:rsid w:val="00D67BAA"/>
    <w:rsid w:val="00D67C47"/>
    <w:rsid w:val="00D67CCD"/>
    <w:rsid w:val="00D67D56"/>
    <w:rsid w:val="00D67DCF"/>
    <w:rsid w:val="00D67DDC"/>
    <w:rsid w:val="00D67E0E"/>
    <w:rsid w:val="00D67E47"/>
    <w:rsid w:val="00D67EEF"/>
    <w:rsid w:val="00D67FEE"/>
    <w:rsid w:val="00D701EE"/>
    <w:rsid w:val="00D7025C"/>
    <w:rsid w:val="00D70416"/>
    <w:rsid w:val="00D7051B"/>
    <w:rsid w:val="00D7056B"/>
    <w:rsid w:val="00D7095C"/>
    <w:rsid w:val="00D709AB"/>
    <w:rsid w:val="00D70A65"/>
    <w:rsid w:val="00D70B17"/>
    <w:rsid w:val="00D70C42"/>
    <w:rsid w:val="00D70C46"/>
    <w:rsid w:val="00D70CAF"/>
    <w:rsid w:val="00D71039"/>
    <w:rsid w:val="00D71593"/>
    <w:rsid w:val="00D7165B"/>
    <w:rsid w:val="00D71746"/>
    <w:rsid w:val="00D7179B"/>
    <w:rsid w:val="00D7186B"/>
    <w:rsid w:val="00D71AED"/>
    <w:rsid w:val="00D71BCD"/>
    <w:rsid w:val="00D71C26"/>
    <w:rsid w:val="00D71E2B"/>
    <w:rsid w:val="00D71E4D"/>
    <w:rsid w:val="00D71E4F"/>
    <w:rsid w:val="00D71F9C"/>
    <w:rsid w:val="00D72181"/>
    <w:rsid w:val="00D72197"/>
    <w:rsid w:val="00D7223A"/>
    <w:rsid w:val="00D7235A"/>
    <w:rsid w:val="00D723B6"/>
    <w:rsid w:val="00D7247B"/>
    <w:rsid w:val="00D725BE"/>
    <w:rsid w:val="00D72A01"/>
    <w:rsid w:val="00D72B43"/>
    <w:rsid w:val="00D72BEC"/>
    <w:rsid w:val="00D72CFC"/>
    <w:rsid w:val="00D72F3A"/>
    <w:rsid w:val="00D73049"/>
    <w:rsid w:val="00D73073"/>
    <w:rsid w:val="00D730AC"/>
    <w:rsid w:val="00D73224"/>
    <w:rsid w:val="00D732A4"/>
    <w:rsid w:val="00D7330F"/>
    <w:rsid w:val="00D734BB"/>
    <w:rsid w:val="00D73522"/>
    <w:rsid w:val="00D736F6"/>
    <w:rsid w:val="00D737A0"/>
    <w:rsid w:val="00D7383C"/>
    <w:rsid w:val="00D73916"/>
    <w:rsid w:val="00D73946"/>
    <w:rsid w:val="00D73965"/>
    <w:rsid w:val="00D73AAB"/>
    <w:rsid w:val="00D73BF6"/>
    <w:rsid w:val="00D73C44"/>
    <w:rsid w:val="00D73CA8"/>
    <w:rsid w:val="00D73E71"/>
    <w:rsid w:val="00D73F01"/>
    <w:rsid w:val="00D73FA6"/>
    <w:rsid w:val="00D740F8"/>
    <w:rsid w:val="00D74165"/>
    <w:rsid w:val="00D74264"/>
    <w:rsid w:val="00D74413"/>
    <w:rsid w:val="00D748E9"/>
    <w:rsid w:val="00D748F3"/>
    <w:rsid w:val="00D74A3E"/>
    <w:rsid w:val="00D74B27"/>
    <w:rsid w:val="00D74C20"/>
    <w:rsid w:val="00D74EC3"/>
    <w:rsid w:val="00D74EED"/>
    <w:rsid w:val="00D74F48"/>
    <w:rsid w:val="00D75048"/>
    <w:rsid w:val="00D750F3"/>
    <w:rsid w:val="00D75180"/>
    <w:rsid w:val="00D751A8"/>
    <w:rsid w:val="00D75256"/>
    <w:rsid w:val="00D75259"/>
    <w:rsid w:val="00D7527B"/>
    <w:rsid w:val="00D752EA"/>
    <w:rsid w:val="00D7535B"/>
    <w:rsid w:val="00D754C7"/>
    <w:rsid w:val="00D754F1"/>
    <w:rsid w:val="00D75559"/>
    <w:rsid w:val="00D7564B"/>
    <w:rsid w:val="00D756C7"/>
    <w:rsid w:val="00D7573B"/>
    <w:rsid w:val="00D75759"/>
    <w:rsid w:val="00D75795"/>
    <w:rsid w:val="00D758A6"/>
    <w:rsid w:val="00D758BE"/>
    <w:rsid w:val="00D75951"/>
    <w:rsid w:val="00D75970"/>
    <w:rsid w:val="00D75D63"/>
    <w:rsid w:val="00D75E04"/>
    <w:rsid w:val="00D75E97"/>
    <w:rsid w:val="00D75FA8"/>
    <w:rsid w:val="00D75FE8"/>
    <w:rsid w:val="00D76043"/>
    <w:rsid w:val="00D760DC"/>
    <w:rsid w:val="00D7610E"/>
    <w:rsid w:val="00D763C7"/>
    <w:rsid w:val="00D7670F"/>
    <w:rsid w:val="00D767E5"/>
    <w:rsid w:val="00D76836"/>
    <w:rsid w:val="00D768EF"/>
    <w:rsid w:val="00D7692E"/>
    <w:rsid w:val="00D76944"/>
    <w:rsid w:val="00D769E3"/>
    <w:rsid w:val="00D769ED"/>
    <w:rsid w:val="00D76AA8"/>
    <w:rsid w:val="00D76C67"/>
    <w:rsid w:val="00D76EC0"/>
    <w:rsid w:val="00D7703E"/>
    <w:rsid w:val="00D77214"/>
    <w:rsid w:val="00D77295"/>
    <w:rsid w:val="00D7730A"/>
    <w:rsid w:val="00D77347"/>
    <w:rsid w:val="00D7753E"/>
    <w:rsid w:val="00D7772C"/>
    <w:rsid w:val="00D7789E"/>
    <w:rsid w:val="00D77965"/>
    <w:rsid w:val="00D779D5"/>
    <w:rsid w:val="00D77AD5"/>
    <w:rsid w:val="00D77D11"/>
    <w:rsid w:val="00D77D7E"/>
    <w:rsid w:val="00D77ECC"/>
    <w:rsid w:val="00D77FDE"/>
    <w:rsid w:val="00D800D0"/>
    <w:rsid w:val="00D8024C"/>
    <w:rsid w:val="00D80657"/>
    <w:rsid w:val="00D8073E"/>
    <w:rsid w:val="00D80895"/>
    <w:rsid w:val="00D80932"/>
    <w:rsid w:val="00D809A9"/>
    <w:rsid w:val="00D809CF"/>
    <w:rsid w:val="00D809F3"/>
    <w:rsid w:val="00D80A74"/>
    <w:rsid w:val="00D80A84"/>
    <w:rsid w:val="00D80C37"/>
    <w:rsid w:val="00D80DD5"/>
    <w:rsid w:val="00D80E52"/>
    <w:rsid w:val="00D80E59"/>
    <w:rsid w:val="00D80F64"/>
    <w:rsid w:val="00D810F6"/>
    <w:rsid w:val="00D81135"/>
    <w:rsid w:val="00D81224"/>
    <w:rsid w:val="00D812F6"/>
    <w:rsid w:val="00D812F8"/>
    <w:rsid w:val="00D817BC"/>
    <w:rsid w:val="00D81937"/>
    <w:rsid w:val="00D81AC7"/>
    <w:rsid w:val="00D81C9B"/>
    <w:rsid w:val="00D81CD9"/>
    <w:rsid w:val="00D81DA1"/>
    <w:rsid w:val="00D81DF8"/>
    <w:rsid w:val="00D81E05"/>
    <w:rsid w:val="00D82049"/>
    <w:rsid w:val="00D820B3"/>
    <w:rsid w:val="00D821D2"/>
    <w:rsid w:val="00D822FB"/>
    <w:rsid w:val="00D822FF"/>
    <w:rsid w:val="00D82301"/>
    <w:rsid w:val="00D825FE"/>
    <w:rsid w:val="00D826FA"/>
    <w:rsid w:val="00D829B7"/>
    <w:rsid w:val="00D82A8E"/>
    <w:rsid w:val="00D82C4A"/>
    <w:rsid w:val="00D82CA7"/>
    <w:rsid w:val="00D82EC8"/>
    <w:rsid w:val="00D82F1A"/>
    <w:rsid w:val="00D8316B"/>
    <w:rsid w:val="00D83371"/>
    <w:rsid w:val="00D833FC"/>
    <w:rsid w:val="00D83447"/>
    <w:rsid w:val="00D835BC"/>
    <w:rsid w:val="00D837A7"/>
    <w:rsid w:val="00D83972"/>
    <w:rsid w:val="00D83A47"/>
    <w:rsid w:val="00D83CEA"/>
    <w:rsid w:val="00D83D70"/>
    <w:rsid w:val="00D840FD"/>
    <w:rsid w:val="00D84176"/>
    <w:rsid w:val="00D8432B"/>
    <w:rsid w:val="00D84486"/>
    <w:rsid w:val="00D8470D"/>
    <w:rsid w:val="00D84807"/>
    <w:rsid w:val="00D84857"/>
    <w:rsid w:val="00D84948"/>
    <w:rsid w:val="00D8498E"/>
    <w:rsid w:val="00D84B4D"/>
    <w:rsid w:val="00D84D44"/>
    <w:rsid w:val="00D84D6C"/>
    <w:rsid w:val="00D84EFA"/>
    <w:rsid w:val="00D84F9C"/>
    <w:rsid w:val="00D851FF"/>
    <w:rsid w:val="00D852CF"/>
    <w:rsid w:val="00D85616"/>
    <w:rsid w:val="00D85829"/>
    <w:rsid w:val="00D8592E"/>
    <w:rsid w:val="00D859EA"/>
    <w:rsid w:val="00D85A34"/>
    <w:rsid w:val="00D85A7F"/>
    <w:rsid w:val="00D85B44"/>
    <w:rsid w:val="00D85BA6"/>
    <w:rsid w:val="00D85CD1"/>
    <w:rsid w:val="00D85DC9"/>
    <w:rsid w:val="00D85E9C"/>
    <w:rsid w:val="00D86449"/>
    <w:rsid w:val="00D86564"/>
    <w:rsid w:val="00D86638"/>
    <w:rsid w:val="00D8665A"/>
    <w:rsid w:val="00D86795"/>
    <w:rsid w:val="00D869C6"/>
    <w:rsid w:val="00D86ADD"/>
    <w:rsid w:val="00D86B5B"/>
    <w:rsid w:val="00D86E2D"/>
    <w:rsid w:val="00D86EC5"/>
    <w:rsid w:val="00D86F68"/>
    <w:rsid w:val="00D86FAA"/>
    <w:rsid w:val="00D86FD5"/>
    <w:rsid w:val="00D87091"/>
    <w:rsid w:val="00D87131"/>
    <w:rsid w:val="00D871DF"/>
    <w:rsid w:val="00D87294"/>
    <w:rsid w:val="00D8744B"/>
    <w:rsid w:val="00D8744E"/>
    <w:rsid w:val="00D87624"/>
    <w:rsid w:val="00D87673"/>
    <w:rsid w:val="00D878A5"/>
    <w:rsid w:val="00D87AE0"/>
    <w:rsid w:val="00D87C64"/>
    <w:rsid w:val="00D87DD5"/>
    <w:rsid w:val="00D87EA0"/>
    <w:rsid w:val="00D90147"/>
    <w:rsid w:val="00D901B1"/>
    <w:rsid w:val="00D9026A"/>
    <w:rsid w:val="00D904E1"/>
    <w:rsid w:val="00D90508"/>
    <w:rsid w:val="00D905F4"/>
    <w:rsid w:val="00D906A0"/>
    <w:rsid w:val="00D906C0"/>
    <w:rsid w:val="00D907B4"/>
    <w:rsid w:val="00D9084D"/>
    <w:rsid w:val="00D90948"/>
    <w:rsid w:val="00D90997"/>
    <w:rsid w:val="00D90AC5"/>
    <w:rsid w:val="00D90B71"/>
    <w:rsid w:val="00D90D0C"/>
    <w:rsid w:val="00D90DF7"/>
    <w:rsid w:val="00D90FF1"/>
    <w:rsid w:val="00D91001"/>
    <w:rsid w:val="00D91036"/>
    <w:rsid w:val="00D9108E"/>
    <w:rsid w:val="00D91126"/>
    <w:rsid w:val="00D911A3"/>
    <w:rsid w:val="00D911D2"/>
    <w:rsid w:val="00D91327"/>
    <w:rsid w:val="00D9137E"/>
    <w:rsid w:val="00D913E8"/>
    <w:rsid w:val="00D91570"/>
    <w:rsid w:val="00D915FD"/>
    <w:rsid w:val="00D916CE"/>
    <w:rsid w:val="00D9172E"/>
    <w:rsid w:val="00D91976"/>
    <w:rsid w:val="00D91983"/>
    <w:rsid w:val="00D91DA1"/>
    <w:rsid w:val="00D91F28"/>
    <w:rsid w:val="00D91FEC"/>
    <w:rsid w:val="00D92070"/>
    <w:rsid w:val="00D9225E"/>
    <w:rsid w:val="00D922F2"/>
    <w:rsid w:val="00D92318"/>
    <w:rsid w:val="00D92382"/>
    <w:rsid w:val="00D92712"/>
    <w:rsid w:val="00D92713"/>
    <w:rsid w:val="00D9299D"/>
    <w:rsid w:val="00D929CE"/>
    <w:rsid w:val="00D92A63"/>
    <w:rsid w:val="00D92B0B"/>
    <w:rsid w:val="00D92B40"/>
    <w:rsid w:val="00D92D5F"/>
    <w:rsid w:val="00D92F7A"/>
    <w:rsid w:val="00D9305A"/>
    <w:rsid w:val="00D931F1"/>
    <w:rsid w:val="00D93203"/>
    <w:rsid w:val="00D932BC"/>
    <w:rsid w:val="00D93571"/>
    <w:rsid w:val="00D9357A"/>
    <w:rsid w:val="00D936A5"/>
    <w:rsid w:val="00D9381E"/>
    <w:rsid w:val="00D93D3D"/>
    <w:rsid w:val="00D93FA1"/>
    <w:rsid w:val="00D941AC"/>
    <w:rsid w:val="00D9488F"/>
    <w:rsid w:val="00D94A82"/>
    <w:rsid w:val="00D94B08"/>
    <w:rsid w:val="00D94D8D"/>
    <w:rsid w:val="00D95460"/>
    <w:rsid w:val="00D9546E"/>
    <w:rsid w:val="00D955C7"/>
    <w:rsid w:val="00D95649"/>
    <w:rsid w:val="00D95662"/>
    <w:rsid w:val="00D95760"/>
    <w:rsid w:val="00D95771"/>
    <w:rsid w:val="00D95858"/>
    <w:rsid w:val="00D95A18"/>
    <w:rsid w:val="00D95A2C"/>
    <w:rsid w:val="00D95B1D"/>
    <w:rsid w:val="00D95C09"/>
    <w:rsid w:val="00D95CE0"/>
    <w:rsid w:val="00D95D40"/>
    <w:rsid w:val="00D95D9E"/>
    <w:rsid w:val="00D95DE3"/>
    <w:rsid w:val="00D962F9"/>
    <w:rsid w:val="00D96486"/>
    <w:rsid w:val="00D964BB"/>
    <w:rsid w:val="00D96528"/>
    <w:rsid w:val="00D96570"/>
    <w:rsid w:val="00D965E8"/>
    <w:rsid w:val="00D96757"/>
    <w:rsid w:val="00D96820"/>
    <w:rsid w:val="00D96900"/>
    <w:rsid w:val="00D96A1A"/>
    <w:rsid w:val="00D96AA1"/>
    <w:rsid w:val="00D96BDE"/>
    <w:rsid w:val="00D96DF2"/>
    <w:rsid w:val="00D96E2E"/>
    <w:rsid w:val="00D97107"/>
    <w:rsid w:val="00D97200"/>
    <w:rsid w:val="00D97241"/>
    <w:rsid w:val="00D972AF"/>
    <w:rsid w:val="00D974D4"/>
    <w:rsid w:val="00D97996"/>
    <w:rsid w:val="00D97B86"/>
    <w:rsid w:val="00D97D69"/>
    <w:rsid w:val="00D97D87"/>
    <w:rsid w:val="00D97FCA"/>
    <w:rsid w:val="00DA0003"/>
    <w:rsid w:val="00DA00CE"/>
    <w:rsid w:val="00DA0285"/>
    <w:rsid w:val="00DA033E"/>
    <w:rsid w:val="00DA05E0"/>
    <w:rsid w:val="00DA063A"/>
    <w:rsid w:val="00DA0650"/>
    <w:rsid w:val="00DA0B74"/>
    <w:rsid w:val="00DA0C10"/>
    <w:rsid w:val="00DA0D06"/>
    <w:rsid w:val="00DA0DC6"/>
    <w:rsid w:val="00DA0E0D"/>
    <w:rsid w:val="00DA0FD5"/>
    <w:rsid w:val="00DA1178"/>
    <w:rsid w:val="00DA12F2"/>
    <w:rsid w:val="00DA1363"/>
    <w:rsid w:val="00DA1515"/>
    <w:rsid w:val="00DA1623"/>
    <w:rsid w:val="00DA19D3"/>
    <w:rsid w:val="00DA1A8A"/>
    <w:rsid w:val="00DA1B60"/>
    <w:rsid w:val="00DA1C75"/>
    <w:rsid w:val="00DA1F64"/>
    <w:rsid w:val="00DA21FD"/>
    <w:rsid w:val="00DA232E"/>
    <w:rsid w:val="00DA23F2"/>
    <w:rsid w:val="00DA2490"/>
    <w:rsid w:val="00DA261F"/>
    <w:rsid w:val="00DA2855"/>
    <w:rsid w:val="00DA287A"/>
    <w:rsid w:val="00DA2ABC"/>
    <w:rsid w:val="00DA2B9C"/>
    <w:rsid w:val="00DA2E00"/>
    <w:rsid w:val="00DA2F8A"/>
    <w:rsid w:val="00DA30AE"/>
    <w:rsid w:val="00DA315D"/>
    <w:rsid w:val="00DA3235"/>
    <w:rsid w:val="00DA33BC"/>
    <w:rsid w:val="00DA383B"/>
    <w:rsid w:val="00DA38EA"/>
    <w:rsid w:val="00DA39BA"/>
    <w:rsid w:val="00DA3A56"/>
    <w:rsid w:val="00DA3AE7"/>
    <w:rsid w:val="00DA3B07"/>
    <w:rsid w:val="00DA3B54"/>
    <w:rsid w:val="00DA3CD5"/>
    <w:rsid w:val="00DA3CEF"/>
    <w:rsid w:val="00DA3EBE"/>
    <w:rsid w:val="00DA404C"/>
    <w:rsid w:val="00DA4158"/>
    <w:rsid w:val="00DA41A2"/>
    <w:rsid w:val="00DA4381"/>
    <w:rsid w:val="00DA4439"/>
    <w:rsid w:val="00DA447E"/>
    <w:rsid w:val="00DA44A4"/>
    <w:rsid w:val="00DA44BA"/>
    <w:rsid w:val="00DA46E7"/>
    <w:rsid w:val="00DA487E"/>
    <w:rsid w:val="00DA489A"/>
    <w:rsid w:val="00DA4956"/>
    <w:rsid w:val="00DA4B0D"/>
    <w:rsid w:val="00DA4BF4"/>
    <w:rsid w:val="00DA4CD0"/>
    <w:rsid w:val="00DA4DAE"/>
    <w:rsid w:val="00DA4EFD"/>
    <w:rsid w:val="00DA4FDF"/>
    <w:rsid w:val="00DA5114"/>
    <w:rsid w:val="00DA51D4"/>
    <w:rsid w:val="00DA528B"/>
    <w:rsid w:val="00DA53BA"/>
    <w:rsid w:val="00DA548A"/>
    <w:rsid w:val="00DA55CD"/>
    <w:rsid w:val="00DA563B"/>
    <w:rsid w:val="00DA5835"/>
    <w:rsid w:val="00DA58BC"/>
    <w:rsid w:val="00DA5A46"/>
    <w:rsid w:val="00DA5B10"/>
    <w:rsid w:val="00DA5B79"/>
    <w:rsid w:val="00DA5CBF"/>
    <w:rsid w:val="00DA5D90"/>
    <w:rsid w:val="00DA5EAE"/>
    <w:rsid w:val="00DA60C9"/>
    <w:rsid w:val="00DA6118"/>
    <w:rsid w:val="00DA61A8"/>
    <w:rsid w:val="00DA620D"/>
    <w:rsid w:val="00DA6439"/>
    <w:rsid w:val="00DA68D5"/>
    <w:rsid w:val="00DA68EE"/>
    <w:rsid w:val="00DA6999"/>
    <w:rsid w:val="00DA6ADD"/>
    <w:rsid w:val="00DA6B55"/>
    <w:rsid w:val="00DA6DD4"/>
    <w:rsid w:val="00DA6E8E"/>
    <w:rsid w:val="00DA6F2D"/>
    <w:rsid w:val="00DA701B"/>
    <w:rsid w:val="00DA70BC"/>
    <w:rsid w:val="00DA70D6"/>
    <w:rsid w:val="00DA72D0"/>
    <w:rsid w:val="00DA73C1"/>
    <w:rsid w:val="00DA741D"/>
    <w:rsid w:val="00DA7620"/>
    <w:rsid w:val="00DA773E"/>
    <w:rsid w:val="00DA77DC"/>
    <w:rsid w:val="00DA785A"/>
    <w:rsid w:val="00DA7973"/>
    <w:rsid w:val="00DA7A2B"/>
    <w:rsid w:val="00DA7AC1"/>
    <w:rsid w:val="00DA7B13"/>
    <w:rsid w:val="00DA7B8F"/>
    <w:rsid w:val="00DA7E24"/>
    <w:rsid w:val="00DB0040"/>
    <w:rsid w:val="00DB0086"/>
    <w:rsid w:val="00DB0218"/>
    <w:rsid w:val="00DB02E0"/>
    <w:rsid w:val="00DB06A5"/>
    <w:rsid w:val="00DB0801"/>
    <w:rsid w:val="00DB086C"/>
    <w:rsid w:val="00DB096D"/>
    <w:rsid w:val="00DB09A3"/>
    <w:rsid w:val="00DB0C0F"/>
    <w:rsid w:val="00DB0C8D"/>
    <w:rsid w:val="00DB0F77"/>
    <w:rsid w:val="00DB0FC7"/>
    <w:rsid w:val="00DB0FE2"/>
    <w:rsid w:val="00DB0FF7"/>
    <w:rsid w:val="00DB10DA"/>
    <w:rsid w:val="00DB13CA"/>
    <w:rsid w:val="00DB14FA"/>
    <w:rsid w:val="00DB1678"/>
    <w:rsid w:val="00DB1731"/>
    <w:rsid w:val="00DB1808"/>
    <w:rsid w:val="00DB1BF2"/>
    <w:rsid w:val="00DB1CE7"/>
    <w:rsid w:val="00DB1F04"/>
    <w:rsid w:val="00DB201B"/>
    <w:rsid w:val="00DB2039"/>
    <w:rsid w:val="00DB209F"/>
    <w:rsid w:val="00DB234F"/>
    <w:rsid w:val="00DB2376"/>
    <w:rsid w:val="00DB249D"/>
    <w:rsid w:val="00DB251A"/>
    <w:rsid w:val="00DB25FB"/>
    <w:rsid w:val="00DB2609"/>
    <w:rsid w:val="00DB2829"/>
    <w:rsid w:val="00DB28DC"/>
    <w:rsid w:val="00DB2974"/>
    <w:rsid w:val="00DB2B22"/>
    <w:rsid w:val="00DB2B5D"/>
    <w:rsid w:val="00DB2DBC"/>
    <w:rsid w:val="00DB2F5E"/>
    <w:rsid w:val="00DB30FD"/>
    <w:rsid w:val="00DB31CC"/>
    <w:rsid w:val="00DB3268"/>
    <w:rsid w:val="00DB330E"/>
    <w:rsid w:val="00DB3770"/>
    <w:rsid w:val="00DB3831"/>
    <w:rsid w:val="00DB391F"/>
    <w:rsid w:val="00DB39B5"/>
    <w:rsid w:val="00DB3A1C"/>
    <w:rsid w:val="00DB3A95"/>
    <w:rsid w:val="00DB3B1D"/>
    <w:rsid w:val="00DB3B4C"/>
    <w:rsid w:val="00DB3C08"/>
    <w:rsid w:val="00DB3D83"/>
    <w:rsid w:val="00DB3D87"/>
    <w:rsid w:val="00DB3E4E"/>
    <w:rsid w:val="00DB3F55"/>
    <w:rsid w:val="00DB40DC"/>
    <w:rsid w:val="00DB42CD"/>
    <w:rsid w:val="00DB4748"/>
    <w:rsid w:val="00DB478A"/>
    <w:rsid w:val="00DB4861"/>
    <w:rsid w:val="00DB48BA"/>
    <w:rsid w:val="00DB48C8"/>
    <w:rsid w:val="00DB495C"/>
    <w:rsid w:val="00DB4AB8"/>
    <w:rsid w:val="00DB4D4E"/>
    <w:rsid w:val="00DB4ECA"/>
    <w:rsid w:val="00DB50BA"/>
    <w:rsid w:val="00DB51E9"/>
    <w:rsid w:val="00DB5201"/>
    <w:rsid w:val="00DB5252"/>
    <w:rsid w:val="00DB52F8"/>
    <w:rsid w:val="00DB5352"/>
    <w:rsid w:val="00DB559B"/>
    <w:rsid w:val="00DB5837"/>
    <w:rsid w:val="00DB5879"/>
    <w:rsid w:val="00DB589F"/>
    <w:rsid w:val="00DB595C"/>
    <w:rsid w:val="00DB595D"/>
    <w:rsid w:val="00DB5972"/>
    <w:rsid w:val="00DB59E4"/>
    <w:rsid w:val="00DB5A8B"/>
    <w:rsid w:val="00DB5AFD"/>
    <w:rsid w:val="00DB5D05"/>
    <w:rsid w:val="00DB5D16"/>
    <w:rsid w:val="00DB5D8A"/>
    <w:rsid w:val="00DB5E97"/>
    <w:rsid w:val="00DB5F98"/>
    <w:rsid w:val="00DB605B"/>
    <w:rsid w:val="00DB62AA"/>
    <w:rsid w:val="00DB6339"/>
    <w:rsid w:val="00DB643F"/>
    <w:rsid w:val="00DB6516"/>
    <w:rsid w:val="00DB667E"/>
    <w:rsid w:val="00DB686E"/>
    <w:rsid w:val="00DB6945"/>
    <w:rsid w:val="00DB6A10"/>
    <w:rsid w:val="00DB6E54"/>
    <w:rsid w:val="00DB6FA7"/>
    <w:rsid w:val="00DB7478"/>
    <w:rsid w:val="00DB74B5"/>
    <w:rsid w:val="00DB74C1"/>
    <w:rsid w:val="00DB7598"/>
    <w:rsid w:val="00DB7734"/>
    <w:rsid w:val="00DB7777"/>
    <w:rsid w:val="00DB782E"/>
    <w:rsid w:val="00DB795F"/>
    <w:rsid w:val="00DB7A37"/>
    <w:rsid w:val="00DB7D4A"/>
    <w:rsid w:val="00DB7FF0"/>
    <w:rsid w:val="00DB7FF8"/>
    <w:rsid w:val="00DC0014"/>
    <w:rsid w:val="00DC00FA"/>
    <w:rsid w:val="00DC0288"/>
    <w:rsid w:val="00DC03FC"/>
    <w:rsid w:val="00DC04A6"/>
    <w:rsid w:val="00DC04CB"/>
    <w:rsid w:val="00DC0636"/>
    <w:rsid w:val="00DC09EA"/>
    <w:rsid w:val="00DC0A0D"/>
    <w:rsid w:val="00DC0A12"/>
    <w:rsid w:val="00DC0D57"/>
    <w:rsid w:val="00DC0D59"/>
    <w:rsid w:val="00DC0D77"/>
    <w:rsid w:val="00DC0DA0"/>
    <w:rsid w:val="00DC0EFA"/>
    <w:rsid w:val="00DC100C"/>
    <w:rsid w:val="00DC100E"/>
    <w:rsid w:val="00DC1032"/>
    <w:rsid w:val="00DC10D4"/>
    <w:rsid w:val="00DC125D"/>
    <w:rsid w:val="00DC12E5"/>
    <w:rsid w:val="00DC1309"/>
    <w:rsid w:val="00DC148E"/>
    <w:rsid w:val="00DC14CB"/>
    <w:rsid w:val="00DC14E9"/>
    <w:rsid w:val="00DC175C"/>
    <w:rsid w:val="00DC1761"/>
    <w:rsid w:val="00DC187C"/>
    <w:rsid w:val="00DC1924"/>
    <w:rsid w:val="00DC193A"/>
    <w:rsid w:val="00DC1C1F"/>
    <w:rsid w:val="00DC1D63"/>
    <w:rsid w:val="00DC1E98"/>
    <w:rsid w:val="00DC1FC7"/>
    <w:rsid w:val="00DC2066"/>
    <w:rsid w:val="00DC21AC"/>
    <w:rsid w:val="00DC220A"/>
    <w:rsid w:val="00DC2253"/>
    <w:rsid w:val="00DC2328"/>
    <w:rsid w:val="00DC281F"/>
    <w:rsid w:val="00DC2881"/>
    <w:rsid w:val="00DC28A4"/>
    <w:rsid w:val="00DC29BF"/>
    <w:rsid w:val="00DC29CA"/>
    <w:rsid w:val="00DC2A63"/>
    <w:rsid w:val="00DC2C81"/>
    <w:rsid w:val="00DC2C97"/>
    <w:rsid w:val="00DC2DF4"/>
    <w:rsid w:val="00DC2FFF"/>
    <w:rsid w:val="00DC311B"/>
    <w:rsid w:val="00DC321D"/>
    <w:rsid w:val="00DC34EC"/>
    <w:rsid w:val="00DC3548"/>
    <w:rsid w:val="00DC358D"/>
    <w:rsid w:val="00DC35B1"/>
    <w:rsid w:val="00DC36B9"/>
    <w:rsid w:val="00DC378B"/>
    <w:rsid w:val="00DC3920"/>
    <w:rsid w:val="00DC3A0F"/>
    <w:rsid w:val="00DC3A26"/>
    <w:rsid w:val="00DC3B01"/>
    <w:rsid w:val="00DC3C3D"/>
    <w:rsid w:val="00DC3E51"/>
    <w:rsid w:val="00DC3F14"/>
    <w:rsid w:val="00DC3FC6"/>
    <w:rsid w:val="00DC4015"/>
    <w:rsid w:val="00DC4033"/>
    <w:rsid w:val="00DC4065"/>
    <w:rsid w:val="00DC4082"/>
    <w:rsid w:val="00DC4169"/>
    <w:rsid w:val="00DC41AC"/>
    <w:rsid w:val="00DC428C"/>
    <w:rsid w:val="00DC4475"/>
    <w:rsid w:val="00DC4596"/>
    <w:rsid w:val="00DC45B5"/>
    <w:rsid w:val="00DC46C2"/>
    <w:rsid w:val="00DC4872"/>
    <w:rsid w:val="00DC4A50"/>
    <w:rsid w:val="00DC4AB5"/>
    <w:rsid w:val="00DC4ADD"/>
    <w:rsid w:val="00DC4B39"/>
    <w:rsid w:val="00DC4BA0"/>
    <w:rsid w:val="00DC4FA8"/>
    <w:rsid w:val="00DC5023"/>
    <w:rsid w:val="00DC5072"/>
    <w:rsid w:val="00DC50C2"/>
    <w:rsid w:val="00DC515F"/>
    <w:rsid w:val="00DC51DE"/>
    <w:rsid w:val="00DC549D"/>
    <w:rsid w:val="00DC54A2"/>
    <w:rsid w:val="00DC567C"/>
    <w:rsid w:val="00DC5AE9"/>
    <w:rsid w:val="00DC5D05"/>
    <w:rsid w:val="00DC5D3D"/>
    <w:rsid w:val="00DC5EBF"/>
    <w:rsid w:val="00DC5F64"/>
    <w:rsid w:val="00DC5F76"/>
    <w:rsid w:val="00DC608A"/>
    <w:rsid w:val="00DC6262"/>
    <w:rsid w:val="00DC62BD"/>
    <w:rsid w:val="00DC63EE"/>
    <w:rsid w:val="00DC6598"/>
    <w:rsid w:val="00DC6700"/>
    <w:rsid w:val="00DC6DCA"/>
    <w:rsid w:val="00DC6ECF"/>
    <w:rsid w:val="00DC6F93"/>
    <w:rsid w:val="00DC70E3"/>
    <w:rsid w:val="00DC71A3"/>
    <w:rsid w:val="00DC72AC"/>
    <w:rsid w:val="00DC76B2"/>
    <w:rsid w:val="00DC7723"/>
    <w:rsid w:val="00DC7B33"/>
    <w:rsid w:val="00DC7B64"/>
    <w:rsid w:val="00DC7D8C"/>
    <w:rsid w:val="00DC7F79"/>
    <w:rsid w:val="00DC7FC6"/>
    <w:rsid w:val="00DD000F"/>
    <w:rsid w:val="00DD00FA"/>
    <w:rsid w:val="00DD02BF"/>
    <w:rsid w:val="00DD02DD"/>
    <w:rsid w:val="00DD036B"/>
    <w:rsid w:val="00DD03A4"/>
    <w:rsid w:val="00DD03EA"/>
    <w:rsid w:val="00DD0560"/>
    <w:rsid w:val="00DD08FD"/>
    <w:rsid w:val="00DD0908"/>
    <w:rsid w:val="00DD0B13"/>
    <w:rsid w:val="00DD0CD5"/>
    <w:rsid w:val="00DD100E"/>
    <w:rsid w:val="00DD12F5"/>
    <w:rsid w:val="00DD1305"/>
    <w:rsid w:val="00DD14EC"/>
    <w:rsid w:val="00DD15D7"/>
    <w:rsid w:val="00DD1BEB"/>
    <w:rsid w:val="00DD1D27"/>
    <w:rsid w:val="00DD1D6D"/>
    <w:rsid w:val="00DD1F3A"/>
    <w:rsid w:val="00DD1FEA"/>
    <w:rsid w:val="00DD23A2"/>
    <w:rsid w:val="00DD23BA"/>
    <w:rsid w:val="00DD23D7"/>
    <w:rsid w:val="00DD274D"/>
    <w:rsid w:val="00DD2872"/>
    <w:rsid w:val="00DD28C3"/>
    <w:rsid w:val="00DD2909"/>
    <w:rsid w:val="00DD2A72"/>
    <w:rsid w:val="00DD2B00"/>
    <w:rsid w:val="00DD2BA6"/>
    <w:rsid w:val="00DD2BF9"/>
    <w:rsid w:val="00DD31BA"/>
    <w:rsid w:val="00DD31E9"/>
    <w:rsid w:val="00DD3262"/>
    <w:rsid w:val="00DD32CF"/>
    <w:rsid w:val="00DD32F8"/>
    <w:rsid w:val="00DD332E"/>
    <w:rsid w:val="00DD34B1"/>
    <w:rsid w:val="00DD3579"/>
    <w:rsid w:val="00DD36AE"/>
    <w:rsid w:val="00DD36DB"/>
    <w:rsid w:val="00DD3837"/>
    <w:rsid w:val="00DD38A4"/>
    <w:rsid w:val="00DD3AF5"/>
    <w:rsid w:val="00DD3C47"/>
    <w:rsid w:val="00DD3F28"/>
    <w:rsid w:val="00DD402A"/>
    <w:rsid w:val="00DD4415"/>
    <w:rsid w:val="00DD44A9"/>
    <w:rsid w:val="00DD4502"/>
    <w:rsid w:val="00DD4632"/>
    <w:rsid w:val="00DD4646"/>
    <w:rsid w:val="00DD4909"/>
    <w:rsid w:val="00DD4C38"/>
    <w:rsid w:val="00DD4D4C"/>
    <w:rsid w:val="00DD4D89"/>
    <w:rsid w:val="00DD4E2B"/>
    <w:rsid w:val="00DD4F34"/>
    <w:rsid w:val="00DD5264"/>
    <w:rsid w:val="00DD527F"/>
    <w:rsid w:val="00DD529F"/>
    <w:rsid w:val="00DD53A6"/>
    <w:rsid w:val="00DD54B4"/>
    <w:rsid w:val="00DD54FD"/>
    <w:rsid w:val="00DD5532"/>
    <w:rsid w:val="00DD55B3"/>
    <w:rsid w:val="00DD5742"/>
    <w:rsid w:val="00DD5882"/>
    <w:rsid w:val="00DD58AB"/>
    <w:rsid w:val="00DD59B2"/>
    <w:rsid w:val="00DD5CDB"/>
    <w:rsid w:val="00DD5FBC"/>
    <w:rsid w:val="00DD6011"/>
    <w:rsid w:val="00DD604D"/>
    <w:rsid w:val="00DD60C0"/>
    <w:rsid w:val="00DD60EB"/>
    <w:rsid w:val="00DD613A"/>
    <w:rsid w:val="00DD627A"/>
    <w:rsid w:val="00DD6290"/>
    <w:rsid w:val="00DD629C"/>
    <w:rsid w:val="00DD6403"/>
    <w:rsid w:val="00DD641E"/>
    <w:rsid w:val="00DD6447"/>
    <w:rsid w:val="00DD64B2"/>
    <w:rsid w:val="00DD65F6"/>
    <w:rsid w:val="00DD6653"/>
    <w:rsid w:val="00DD66DE"/>
    <w:rsid w:val="00DD6744"/>
    <w:rsid w:val="00DD6BAA"/>
    <w:rsid w:val="00DD6C07"/>
    <w:rsid w:val="00DD6CA2"/>
    <w:rsid w:val="00DD6D94"/>
    <w:rsid w:val="00DD6DD0"/>
    <w:rsid w:val="00DD6FF0"/>
    <w:rsid w:val="00DD7258"/>
    <w:rsid w:val="00DD72A2"/>
    <w:rsid w:val="00DD73E1"/>
    <w:rsid w:val="00DD751A"/>
    <w:rsid w:val="00DD7753"/>
    <w:rsid w:val="00DD7A0A"/>
    <w:rsid w:val="00DD7AF5"/>
    <w:rsid w:val="00DD7DF9"/>
    <w:rsid w:val="00DD7EB6"/>
    <w:rsid w:val="00DE0033"/>
    <w:rsid w:val="00DE0239"/>
    <w:rsid w:val="00DE0477"/>
    <w:rsid w:val="00DE0875"/>
    <w:rsid w:val="00DE08C1"/>
    <w:rsid w:val="00DE0B09"/>
    <w:rsid w:val="00DE0DCD"/>
    <w:rsid w:val="00DE0E81"/>
    <w:rsid w:val="00DE0EC2"/>
    <w:rsid w:val="00DE0ED2"/>
    <w:rsid w:val="00DE0F9A"/>
    <w:rsid w:val="00DE1433"/>
    <w:rsid w:val="00DE1445"/>
    <w:rsid w:val="00DE170D"/>
    <w:rsid w:val="00DE1912"/>
    <w:rsid w:val="00DE1AC5"/>
    <w:rsid w:val="00DE1ACC"/>
    <w:rsid w:val="00DE1B39"/>
    <w:rsid w:val="00DE1CD5"/>
    <w:rsid w:val="00DE1D5E"/>
    <w:rsid w:val="00DE1E14"/>
    <w:rsid w:val="00DE1E60"/>
    <w:rsid w:val="00DE201B"/>
    <w:rsid w:val="00DE205D"/>
    <w:rsid w:val="00DE2243"/>
    <w:rsid w:val="00DE2411"/>
    <w:rsid w:val="00DE257F"/>
    <w:rsid w:val="00DE2683"/>
    <w:rsid w:val="00DE276D"/>
    <w:rsid w:val="00DE299B"/>
    <w:rsid w:val="00DE2A12"/>
    <w:rsid w:val="00DE2B43"/>
    <w:rsid w:val="00DE2DDD"/>
    <w:rsid w:val="00DE2EEC"/>
    <w:rsid w:val="00DE3021"/>
    <w:rsid w:val="00DE3150"/>
    <w:rsid w:val="00DE3343"/>
    <w:rsid w:val="00DE3356"/>
    <w:rsid w:val="00DE3448"/>
    <w:rsid w:val="00DE3595"/>
    <w:rsid w:val="00DE35C9"/>
    <w:rsid w:val="00DE36BB"/>
    <w:rsid w:val="00DE376F"/>
    <w:rsid w:val="00DE37D5"/>
    <w:rsid w:val="00DE393C"/>
    <w:rsid w:val="00DE398B"/>
    <w:rsid w:val="00DE39F5"/>
    <w:rsid w:val="00DE3ADE"/>
    <w:rsid w:val="00DE3C5B"/>
    <w:rsid w:val="00DE3E0D"/>
    <w:rsid w:val="00DE3EAC"/>
    <w:rsid w:val="00DE3EB0"/>
    <w:rsid w:val="00DE3EB6"/>
    <w:rsid w:val="00DE3F39"/>
    <w:rsid w:val="00DE3FAA"/>
    <w:rsid w:val="00DE41AC"/>
    <w:rsid w:val="00DE422F"/>
    <w:rsid w:val="00DE44DD"/>
    <w:rsid w:val="00DE465F"/>
    <w:rsid w:val="00DE46AC"/>
    <w:rsid w:val="00DE46C3"/>
    <w:rsid w:val="00DE4751"/>
    <w:rsid w:val="00DE476B"/>
    <w:rsid w:val="00DE4781"/>
    <w:rsid w:val="00DE4A62"/>
    <w:rsid w:val="00DE4C12"/>
    <w:rsid w:val="00DE5008"/>
    <w:rsid w:val="00DE505E"/>
    <w:rsid w:val="00DE50BF"/>
    <w:rsid w:val="00DE50D0"/>
    <w:rsid w:val="00DE52B3"/>
    <w:rsid w:val="00DE5381"/>
    <w:rsid w:val="00DE5441"/>
    <w:rsid w:val="00DE544B"/>
    <w:rsid w:val="00DE54A2"/>
    <w:rsid w:val="00DE5599"/>
    <w:rsid w:val="00DE55AC"/>
    <w:rsid w:val="00DE55E9"/>
    <w:rsid w:val="00DE560D"/>
    <w:rsid w:val="00DE5831"/>
    <w:rsid w:val="00DE588E"/>
    <w:rsid w:val="00DE58AB"/>
    <w:rsid w:val="00DE59E3"/>
    <w:rsid w:val="00DE5B62"/>
    <w:rsid w:val="00DE5B89"/>
    <w:rsid w:val="00DE5FB6"/>
    <w:rsid w:val="00DE5FBE"/>
    <w:rsid w:val="00DE6248"/>
    <w:rsid w:val="00DE62D1"/>
    <w:rsid w:val="00DE634D"/>
    <w:rsid w:val="00DE6595"/>
    <w:rsid w:val="00DE66AA"/>
    <w:rsid w:val="00DE67F9"/>
    <w:rsid w:val="00DE69FB"/>
    <w:rsid w:val="00DE6AB8"/>
    <w:rsid w:val="00DE6B6E"/>
    <w:rsid w:val="00DE6BC5"/>
    <w:rsid w:val="00DE6BCA"/>
    <w:rsid w:val="00DE6BE2"/>
    <w:rsid w:val="00DE6C74"/>
    <w:rsid w:val="00DE70CB"/>
    <w:rsid w:val="00DE7118"/>
    <w:rsid w:val="00DE714A"/>
    <w:rsid w:val="00DE7187"/>
    <w:rsid w:val="00DE72E4"/>
    <w:rsid w:val="00DE730B"/>
    <w:rsid w:val="00DE7359"/>
    <w:rsid w:val="00DE75CD"/>
    <w:rsid w:val="00DE7689"/>
    <w:rsid w:val="00DE76E9"/>
    <w:rsid w:val="00DE77AE"/>
    <w:rsid w:val="00DE785D"/>
    <w:rsid w:val="00DE7927"/>
    <w:rsid w:val="00DE7B94"/>
    <w:rsid w:val="00DE7BD3"/>
    <w:rsid w:val="00DE7C07"/>
    <w:rsid w:val="00DE7FEF"/>
    <w:rsid w:val="00DF002C"/>
    <w:rsid w:val="00DF005C"/>
    <w:rsid w:val="00DF0147"/>
    <w:rsid w:val="00DF016F"/>
    <w:rsid w:val="00DF03CC"/>
    <w:rsid w:val="00DF0497"/>
    <w:rsid w:val="00DF07B4"/>
    <w:rsid w:val="00DF07D6"/>
    <w:rsid w:val="00DF09C9"/>
    <w:rsid w:val="00DF0ED6"/>
    <w:rsid w:val="00DF10FE"/>
    <w:rsid w:val="00DF1197"/>
    <w:rsid w:val="00DF11C2"/>
    <w:rsid w:val="00DF13A3"/>
    <w:rsid w:val="00DF13D3"/>
    <w:rsid w:val="00DF1435"/>
    <w:rsid w:val="00DF1629"/>
    <w:rsid w:val="00DF1737"/>
    <w:rsid w:val="00DF17EC"/>
    <w:rsid w:val="00DF17F3"/>
    <w:rsid w:val="00DF1BD0"/>
    <w:rsid w:val="00DF214E"/>
    <w:rsid w:val="00DF2161"/>
    <w:rsid w:val="00DF23C4"/>
    <w:rsid w:val="00DF2422"/>
    <w:rsid w:val="00DF25C0"/>
    <w:rsid w:val="00DF261C"/>
    <w:rsid w:val="00DF28B3"/>
    <w:rsid w:val="00DF28D0"/>
    <w:rsid w:val="00DF2B21"/>
    <w:rsid w:val="00DF2BBE"/>
    <w:rsid w:val="00DF2D0E"/>
    <w:rsid w:val="00DF3019"/>
    <w:rsid w:val="00DF303E"/>
    <w:rsid w:val="00DF30F0"/>
    <w:rsid w:val="00DF30F9"/>
    <w:rsid w:val="00DF3148"/>
    <w:rsid w:val="00DF3210"/>
    <w:rsid w:val="00DF32B4"/>
    <w:rsid w:val="00DF35A8"/>
    <w:rsid w:val="00DF36C1"/>
    <w:rsid w:val="00DF36E8"/>
    <w:rsid w:val="00DF3825"/>
    <w:rsid w:val="00DF3A33"/>
    <w:rsid w:val="00DF3BB2"/>
    <w:rsid w:val="00DF3BC2"/>
    <w:rsid w:val="00DF3C81"/>
    <w:rsid w:val="00DF3E10"/>
    <w:rsid w:val="00DF41E2"/>
    <w:rsid w:val="00DF41EF"/>
    <w:rsid w:val="00DF46C8"/>
    <w:rsid w:val="00DF4898"/>
    <w:rsid w:val="00DF48EF"/>
    <w:rsid w:val="00DF498D"/>
    <w:rsid w:val="00DF4A3F"/>
    <w:rsid w:val="00DF4AA0"/>
    <w:rsid w:val="00DF4B15"/>
    <w:rsid w:val="00DF4BCA"/>
    <w:rsid w:val="00DF4BED"/>
    <w:rsid w:val="00DF4D24"/>
    <w:rsid w:val="00DF4FE2"/>
    <w:rsid w:val="00DF5636"/>
    <w:rsid w:val="00DF566C"/>
    <w:rsid w:val="00DF5739"/>
    <w:rsid w:val="00DF57BA"/>
    <w:rsid w:val="00DF57F5"/>
    <w:rsid w:val="00DF58AE"/>
    <w:rsid w:val="00DF599D"/>
    <w:rsid w:val="00DF5ABE"/>
    <w:rsid w:val="00DF5EB9"/>
    <w:rsid w:val="00DF62D5"/>
    <w:rsid w:val="00DF631C"/>
    <w:rsid w:val="00DF6322"/>
    <w:rsid w:val="00DF6477"/>
    <w:rsid w:val="00DF665A"/>
    <w:rsid w:val="00DF668C"/>
    <w:rsid w:val="00DF6731"/>
    <w:rsid w:val="00DF677F"/>
    <w:rsid w:val="00DF6880"/>
    <w:rsid w:val="00DF68D6"/>
    <w:rsid w:val="00DF6AC0"/>
    <w:rsid w:val="00DF6ACD"/>
    <w:rsid w:val="00DF6C19"/>
    <w:rsid w:val="00DF6CE7"/>
    <w:rsid w:val="00DF6CF6"/>
    <w:rsid w:val="00DF6D24"/>
    <w:rsid w:val="00DF6EB3"/>
    <w:rsid w:val="00DF6F73"/>
    <w:rsid w:val="00DF7128"/>
    <w:rsid w:val="00DF73B7"/>
    <w:rsid w:val="00DF73E8"/>
    <w:rsid w:val="00DF75DD"/>
    <w:rsid w:val="00DF790D"/>
    <w:rsid w:val="00DF7B19"/>
    <w:rsid w:val="00DF7C50"/>
    <w:rsid w:val="00DF7CF0"/>
    <w:rsid w:val="00DF7D4D"/>
    <w:rsid w:val="00DF7F5D"/>
    <w:rsid w:val="00E00091"/>
    <w:rsid w:val="00E00106"/>
    <w:rsid w:val="00E00191"/>
    <w:rsid w:val="00E001E6"/>
    <w:rsid w:val="00E002AE"/>
    <w:rsid w:val="00E00396"/>
    <w:rsid w:val="00E00549"/>
    <w:rsid w:val="00E005DC"/>
    <w:rsid w:val="00E00767"/>
    <w:rsid w:val="00E00898"/>
    <w:rsid w:val="00E009D8"/>
    <w:rsid w:val="00E00A77"/>
    <w:rsid w:val="00E00B8F"/>
    <w:rsid w:val="00E00C47"/>
    <w:rsid w:val="00E00CFC"/>
    <w:rsid w:val="00E00D88"/>
    <w:rsid w:val="00E00F06"/>
    <w:rsid w:val="00E00F29"/>
    <w:rsid w:val="00E00FAD"/>
    <w:rsid w:val="00E01015"/>
    <w:rsid w:val="00E010F7"/>
    <w:rsid w:val="00E01111"/>
    <w:rsid w:val="00E01234"/>
    <w:rsid w:val="00E014A4"/>
    <w:rsid w:val="00E017DD"/>
    <w:rsid w:val="00E018DD"/>
    <w:rsid w:val="00E018EC"/>
    <w:rsid w:val="00E01920"/>
    <w:rsid w:val="00E01AD4"/>
    <w:rsid w:val="00E01F1B"/>
    <w:rsid w:val="00E01FA1"/>
    <w:rsid w:val="00E0209B"/>
    <w:rsid w:val="00E022DE"/>
    <w:rsid w:val="00E0230A"/>
    <w:rsid w:val="00E027D4"/>
    <w:rsid w:val="00E029F7"/>
    <w:rsid w:val="00E02AD7"/>
    <w:rsid w:val="00E02FEB"/>
    <w:rsid w:val="00E03095"/>
    <w:rsid w:val="00E0319C"/>
    <w:rsid w:val="00E032FA"/>
    <w:rsid w:val="00E03418"/>
    <w:rsid w:val="00E03432"/>
    <w:rsid w:val="00E0345B"/>
    <w:rsid w:val="00E03638"/>
    <w:rsid w:val="00E037BF"/>
    <w:rsid w:val="00E037DF"/>
    <w:rsid w:val="00E03828"/>
    <w:rsid w:val="00E03A85"/>
    <w:rsid w:val="00E03C4A"/>
    <w:rsid w:val="00E03C78"/>
    <w:rsid w:val="00E03CAB"/>
    <w:rsid w:val="00E03EF0"/>
    <w:rsid w:val="00E03F79"/>
    <w:rsid w:val="00E03F9B"/>
    <w:rsid w:val="00E0441F"/>
    <w:rsid w:val="00E044C0"/>
    <w:rsid w:val="00E049C9"/>
    <w:rsid w:val="00E04AF2"/>
    <w:rsid w:val="00E04D26"/>
    <w:rsid w:val="00E04E53"/>
    <w:rsid w:val="00E04F38"/>
    <w:rsid w:val="00E053B3"/>
    <w:rsid w:val="00E0541D"/>
    <w:rsid w:val="00E0546A"/>
    <w:rsid w:val="00E0568A"/>
    <w:rsid w:val="00E056BE"/>
    <w:rsid w:val="00E056F1"/>
    <w:rsid w:val="00E057D0"/>
    <w:rsid w:val="00E058C5"/>
    <w:rsid w:val="00E05907"/>
    <w:rsid w:val="00E059D8"/>
    <w:rsid w:val="00E05DE9"/>
    <w:rsid w:val="00E0613E"/>
    <w:rsid w:val="00E061AD"/>
    <w:rsid w:val="00E06229"/>
    <w:rsid w:val="00E062BB"/>
    <w:rsid w:val="00E0648B"/>
    <w:rsid w:val="00E0659A"/>
    <w:rsid w:val="00E0661C"/>
    <w:rsid w:val="00E066AC"/>
    <w:rsid w:val="00E066CC"/>
    <w:rsid w:val="00E06755"/>
    <w:rsid w:val="00E06776"/>
    <w:rsid w:val="00E06886"/>
    <w:rsid w:val="00E06891"/>
    <w:rsid w:val="00E069B8"/>
    <w:rsid w:val="00E069EC"/>
    <w:rsid w:val="00E06B81"/>
    <w:rsid w:val="00E06BBE"/>
    <w:rsid w:val="00E06D1F"/>
    <w:rsid w:val="00E06D66"/>
    <w:rsid w:val="00E06D7D"/>
    <w:rsid w:val="00E06F52"/>
    <w:rsid w:val="00E0706E"/>
    <w:rsid w:val="00E0774D"/>
    <w:rsid w:val="00E07843"/>
    <w:rsid w:val="00E078F2"/>
    <w:rsid w:val="00E07B49"/>
    <w:rsid w:val="00E07CB8"/>
    <w:rsid w:val="00E07DDC"/>
    <w:rsid w:val="00E07E2A"/>
    <w:rsid w:val="00E07F2A"/>
    <w:rsid w:val="00E07F36"/>
    <w:rsid w:val="00E07FA0"/>
    <w:rsid w:val="00E1018D"/>
    <w:rsid w:val="00E105D1"/>
    <w:rsid w:val="00E10674"/>
    <w:rsid w:val="00E1078D"/>
    <w:rsid w:val="00E108A6"/>
    <w:rsid w:val="00E108F9"/>
    <w:rsid w:val="00E10C38"/>
    <w:rsid w:val="00E11075"/>
    <w:rsid w:val="00E11270"/>
    <w:rsid w:val="00E112F1"/>
    <w:rsid w:val="00E1144D"/>
    <w:rsid w:val="00E115CC"/>
    <w:rsid w:val="00E116D4"/>
    <w:rsid w:val="00E117D3"/>
    <w:rsid w:val="00E119D2"/>
    <w:rsid w:val="00E11A89"/>
    <w:rsid w:val="00E11BA1"/>
    <w:rsid w:val="00E11BC8"/>
    <w:rsid w:val="00E11CF5"/>
    <w:rsid w:val="00E11DA5"/>
    <w:rsid w:val="00E11EC5"/>
    <w:rsid w:val="00E11F74"/>
    <w:rsid w:val="00E12002"/>
    <w:rsid w:val="00E120E8"/>
    <w:rsid w:val="00E12165"/>
    <w:rsid w:val="00E121A9"/>
    <w:rsid w:val="00E12234"/>
    <w:rsid w:val="00E1226D"/>
    <w:rsid w:val="00E1239B"/>
    <w:rsid w:val="00E125D2"/>
    <w:rsid w:val="00E12635"/>
    <w:rsid w:val="00E12660"/>
    <w:rsid w:val="00E12671"/>
    <w:rsid w:val="00E126BC"/>
    <w:rsid w:val="00E127B0"/>
    <w:rsid w:val="00E129BE"/>
    <w:rsid w:val="00E12AD7"/>
    <w:rsid w:val="00E12B5F"/>
    <w:rsid w:val="00E12BA2"/>
    <w:rsid w:val="00E12D5E"/>
    <w:rsid w:val="00E12F84"/>
    <w:rsid w:val="00E13166"/>
    <w:rsid w:val="00E13283"/>
    <w:rsid w:val="00E1334D"/>
    <w:rsid w:val="00E13398"/>
    <w:rsid w:val="00E13418"/>
    <w:rsid w:val="00E13535"/>
    <w:rsid w:val="00E136A1"/>
    <w:rsid w:val="00E136FB"/>
    <w:rsid w:val="00E138E7"/>
    <w:rsid w:val="00E13B72"/>
    <w:rsid w:val="00E13CA3"/>
    <w:rsid w:val="00E13CC6"/>
    <w:rsid w:val="00E140FE"/>
    <w:rsid w:val="00E14174"/>
    <w:rsid w:val="00E1421A"/>
    <w:rsid w:val="00E142D1"/>
    <w:rsid w:val="00E14617"/>
    <w:rsid w:val="00E14729"/>
    <w:rsid w:val="00E14894"/>
    <w:rsid w:val="00E14BB9"/>
    <w:rsid w:val="00E14CD9"/>
    <w:rsid w:val="00E14F13"/>
    <w:rsid w:val="00E14F17"/>
    <w:rsid w:val="00E15439"/>
    <w:rsid w:val="00E154D4"/>
    <w:rsid w:val="00E155B3"/>
    <w:rsid w:val="00E157C8"/>
    <w:rsid w:val="00E1590F"/>
    <w:rsid w:val="00E15DA3"/>
    <w:rsid w:val="00E1612A"/>
    <w:rsid w:val="00E1612B"/>
    <w:rsid w:val="00E161DA"/>
    <w:rsid w:val="00E16346"/>
    <w:rsid w:val="00E166DF"/>
    <w:rsid w:val="00E16709"/>
    <w:rsid w:val="00E1676D"/>
    <w:rsid w:val="00E167C1"/>
    <w:rsid w:val="00E16859"/>
    <w:rsid w:val="00E16A80"/>
    <w:rsid w:val="00E16D67"/>
    <w:rsid w:val="00E16DCD"/>
    <w:rsid w:val="00E17049"/>
    <w:rsid w:val="00E17176"/>
    <w:rsid w:val="00E171D9"/>
    <w:rsid w:val="00E172A8"/>
    <w:rsid w:val="00E1732A"/>
    <w:rsid w:val="00E177FB"/>
    <w:rsid w:val="00E17813"/>
    <w:rsid w:val="00E1781E"/>
    <w:rsid w:val="00E17AF6"/>
    <w:rsid w:val="00E17CDD"/>
    <w:rsid w:val="00E17E98"/>
    <w:rsid w:val="00E200B5"/>
    <w:rsid w:val="00E20312"/>
    <w:rsid w:val="00E20471"/>
    <w:rsid w:val="00E2052A"/>
    <w:rsid w:val="00E205C7"/>
    <w:rsid w:val="00E20609"/>
    <w:rsid w:val="00E206E4"/>
    <w:rsid w:val="00E206F7"/>
    <w:rsid w:val="00E20722"/>
    <w:rsid w:val="00E20745"/>
    <w:rsid w:val="00E207D4"/>
    <w:rsid w:val="00E20864"/>
    <w:rsid w:val="00E20995"/>
    <w:rsid w:val="00E20A67"/>
    <w:rsid w:val="00E20A80"/>
    <w:rsid w:val="00E20ADB"/>
    <w:rsid w:val="00E20B48"/>
    <w:rsid w:val="00E20D3A"/>
    <w:rsid w:val="00E20FCE"/>
    <w:rsid w:val="00E21143"/>
    <w:rsid w:val="00E21448"/>
    <w:rsid w:val="00E21460"/>
    <w:rsid w:val="00E215B6"/>
    <w:rsid w:val="00E215C8"/>
    <w:rsid w:val="00E216F5"/>
    <w:rsid w:val="00E21793"/>
    <w:rsid w:val="00E21801"/>
    <w:rsid w:val="00E21807"/>
    <w:rsid w:val="00E218BC"/>
    <w:rsid w:val="00E218D9"/>
    <w:rsid w:val="00E21DFF"/>
    <w:rsid w:val="00E21EDE"/>
    <w:rsid w:val="00E220E5"/>
    <w:rsid w:val="00E22306"/>
    <w:rsid w:val="00E223A5"/>
    <w:rsid w:val="00E22588"/>
    <w:rsid w:val="00E226CF"/>
    <w:rsid w:val="00E226FE"/>
    <w:rsid w:val="00E22A00"/>
    <w:rsid w:val="00E22A96"/>
    <w:rsid w:val="00E22D90"/>
    <w:rsid w:val="00E22DDC"/>
    <w:rsid w:val="00E22E1E"/>
    <w:rsid w:val="00E22E28"/>
    <w:rsid w:val="00E23030"/>
    <w:rsid w:val="00E23098"/>
    <w:rsid w:val="00E233CC"/>
    <w:rsid w:val="00E2357E"/>
    <w:rsid w:val="00E23773"/>
    <w:rsid w:val="00E23B07"/>
    <w:rsid w:val="00E23B64"/>
    <w:rsid w:val="00E23F22"/>
    <w:rsid w:val="00E24063"/>
    <w:rsid w:val="00E24141"/>
    <w:rsid w:val="00E2429E"/>
    <w:rsid w:val="00E244E8"/>
    <w:rsid w:val="00E2454D"/>
    <w:rsid w:val="00E2457C"/>
    <w:rsid w:val="00E2483C"/>
    <w:rsid w:val="00E249AD"/>
    <w:rsid w:val="00E24D9E"/>
    <w:rsid w:val="00E24F3D"/>
    <w:rsid w:val="00E24F40"/>
    <w:rsid w:val="00E24FA9"/>
    <w:rsid w:val="00E25078"/>
    <w:rsid w:val="00E25539"/>
    <w:rsid w:val="00E2566D"/>
    <w:rsid w:val="00E25875"/>
    <w:rsid w:val="00E259DF"/>
    <w:rsid w:val="00E259F8"/>
    <w:rsid w:val="00E25CD1"/>
    <w:rsid w:val="00E25E5D"/>
    <w:rsid w:val="00E25FF2"/>
    <w:rsid w:val="00E260F5"/>
    <w:rsid w:val="00E26127"/>
    <w:rsid w:val="00E2639B"/>
    <w:rsid w:val="00E26401"/>
    <w:rsid w:val="00E26479"/>
    <w:rsid w:val="00E2654F"/>
    <w:rsid w:val="00E26758"/>
    <w:rsid w:val="00E26AB1"/>
    <w:rsid w:val="00E26B51"/>
    <w:rsid w:val="00E26C21"/>
    <w:rsid w:val="00E26C26"/>
    <w:rsid w:val="00E26D57"/>
    <w:rsid w:val="00E26DA2"/>
    <w:rsid w:val="00E27049"/>
    <w:rsid w:val="00E270BE"/>
    <w:rsid w:val="00E27160"/>
    <w:rsid w:val="00E27168"/>
    <w:rsid w:val="00E271B9"/>
    <w:rsid w:val="00E271ED"/>
    <w:rsid w:val="00E27434"/>
    <w:rsid w:val="00E27461"/>
    <w:rsid w:val="00E2775A"/>
    <w:rsid w:val="00E2784B"/>
    <w:rsid w:val="00E2787D"/>
    <w:rsid w:val="00E27B09"/>
    <w:rsid w:val="00E27BE6"/>
    <w:rsid w:val="00E27D23"/>
    <w:rsid w:val="00E27D66"/>
    <w:rsid w:val="00E27E80"/>
    <w:rsid w:val="00E27F78"/>
    <w:rsid w:val="00E300AF"/>
    <w:rsid w:val="00E30134"/>
    <w:rsid w:val="00E30541"/>
    <w:rsid w:val="00E305A5"/>
    <w:rsid w:val="00E3081E"/>
    <w:rsid w:val="00E309E8"/>
    <w:rsid w:val="00E30C84"/>
    <w:rsid w:val="00E30CA3"/>
    <w:rsid w:val="00E30F7E"/>
    <w:rsid w:val="00E310BF"/>
    <w:rsid w:val="00E31188"/>
    <w:rsid w:val="00E311C9"/>
    <w:rsid w:val="00E312C6"/>
    <w:rsid w:val="00E3132D"/>
    <w:rsid w:val="00E313FE"/>
    <w:rsid w:val="00E31490"/>
    <w:rsid w:val="00E31511"/>
    <w:rsid w:val="00E3159D"/>
    <w:rsid w:val="00E3169B"/>
    <w:rsid w:val="00E31702"/>
    <w:rsid w:val="00E3182B"/>
    <w:rsid w:val="00E3187B"/>
    <w:rsid w:val="00E318CB"/>
    <w:rsid w:val="00E3199F"/>
    <w:rsid w:val="00E31B40"/>
    <w:rsid w:val="00E31BC5"/>
    <w:rsid w:val="00E31CE0"/>
    <w:rsid w:val="00E31DF5"/>
    <w:rsid w:val="00E31DFA"/>
    <w:rsid w:val="00E31EDB"/>
    <w:rsid w:val="00E31FA6"/>
    <w:rsid w:val="00E3203D"/>
    <w:rsid w:val="00E32085"/>
    <w:rsid w:val="00E32131"/>
    <w:rsid w:val="00E32176"/>
    <w:rsid w:val="00E32303"/>
    <w:rsid w:val="00E3261B"/>
    <w:rsid w:val="00E32679"/>
    <w:rsid w:val="00E3275A"/>
    <w:rsid w:val="00E32766"/>
    <w:rsid w:val="00E32861"/>
    <w:rsid w:val="00E32DC0"/>
    <w:rsid w:val="00E331B8"/>
    <w:rsid w:val="00E331CA"/>
    <w:rsid w:val="00E33563"/>
    <w:rsid w:val="00E339A8"/>
    <w:rsid w:val="00E33E21"/>
    <w:rsid w:val="00E33F97"/>
    <w:rsid w:val="00E3405C"/>
    <w:rsid w:val="00E343C5"/>
    <w:rsid w:val="00E344BC"/>
    <w:rsid w:val="00E34A75"/>
    <w:rsid w:val="00E34C85"/>
    <w:rsid w:val="00E34CEA"/>
    <w:rsid w:val="00E34DED"/>
    <w:rsid w:val="00E34EA9"/>
    <w:rsid w:val="00E34EB9"/>
    <w:rsid w:val="00E34F04"/>
    <w:rsid w:val="00E35244"/>
    <w:rsid w:val="00E35264"/>
    <w:rsid w:val="00E3529F"/>
    <w:rsid w:val="00E352B7"/>
    <w:rsid w:val="00E354A3"/>
    <w:rsid w:val="00E35534"/>
    <w:rsid w:val="00E35656"/>
    <w:rsid w:val="00E3579F"/>
    <w:rsid w:val="00E35931"/>
    <w:rsid w:val="00E35F8C"/>
    <w:rsid w:val="00E36171"/>
    <w:rsid w:val="00E36377"/>
    <w:rsid w:val="00E363D2"/>
    <w:rsid w:val="00E36427"/>
    <w:rsid w:val="00E365B3"/>
    <w:rsid w:val="00E36667"/>
    <w:rsid w:val="00E366D5"/>
    <w:rsid w:val="00E367EF"/>
    <w:rsid w:val="00E368F7"/>
    <w:rsid w:val="00E36A42"/>
    <w:rsid w:val="00E3707F"/>
    <w:rsid w:val="00E37203"/>
    <w:rsid w:val="00E3729B"/>
    <w:rsid w:val="00E37391"/>
    <w:rsid w:val="00E374D7"/>
    <w:rsid w:val="00E3753A"/>
    <w:rsid w:val="00E3753B"/>
    <w:rsid w:val="00E376E8"/>
    <w:rsid w:val="00E379B5"/>
    <w:rsid w:val="00E37A08"/>
    <w:rsid w:val="00E37A4E"/>
    <w:rsid w:val="00E37B08"/>
    <w:rsid w:val="00E37C3F"/>
    <w:rsid w:val="00E37CCC"/>
    <w:rsid w:val="00E37D9F"/>
    <w:rsid w:val="00E37DA5"/>
    <w:rsid w:val="00E37E93"/>
    <w:rsid w:val="00E37EAD"/>
    <w:rsid w:val="00E37F5B"/>
    <w:rsid w:val="00E37FD9"/>
    <w:rsid w:val="00E40325"/>
    <w:rsid w:val="00E40363"/>
    <w:rsid w:val="00E404DF"/>
    <w:rsid w:val="00E40625"/>
    <w:rsid w:val="00E40684"/>
    <w:rsid w:val="00E406C6"/>
    <w:rsid w:val="00E406DB"/>
    <w:rsid w:val="00E40760"/>
    <w:rsid w:val="00E40786"/>
    <w:rsid w:val="00E407FC"/>
    <w:rsid w:val="00E40837"/>
    <w:rsid w:val="00E408C1"/>
    <w:rsid w:val="00E408DB"/>
    <w:rsid w:val="00E40B71"/>
    <w:rsid w:val="00E40C1A"/>
    <w:rsid w:val="00E40CFB"/>
    <w:rsid w:val="00E40EAE"/>
    <w:rsid w:val="00E40EC0"/>
    <w:rsid w:val="00E41079"/>
    <w:rsid w:val="00E4108D"/>
    <w:rsid w:val="00E410EC"/>
    <w:rsid w:val="00E411F1"/>
    <w:rsid w:val="00E41396"/>
    <w:rsid w:val="00E41548"/>
    <w:rsid w:val="00E415BD"/>
    <w:rsid w:val="00E41637"/>
    <w:rsid w:val="00E41D87"/>
    <w:rsid w:val="00E42000"/>
    <w:rsid w:val="00E42228"/>
    <w:rsid w:val="00E42394"/>
    <w:rsid w:val="00E423FD"/>
    <w:rsid w:val="00E42414"/>
    <w:rsid w:val="00E4243D"/>
    <w:rsid w:val="00E428C7"/>
    <w:rsid w:val="00E429B1"/>
    <w:rsid w:val="00E42A68"/>
    <w:rsid w:val="00E42AD0"/>
    <w:rsid w:val="00E42EFD"/>
    <w:rsid w:val="00E42F7E"/>
    <w:rsid w:val="00E43325"/>
    <w:rsid w:val="00E4343A"/>
    <w:rsid w:val="00E435B7"/>
    <w:rsid w:val="00E43756"/>
    <w:rsid w:val="00E4388E"/>
    <w:rsid w:val="00E439F6"/>
    <w:rsid w:val="00E43D68"/>
    <w:rsid w:val="00E43E73"/>
    <w:rsid w:val="00E43E95"/>
    <w:rsid w:val="00E4420D"/>
    <w:rsid w:val="00E44363"/>
    <w:rsid w:val="00E443CC"/>
    <w:rsid w:val="00E443CD"/>
    <w:rsid w:val="00E44547"/>
    <w:rsid w:val="00E44A58"/>
    <w:rsid w:val="00E44B0C"/>
    <w:rsid w:val="00E44D7E"/>
    <w:rsid w:val="00E44FE4"/>
    <w:rsid w:val="00E45001"/>
    <w:rsid w:val="00E450A0"/>
    <w:rsid w:val="00E451EE"/>
    <w:rsid w:val="00E452CB"/>
    <w:rsid w:val="00E453E4"/>
    <w:rsid w:val="00E4551B"/>
    <w:rsid w:val="00E45578"/>
    <w:rsid w:val="00E4565A"/>
    <w:rsid w:val="00E457C8"/>
    <w:rsid w:val="00E4598A"/>
    <w:rsid w:val="00E459B0"/>
    <w:rsid w:val="00E459E0"/>
    <w:rsid w:val="00E459F1"/>
    <w:rsid w:val="00E45A0C"/>
    <w:rsid w:val="00E45A9B"/>
    <w:rsid w:val="00E45AE8"/>
    <w:rsid w:val="00E45AF7"/>
    <w:rsid w:val="00E45C5E"/>
    <w:rsid w:val="00E45C8C"/>
    <w:rsid w:val="00E45DEA"/>
    <w:rsid w:val="00E45E09"/>
    <w:rsid w:val="00E4603F"/>
    <w:rsid w:val="00E46262"/>
    <w:rsid w:val="00E4626C"/>
    <w:rsid w:val="00E46355"/>
    <w:rsid w:val="00E46490"/>
    <w:rsid w:val="00E4653E"/>
    <w:rsid w:val="00E46651"/>
    <w:rsid w:val="00E4668B"/>
    <w:rsid w:val="00E467BC"/>
    <w:rsid w:val="00E467D3"/>
    <w:rsid w:val="00E46A72"/>
    <w:rsid w:val="00E46B3A"/>
    <w:rsid w:val="00E46BCB"/>
    <w:rsid w:val="00E46D16"/>
    <w:rsid w:val="00E46EA7"/>
    <w:rsid w:val="00E471AB"/>
    <w:rsid w:val="00E4731D"/>
    <w:rsid w:val="00E475B2"/>
    <w:rsid w:val="00E475E9"/>
    <w:rsid w:val="00E47AE2"/>
    <w:rsid w:val="00E47BDE"/>
    <w:rsid w:val="00E47C54"/>
    <w:rsid w:val="00E47CDA"/>
    <w:rsid w:val="00E47E88"/>
    <w:rsid w:val="00E47ECD"/>
    <w:rsid w:val="00E47F2B"/>
    <w:rsid w:val="00E47FA2"/>
    <w:rsid w:val="00E500EA"/>
    <w:rsid w:val="00E5078F"/>
    <w:rsid w:val="00E509AA"/>
    <w:rsid w:val="00E50A13"/>
    <w:rsid w:val="00E50A1E"/>
    <w:rsid w:val="00E50B30"/>
    <w:rsid w:val="00E50CB7"/>
    <w:rsid w:val="00E50CE3"/>
    <w:rsid w:val="00E51136"/>
    <w:rsid w:val="00E511E8"/>
    <w:rsid w:val="00E51235"/>
    <w:rsid w:val="00E5127A"/>
    <w:rsid w:val="00E51350"/>
    <w:rsid w:val="00E5137C"/>
    <w:rsid w:val="00E5145A"/>
    <w:rsid w:val="00E5147D"/>
    <w:rsid w:val="00E514D0"/>
    <w:rsid w:val="00E51588"/>
    <w:rsid w:val="00E51695"/>
    <w:rsid w:val="00E517AC"/>
    <w:rsid w:val="00E517BB"/>
    <w:rsid w:val="00E51800"/>
    <w:rsid w:val="00E51B1A"/>
    <w:rsid w:val="00E51B70"/>
    <w:rsid w:val="00E51BB9"/>
    <w:rsid w:val="00E51F50"/>
    <w:rsid w:val="00E51FB4"/>
    <w:rsid w:val="00E520E7"/>
    <w:rsid w:val="00E521A8"/>
    <w:rsid w:val="00E523AB"/>
    <w:rsid w:val="00E5270A"/>
    <w:rsid w:val="00E527B3"/>
    <w:rsid w:val="00E52D18"/>
    <w:rsid w:val="00E52D3C"/>
    <w:rsid w:val="00E52E3F"/>
    <w:rsid w:val="00E52F05"/>
    <w:rsid w:val="00E52FBA"/>
    <w:rsid w:val="00E530E2"/>
    <w:rsid w:val="00E53120"/>
    <w:rsid w:val="00E53383"/>
    <w:rsid w:val="00E534B0"/>
    <w:rsid w:val="00E5363C"/>
    <w:rsid w:val="00E5364E"/>
    <w:rsid w:val="00E53AF3"/>
    <w:rsid w:val="00E53DE6"/>
    <w:rsid w:val="00E53E1A"/>
    <w:rsid w:val="00E53FCF"/>
    <w:rsid w:val="00E54023"/>
    <w:rsid w:val="00E5402E"/>
    <w:rsid w:val="00E54319"/>
    <w:rsid w:val="00E54452"/>
    <w:rsid w:val="00E544AF"/>
    <w:rsid w:val="00E5457A"/>
    <w:rsid w:val="00E545EB"/>
    <w:rsid w:val="00E546D6"/>
    <w:rsid w:val="00E5473A"/>
    <w:rsid w:val="00E547EE"/>
    <w:rsid w:val="00E5489B"/>
    <w:rsid w:val="00E54A62"/>
    <w:rsid w:val="00E54ABA"/>
    <w:rsid w:val="00E54AE2"/>
    <w:rsid w:val="00E54FD8"/>
    <w:rsid w:val="00E5500E"/>
    <w:rsid w:val="00E55014"/>
    <w:rsid w:val="00E550B0"/>
    <w:rsid w:val="00E55554"/>
    <w:rsid w:val="00E55598"/>
    <w:rsid w:val="00E555E3"/>
    <w:rsid w:val="00E55651"/>
    <w:rsid w:val="00E5565F"/>
    <w:rsid w:val="00E556C7"/>
    <w:rsid w:val="00E55734"/>
    <w:rsid w:val="00E559A8"/>
    <w:rsid w:val="00E55C1A"/>
    <w:rsid w:val="00E55D4C"/>
    <w:rsid w:val="00E55DED"/>
    <w:rsid w:val="00E5612F"/>
    <w:rsid w:val="00E56166"/>
    <w:rsid w:val="00E563A9"/>
    <w:rsid w:val="00E563FB"/>
    <w:rsid w:val="00E56562"/>
    <w:rsid w:val="00E5661B"/>
    <w:rsid w:val="00E56695"/>
    <w:rsid w:val="00E56768"/>
    <w:rsid w:val="00E569F7"/>
    <w:rsid w:val="00E56C80"/>
    <w:rsid w:val="00E56E0E"/>
    <w:rsid w:val="00E56E45"/>
    <w:rsid w:val="00E56E75"/>
    <w:rsid w:val="00E57007"/>
    <w:rsid w:val="00E5727B"/>
    <w:rsid w:val="00E573B0"/>
    <w:rsid w:val="00E57436"/>
    <w:rsid w:val="00E574F3"/>
    <w:rsid w:val="00E576ED"/>
    <w:rsid w:val="00E57941"/>
    <w:rsid w:val="00E579A0"/>
    <w:rsid w:val="00E57C12"/>
    <w:rsid w:val="00E57CFF"/>
    <w:rsid w:val="00E57DD4"/>
    <w:rsid w:val="00E57E22"/>
    <w:rsid w:val="00E57F87"/>
    <w:rsid w:val="00E60010"/>
    <w:rsid w:val="00E604B8"/>
    <w:rsid w:val="00E6063D"/>
    <w:rsid w:val="00E60682"/>
    <w:rsid w:val="00E606A5"/>
    <w:rsid w:val="00E606B1"/>
    <w:rsid w:val="00E60CA8"/>
    <w:rsid w:val="00E61242"/>
    <w:rsid w:val="00E61289"/>
    <w:rsid w:val="00E612EB"/>
    <w:rsid w:val="00E61399"/>
    <w:rsid w:val="00E613F7"/>
    <w:rsid w:val="00E6152F"/>
    <w:rsid w:val="00E615E3"/>
    <w:rsid w:val="00E6164E"/>
    <w:rsid w:val="00E6167F"/>
    <w:rsid w:val="00E618AD"/>
    <w:rsid w:val="00E619D7"/>
    <w:rsid w:val="00E61C93"/>
    <w:rsid w:val="00E61CF9"/>
    <w:rsid w:val="00E61D01"/>
    <w:rsid w:val="00E61DE6"/>
    <w:rsid w:val="00E61E9B"/>
    <w:rsid w:val="00E62199"/>
    <w:rsid w:val="00E62215"/>
    <w:rsid w:val="00E622C4"/>
    <w:rsid w:val="00E6235E"/>
    <w:rsid w:val="00E62670"/>
    <w:rsid w:val="00E626D0"/>
    <w:rsid w:val="00E626D4"/>
    <w:rsid w:val="00E62984"/>
    <w:rsid w:val="00E629E6"/>
    <w:rsid w:val="00E62A9F"/>
    <w:rsid w:val="00E6308D"/>
    <w:rsid w:val="00E6365F"/>
    <w:rsid w:val="00E6366B"/>
    <w:rsid w:val="00E637E6"/>
    <w:rsid w:val="00E63894"/>
    <w:rsid w:val="00E63B27"/>
    <w:rsid w:val="00E63C83"/>
    <w:rsid w:val="00E63D04"/>
    <w:rsid w:val="00E6411B"/>
    <w:rsid w:val="00E641EB"/>
    <w:rsid w:val="00E642B4"/>
    <w:rsid w:val="00E64346"/>
    <w:rsid w:val="00E64391"/>
    <w:rsid w:val="00E64502"/>
    <w:rsid w:val="00E6473B"/>
    <w:rsid w:val="00E64751"/>
    <w:rsid w:val="00E647DB"/>
    <w:rsid w:val="00E6498D"/>
    <w:rsid w:val="00E64A25"/>
    <w:rsid w:val="00E64A3F"/>
    <w:rsid w:val="00E64C5E"/>
    <w:rsid w:val="00E64C9C"/>
    <w:rsid w:val="00E64D1C"/>
    <w:rsid w:val="00E64DC1"/>
    <w:rsid w:val="00E64EA2"/>
    <w:rsid w:val="00E64EFE"/>
    <w:rsid w:val="00E65202"/>
    <w:rsid w:val="00E65341"/>
    <w:rsid w:val="00E65377"/>
    <w:rsid w:val="00E6550B"/>
    <w:rsid w:val="00E65821"/>
    <w:rsid w:val="00E658DF"/>
    <w:rsid w:val="00E65908"/>
    <w:rsid w:val="00E65917"/>
    <w:rsid w:val="00E65961"/>
    <w:rsid w:val="00E65A2E"/>
    <w:rsid w:val="00E65B24"/>
    <w:rsid w:val="00E65C34"/>
    <w:rsid w:val="00E65C9F"/>
    <w:rsid w:val="00E65CB5"/>
    <w:rsid w:val="00E65E02"/>
    <w:rsid w:val="00E65EA6"/>
    <w:rsid w:val="00E65FB0"/>
    <w:rsid w:val="00E661AC"/>
    <w:rsid w:val="00E6668B"/>
    <w:rsid w:val="00E6698B"/>
    <w:rsid w:val="00E66A8C"/>
    <w:rsid w:val="00E66EAA"/>
    <w:rsid w:val="00E66EE8"/>
    <w:rsid w:val="00E671F1"/>
    <w:rsid w:val="00E6727E"/>
    <w:rsid w:val="00E672F8"/>
    <w:rsid w:val="00E676AF"/>
    <w:rsid w:val="00E67857"/>
    <w:rsid w:val="00E678AD"/>
    <w:rsid w:val="00E67974"/>
    <w:rsid w:val="00E67A8F"/>
    <w:rsid w:val="00E67C49"/>
    <w:rsid w:val="00E67DDB"/>
    <w:rsid w:val="00E67F2B"/>
    <w:rsid w:val="00E70181"/>
    <w:rsid w:val="00E706F3"/>
    <w:rsid w:val="00E7070C"/>
    <w:rsid w:val="00E70837"/>
    <w:rsid w:val="00E708DA"/>
    <w:rsid w:val="00E70E50"/>
    <w:rsid w:val="00E70F08"/>
    <w:rsid w:val="00E70F37"/>
    <w:rsid w:val="00E71029"/>
    <w:rsid w:val="00E7105A"/>
    <w:rsid w:val="00E711D4"/>
    <w:rsid w:val="00E715D9"/>
    <w:rsid w:val="00E716F7"/>
    <w:rsid w:val="00E7197B"/>
    <w:rsid w:val="00E71D42"/>
    <w:rsid w:val="00E71FC8"/>
    <w:rsid w:val="00E7203A"/>
    <w:rsid w:val="00E720F1"/>
    <w:rsid w:val="00E7232A"/>
    <w:rsid w:val="00E7262B"/>
    <w:rsid w:val="00E7268C"/>
    <w:rsid w:val="00E726E3"/>
    <w:rsid w:val="00E72850"/>
    <w:rsid w:val="00E72BC2"/>
    <w:rsid w:val="00E72C36"/>
    <w:rsid w:val="00E72D84"/>
    <w:rsid w:val="00E72ED6"/>
    <w:rsid w:val="00E72FBE"/>
    <w:rsid w:val="00E7321A"/>
    <w:rsid w:val="00E7349A"/>
    <w:rsid w:val="00E735BD"/>
    <w:rsid w:val="00E7376B"/>
    <w:rsid w:val="00E73820"/>
    <w:rsid w:val="00E7399E"/>
    <w:rsid w:val="00E73A16"/>
    <w:rsid w:val="00E73BB0"/>
    <w:rsid w:val="00E73D45"/>
    <w:rsid w:val="00E73E25"/>
    <w:rsid w:val="00E73EF4"/>
    <w:rsid w:val="00E74019"/>
    <w:rsid w:val="00E74064"/>
    <w:rsid w:val="00E74224"/>
    <w:rsid w:val="00E74273"/>
    <w:rsid w:val="00E74736"/>
    <w:rsid w:val="00E74772"/>
    <w:rsid w:val="00E748E1"/>
    <w:rsid w:val="00E74964"/>
    <w:rsid w:val="00E74B54"/>
    <w:rsid w:val="00E74DA0"/>
    <w:rsid w:val="00E74EE9"/>
    <w:rsid w:val="00E7506D"/>
    <w:rsid w:val="00E7506F"/>
    <w:rsid w:val="00E751DD"/>
    <w:rsid w:val="00E75214"/>
    <w:rsid w:val="00E753E9"/>
    <w:rsid w:val="00E75594"/>
    <w:rsid w:val="00E755AD"/>
    <w:rsid w:val="00E7562C"/>
    <w:rsid w:val="00E75740"/>
    <w:rsid w:val="00E75AB8"/>
    <w:rsid w:val="00E75AF6"/>
    <w:rsid w:val="00E75AFC"/>
    <w:rsid w:val="00E75C06"/>
    <w:rsid w:val="00E75E87"/>
    <w:rsid w:val="00E76006"/>
    <w:rsid w:val="00E76083"/>
    <w:rsid w:val="00E7608B"/>
    <w:rsid w:val="00E760D1"/>
    <w:rsid w:val="00E761FA"/>
    <w:rsid w:val="00E763C1"/>
    <w:rsid w:val="00E763C9"/>
    <w:rsid w:val="00E763E5"/>
    <w:rsid w:val="00E76463"/>
    <w:rsid w:val="00E764E2"/>
    <w:rsid w:val="00E76532"/>
    <w:rsid w:val="00E76573"/>
    <w:rsid w:val="00E765E3"/>
    <w:rsid w:val="00E76738"/>
    <w:rsid w:val="00E76745"/>
    <w:rsid w:val="00E7678E"/>
    <w:rsid w:val="00E7682D"/>
    <w:rsid w:val="00E769C8"/>
    <w:rsid w:val="00E76A47"/>
    <w:rsid w:val="00E76B52"/>
    <w:rsid w:val="00E76C25"/>
    <w:rsid w:val="00E76C64"/>
    <w:rsid w:val="00E76CA1"/>
    <w:rsid w:val="00E76D9C"/>
    <w:rsid w:val="00E76E54"/>
    <w:rsid w:val="00E76EBC"/>
    <w:rsid w:val="00E76EF0"/>
    <w:rsid w:val="00E77079"/>
    <w:rsid w:val="00E77093"/>
    <w:rsid w:val="00E7738E"/>
    <w:rsid w:val="00E77403"/>
    <w:rsid w:val="00E77695"/>
    <w:rsid w:val="00E7770B"/>
    <w:rsid w:val="00E7792F"/>
    <w:rsid w:val="00E77AE8"/>
    <w:rsid w:val="00E77B71"/>
    <w:rsid w:val="00E77C37"/>
    <w:rsid w:val="00E77C67"/>
    <w:rsid w:val="00E77EFC"/>
    <w:rsid w:val="00E77FE3"/>
    <w:rsid w:val="00E80000"/>
    <w:rsid w:val="00E8037F"/>
    <w:rsid w:val="00E8053E"/>
    <w:rsid w:val="00E807F7"/>
    <w:rsid w:val="00E80AB6"/>
    <w:rsid w:val="00E80C9E"/>
    <w:rsid w:val="00E80E04"/>
    <w:rsid w:val="00E80F8D"/>
    <w:rsid w:val="00E80FE2"/>
    <w:rsid w:val="00E8118E"/>
    <w:rsid w:val="00E812C6"/>
    <w:rsid w:val="00E812EE"/>
    <w:rsid w:val="00E815D6"/>
    <w:rsid w:val="00E8167B"/>
    <w:rsid w:val="00E81706"/>
    <w:rsid w:val="00E81770"/>
    <w:rsid w:val="00E817E6"/>
    <w:rsid w:val="00E81898"/>
    <w:rsid w:val="00E81A5B"/>
    <w:rsid w:val="00E81B34"/>
    <w:rsid w:val="00E81B57"/>
    <w:rsid w:val="00E81B8A"/>
    <w:rsid w:val="00E81D18"/>
    <w:rsid w:val="00E81D49"/>
    <w:rsid w:val="00E81F72"/>
    <w:rsid w:val="00E81FF7"/>
    <w:rsid w:val="00E8220D"/>
    <w:rsid w:val="00E823A7"/>
    <w:rsid w:val="00E824EF"/>
    <w:rsid w:val="00E825CF"/>
    <w:rsid w:val="00E8270F"/>
    <w:rsid w:val="00E828BB"/>
    <w:rsid w:val="00E82C3A"/>
    <w:rsid w:val="00E82C97"/>
    <w:rsid w:val="00E82DF5"/>
    <w:rsid w:val="00E83046"/>
    <w:rsid w:val="00E8319E"/>
    <w:rsid w:val="00E8353B"/>
    <w:rsid w:val="00E83543"/>
    <w:rsid w:val="00E836C2"/>
    <w:rsid w:val="00E83778"/>
    <w:rsid w:val="00E83AB3"/>
    <w:rsid w:val="00E83AD5"/>
    <w:rsid w:val="00E83AED"/>
    <w:rsid w:val="00E83B28"/>
    <w:rsid w:val="00E83B78"/>
    <w:rsid w:val="00E83C10"/>
    <w:rsid w:val="00E83F89"/>
    <w:rsid w:val="00E83F9C"/>
    <w:rsid w:val="00E8408F"/>
    <w:rsid w:val="00E840BA"/>
    <w:rsid w:val="00E841FC"/>
    <w:rsid w:val="00E8434B"/>
    <w:rsid w:val="00E84405"/>
    <w:rsid w:val="00E84886"/>
    <w:rsid w:val="00E8489C"/>
    <w:rsid w:val="00E8490C"/>
    <w:rsid w:val="00E84C40"/>
    <w:rsid w:val="00E84F35"/>
    <w:rsid w:val="00E851AA"/>
    <w:rsid w:val="00E851F6"/>
    <w:rsid w:val="00E8526C"/>
    <w:rsid w:val="00E8539D"/>
    <w:rsid w:val="00E853F8"/>
    <w:rsid w:val="00E85452"/>
    <w:rsid w:val="00E85478"/>
    <w:rsid w:val="00E85482"/>
    <w:rsid w:val="00E854C6"/>
    <w:rsid w:val="00E858AD"/>
    <w:rsid w:val="00E85944"/>
    <w:rsid w:val="00E859F8"/>
    <w:rsid w:val="00E85AEA"/>
    <w:rsid w:val="00E85B99"/>
    <w:rsid w:val="00E85C25"/>
    <w:rsid w:val="00E85D46"/>
    <w:rsid w:val="00E85DB0"/>
    <w:rsid w:val="00E85F03"/>
    <w:rsid w:val="00E85F9C"/>
    <w:rsid w:val="00E8609A"/>
    <w:rsid w:val="00E860A3"/>
    <w:rsid w:val="00E86166"/>
    <w:rsid w:val="00E86303"/>
    <w:rsid w:val="00E86464"/>
    <w:rsid w:val="00E864CD"/>
    <w:rsid w:val="00E865C2"/>
    <w:rsid w:val="00E865E1"/>
    <w:rsid w:val="00E86610"/>
    <w:rsid w:val="00E86635"/>
    <w:rsid w:val="00E866C7"/>
    <w:rsid w:val="00E8685E"/>
    <w:rsid w:val="00E86B39"/>
    <w:rsid w:val="00E86C72"/>
    <w:rsid w:val="00E86D4C"/>
    <w:rsid w:val="00E86E8B"/>
    <w:rsid w:val="00E87134"/>
    <w:rsid w:val="00E8761C"/>
    <w:rsid w:val="00E87696"/>
    <w:rsid w:val="00E876FE"/>
    <w:rsid w:val="00E878D8"/>
    <w:rsid w:val="00E878E3"/>
    <w:rsid w:val="00E878E9"/>
    <w:rsid w:val="00E87908"/>
    <w:rsid w:val="00E879A9"/>
    <w:rsid w:val="00E87A7B"/>
    <w:rsid w:val="00E87B26"/>
    <w:rsid w:val="00E87B4D"/>
    <w:rsid w:val="00E87C13"/>
    <w:rsid w:val="00E87C23"/>
    <w:rsid w:val="00E87C67"/>
    <w:rsid w:val="00E87E02"/>
    <w:rsid w:val="00E87EED"/>
    <w:rsid w:val="00E87F31"/>
    <w:rsid w:val="00E900C5"/>
    <w:rsid w:val="00E903BA"/>
    <w:rsid w:val="00E90548"/>
    <w:rsid w:val="00E9059C"/>
    <w:rsid w:val="00E9070D"/>
    <w:rsid w:val="00E90832"/>
    <w:rsid w:val="00E9084B"/>
    <w:rsid w:val="00E90A46"/>
    <w:rsid w:val="00E90B01"/>
    <w:rsid w:val="00E90B23"/>
    <w:rsid w:val="00E90B3E"/>
    <w:rsid w:val="00E90B45"/>
    <w:rsid w:val="00E90B95"/>
    <w:rsid w:val="00E90F54"/>
    <w:rsid w:val="00E90F63"/>
    <w:rsid w:val="00E91208"/>
    <w:rsid w:val="00E9172D"/>
    <w:rsid w:val="00E917EB"/>
    <w:rsid w:val="00E91823"/>
    <w:rsid w:val="00E918F4"/>
    <w:rsid w:val="00E91B03"/>
    <w:rsid w:val="00E91BC0"/>
    <w:rsid w:val="00E91D1F"/>
    <w:rsid w:val="00E91DB2"/>
    <w:rsid w:val="00E91F62"/>
    <w:rsid w:val="00E91FE6"/>
    <w:rsid w:val="00E92071"/>
    <w:rsid w:val="00E920FB"/>
    <w:rsid w:val="00E92102"/>
    <w:rsid w:val="00E9210C"/>
    <w:rsid w:val="00E92136"/>
    <w:rsid w:val="00E92139"/>
    <w:rsid w:val="00E9245B"/>
    <w:rsid w:val="00E92621"/>
    <w:rsid w:val="00E926EA"/>
    <w:rsid w:val="00E9274B"/>
    <w:rsid w:val="00E927C1"/>
    <w:rsid w:val="00E92A96"/>
    <w:rsid w:val="00E92B3D"/>
    <w:rsid w:val="00E92BE3"/>
    <w:rsid w:val="00E92C6B"/>
    <w:rsid w:val="00E92D45"/>
    <w:rsid w:val="00E92F10"/>
    <w:rsid w:val="00E930C0"/>
    <w:rsid w:val="00E931B0"/>
    <w:rsid w:val="00E9346D"/>
    <w:rsid w:val="00E93681"/>
    <w:rsid w:val="00E9387F"/>
    <w:rsid w:val="00E938AA"/>
    <w:rsid w:val="00E93970"/>
    <w:rsid w:val="00E93B4A"/>
    <w:rsid w:val="00E93C02"/>
    <w:rsid w:val="00E93CAB"/>
    <w:rsid w:val="00E940D8"/>
    <w:rsid w:val="00E9438B"/>
    <w:rsid w:val="00E943A6"/>
    <w:rsid w:val="00E9441F"/>
    <w:rsid w:val="00E9444E"/>
    <w:rsid w:val="00E94526"/>
    <w:rsid w:val="00E947C2"/>
    <w:rsid w:val="00E947F3"/>
    <w:rsid w:val="00E948E9"/>
    <w:rsid w:val="00E94C0B"/>
    <w:rsid w:val="00E94C65"/>
    <w:rsid w:val="00E94CF2"/>
    <w:rsid w:val="00E94D99"/>
    <w:rsid w:val="00E94DB4"/>
    <w:rsid w:val="00E94DCA"/>
    <w:rsid w:val="00E94F40"/>
    <w:rsid w:val="00E94FEA"/>
    <w:rsid w:val="00E95004"/>
    <w:rsid w:val="00E95202"/>
    <w:rsid w:val="00E952E0"/>
    <w:rsid w:val="00E954C1"/>
    <w:rsid w:val="00E95624"/>
    <w:rsid w:val="00E95654"/>
    <w:rsid w:val="00E95740"/>
    <w:rsid w:val="00E95820"/>
    <w:rsid w:val="00E9588E"/>
    <w:rsid w:val="00E9596A"/>
    <w:rsid w:val="00E95A84"/>
    <w:rsid w:val="00E95AF1"/>
    <w:rsid w:val="00E95BF1"/>
    <w:rsid w:val="00E95C2A"/>
    <w:rsid w:val="00E95C77"/>
    <w:rsid w:val="00E95E78"/>
    <w:rsid w:val="00E95E7F"/>
    <w:rsid w:val="00E95F53"/>
    <w:rsid w:val="00E96037"/>
    <w:rsid w:val="00E963FC"/>
    <w:rsid w:val="00E9662B"/>
    <w:rsid w:val="00E96672"/>
    <w:rsid w:val="00E966B2"/>
    <w:rsid w:val="00E966CB"/>
    <w:rsid w:val="00E9672A"/>
    <w:rsid w:val="00E96791"/>
    <w:rsid w:val="00E96826"/>
    <w:rsid w:val="00E968A9"/>
    <w:rsid w:val="00E96A38"/>
    <w:rsid w:val="00E96AE3"/>
    <w:rsid w:val="00E96BB3"/>
    <w:rsid w:val="00E96CEB"/>
    <w:rsid w:val="00E96F07"/>
    <w:rsid w:val="00E96F2B"/>
    <w:rsid w:val="00E9720F"/>
    <w:rsid w:val="00E97294"/>
    <w:rsid w:val="00E97377"/>
    <w:rsid w:val="00E9746B"/>
    <w:rsid w:val="00E9752E"/>
    <w:rsid w:val="00E97942"/>
    <w:rsid w:val="00E97965"/>
    <w:rsid w:val="00E97AF5"/>
    <w:rsid w:val="00E97ECC"/>
    <w:rsid w:val="00E97F2D"/>
    <w:rsid w:val="00E97FC1"/>
    <w:rsid w:val="00EA0147"/>
    <w:rsid w:val="00EA01A8"/>
    <w:rsid w:val="00EA02D5"/>
    <w:rsid w:val="00EA0427"/>
    <w:rsid w:val="00EA04DA"/>
    <w:rsid w:val="00EA0531"/>
    <w:rsid w:val="00EA080C"/>
    <w:rsid w:val="00EA09DE"/>
    <w:rsid w:val="00EA0AB0"/>
    <w:rsid w:val="00EA0B8A"/>
    <w:rsid w:val="00EA0FA3"/>
    <w:rsid w:val="00EA1005"/>
    <w:rsid w:val="00EA138F"/>
    <w:rsid w:val="00EA139D"/>
    <w:rsid w:val="00EA14D0"/>
    <w:rsid w:val="00EA1525"/>
    <w:rsid w:val="00EA15D3"/>
    <w:rsid w:val="00EA19CB"/>
    <w:rsid w:val="00EA1B30"/>
    <w:rsid w:val="00EA1F13"/>
    <w:rsid w:val="00EA1F5B"/>
    <w:rsid w:val="00EA21ED"/>
    <w:rsid w:val="00EA2297"/>
    <w:rsid w:val="00EA23F8"/>
    <w:rsid w:val="00EA2448"/>
    <w:rsid w:val="00EA2527"/>
    <w:rsid w:val="00EA26BB"/>
    <w:rsid w:val="00EA274B"/>
    <w:rsid w:val="00EA28CC"/>
    <w:rsid w:val="00EA2968"/>
    <w:rsid w:val="00EA2A02"/>
    <w:rsid w:val="00EA2C0E"/>
    <w:rsid w:val="00EA2CA9"/>
    <w:rsid w:val="00EA2E8A"/>
    <w:rsid w:val="00EA2F0D"/>
    <w:rsid w:val="00EA3040"/>
    <w:rsid w:val="00EA311A"/>
    <w:rsid w:val="00EA3245"/>
    <w:rsid w:val="00EA351E"/>
    <w:rsid w:val="00EA37E8"/>
    <w:rsid w:val="00EA3935"/>
    <w:rsid w:val="00EA39A9"/>
    <w:rsid w:val="00EA3AB6"/>
    <w:rsid w:val="00EA3AD4"/>
    <w:rsid w:val="00EA3CDD"/>
    <w:rsid w:val="00EA3CDF"/>
    <w:rsid w:val="00EA3D00"/>
    <w:rsid w:val="00EA3E03"/>
    <w:rsid w:val="00EA3E28"/>
    <w:rsid w:val="00EA3F96"/>
    <w:rsid w:val="00EA402C"/>
    <w:rsid w:val="00EA4074"/>
    <w:rsid w:val="00EA40A4"/>
    <w:rsid w:val="00EA414F"/>
    <w:rsid w:val="00EA42EC"/>
    <w:rsid w:val="00EA431F"/>
    <w:rsid w:val="00EA4332"/>
    <w:rsid w:val="00EA4493"/>
    <w:rsid w:val="00EA4498"/>
    <w:rsid w:val="00EA4621"/>
    <w:rsid w:val="00EA4690"/>
    <w:rsid w:val="00EA48B7"/>
    <w:rsid w:val="00EA4E42"/>
    <w:rsid w:val="00EA4EA9"/>
    <w:rsid w:val="00EA4FBC"/>
    <w:rsid w:val="00EA50FF"/>
    <w:rsid w:val="00EA51FF"/>
    <w:rsid w:val="00EA525D"/>
    <w:rsid w:val="00EA527D"/>
    <w:rsid w:val="00EA538D"/>
    <w:rsid w:val="00EA5395"/>
    <w:rsid w:val="00EA5602"/>
    <w:rsid w:val="00EA58DE"/>
    <w:rsid w:val="00EA59A1"/>
    <w:rsid w:val="00EA5C2C"/>
    <w:rsid w:val="00EA5C61"/>
    <w:rsid w:val="00EA5CDD"/>
    <w:rsid w:val="00EA5D39"/>
    <w:rsid w:val="00EA5DC2"/>
    <w:rsid w:val="00EA600C"/>
    <w:rsid w:val="00EA6021"/>
    <w:rsid w:val="00EA61EF"/>
    <w:rsid w:val="00EA6651"/>
    <w:rsid w:val="00EA6AEE"/>
    <w:rsid w:val="00EA6C91"/>
    <w:rsid w:val="00EA6CA4"/>
    <w:rsid w:val="00EA6CFF"/>
    <w:rsid w:val="00EA6D6D"/>
    <w:rsid w:val="00EA6F3E"/>
    <w:rsid w:val="00EA6FBB"/>
    <w:rsid w:val="00EA7015"/>
    <w:rsid w:val="00EA7034"/>
    <w:rsid w:val="00EA711D"/>
    <w:rsid w:val="00EA726F"/>
    <w:rsid w:val="00EA737C"/>
    <w:rsid w:val="00EA7425"/>
    <w:rsid w:val="00EA7431"/>
    <w:rsid w:val="00EA74D3"/>
    <w:rsid w:val="00EA756E"/>
    <w:rsid w:val="00EA7849"/>
    <w:rsid w:val="00EA795B"/>
    <w:rsid w:val="00EA7A18"/>
    <w:rsid w:val="00EA7ACD"/>
    <w:rsid w:val="00EA7D11"/>
    <w:rsid w:val="00EA7D8D"/>
    <w:rsid w:val="00EA7DEE"/>
    <w:rsid w:val="00EA7ED9"/>
    <w:rsid w:val="00EB01F0"/>
    <w:rsid w:val="00EB0222"/>
    <w:rsid w:val="00EB0232"/>
    <w:rsid w:val="00EB040E"/>
    <w:rsid w:val="00EB052E"/>
    <w:rsid w:val="00EB056B"/>
    <w:rsid w:val="00EB06A0"/>
    <w:rsid w:val="00EB0990"/>
    <w:rsid w:val="00EB0C8D"/>
    <w:rsid w:val="00EB0CDE"/>
    <w:rsid w:val="00EB0D59"/>
    <w:rsid w:val="00EB0D93"/>
    <w:rsid w:val="00EB0E6B"/>
    <w:rsid w:val="00EB0F62"/>
    <w:rsid w:val="00EB0F65"/>
    <w:rsid w:val="00EB1094"/>
    <w:rsid w:val="00EB1099"/>
    <w:rsid w:val="00EB1154"/>
    <w:rsid w:val="00EB1184"/>
    <w:rsid w:val="00EB131B"/>
    <w:rsid w:val="00EB1463"/>
    <w:rsid w:val="00EB1728"/>
    <w:rsid w:val="00EB18DF"/>
    <w:rsid w:val="00EB1D64"/>
    <w:rsid w:val="00EB1D97"/>
    <w:rsid w:val="00EB1E80"/>
    <w:rsid w:val="00EB1EE3"/>
    <w:rsid w:val="00EB1F80"/>
    <w:rsid w:val="00EB1FE2"/>
    <w:rsid w:val="00EB201B"/>
    <w:rsid w:val="00EB2051"/>
    <w:rsid w:val="00EB2254"/>
    <w:rsid w:val="00EB236E"/>
    <w:rsid w:val="00EB24F7"/>
    <w:rsid w:val="00EB25BA"/>
    <w:rsid w:val="00EB2610"/>
    <w:rsid w:val="00EB26A1"/>
    <w:rsid w:val="00EB26BF"/>
    <w:rsid w:val="00EB26D4"/>
    <w:rsid w:val="00EB27AE"/>
    <w:rsid w:val="00EB27D8"/>
    <w:rsid w:val="00EB2A0D"/>
    <w:rsid w:val="00EB2A13"/>
    <w:rsid w:val="00EB2BEC"/>
    <w:rsid w:val="00EB2CE2"/>
    <w:rsid w:val="00EB2E96"/>
    <w:rsid w:val="00EB2F72"/>
    <w:rsid w:val="00EB2FD8"/>
    <w:rsid w:val="00EB3039"/>
    <w:rsid w:val="00EB319E"/>
    <w:rsid w:val="00EB3384"/>
    <w:rsid w:val="00EB33F2"/>
    <w:rsid w:val="00EB3441"/>
    <w:rsid w:val="00EB34E8"/>
    <w:rsid w:val="00EB3518"/>
    <w:rsid w:val="00EB35BF"/>
    <w:rsid w:val="00EB35D1"/>
    <w:rsid w:val="00EB3618"/>
    <w:rsid w:val="00EB3666"/>
    <w:rsid w:val="00EB374F"/>
    <w:rsid w:val="00EB380E"/>
    <w:rsid w:val="00EB3B70"/>
    <w:rsid w:val="00EB3C1B"/>
    <w:rsid w:val="00EB3CB3"/>
    <w:rsid w:val="00EB3DED"/>
    <w:rsid w:val="00EB3FCC"/>
    <w:rsid w:val="00EB4059"/>
    <w:rsid w:val="00EB409E"/>
    <w:rsid w:val="00EB4245"/>
    <w:rsid w:val="00EB44DE"/>
    <w:rsid w:val="00EB4503"/>
    <w:rsid w:val="00EB45C9"/>
    <w:rsid w:val="00EB46FF"/>
    <w:rsid w:val="00EB47F5"/>
    <w:rsid w:val="00EB4909"/>
    <w:rsid w:val="00EB4952"/>
    <w:rsid w:val="00EB4974"/>
    <w:rsid w:val="00EB4E46"/>
    <w:rsid w:val="00EB4F7F"/>
    <w:rsid w:val="00EB50C1"/>
    <w:rsid w:val="00EB52E5"/>
    <w:rsid w:val="00EB52F2"/>
    <w:rsid w:val="00EB5321"/>
    <w:rsid w:val="00EB55F5"/>
    <w:rsid w:val="00EB5838"/>
    <w:rsid w:val="00EB5859"/>
    <w:rsid w:val="00EB588D"/>
    <w:rsid w:val="00EB58C4"/>
    <w:rsid w:val="00EB5998"/>
    <w:rsid w:val="00EB5F91"/>
    <w:rsid w:val="00EB607B"/>
    <w:rsid w:val="00EB62AA"/>
    <w:rsid w:val="00EB62C1"/>
    <w:rsid w:val="00EB62CA"/>
    <w:rsid w:val="00EB6543"/>
    <w:rsid w:val="00EB664C"/>
    <w:rsid w:val="00EB67A3"/>
    <w:rsid w:val="00EB67B4"/>
    <w:rsid w:val="00EB67F5"/>
    <w:rsid w:val="00EB6925"/>
    <w:rsid w:val="00EB694F"/>
    <w:rsid w:val="00EB6C97"/>
    <w:rsid w:val="00EB6E16"/>
    <w:rsid w:val="00EB6E24"/>
    <w:rsid w:val="00EB6E41"/>
    <w:rsid w:val="00EB6F3C"/>
    <w:rsid w:val="00EB703D"/>
    <w:rsid w:val="00EB710D"/>
    <w:rsid w:val="00EB7529"/>
    <w:rsid w:val="00EB7533"/>
    <w:rsid w:val="00EB7706"/>
    <w:rsid w:val="00EB78A1"/>
    <w:rsid w:val="00EB7A43"/>
    <w:rsid w:val="00EB7AAD"/>
    <w:rsid w:val="00EB7B03"/>
    <w:rsid w:val="00EB7B4B"/>
    <w:rsid w:val="00EB7CDD"/>
    <w:rsid w:val="00EB7E16"/>
    <w:rsid w:val="00EB7E85"/>
    <w:rsid w:val="00EB7EA2"/>
    <w:rsid w:val="00EB7EF2"/>
    <w:rsid w:val="00EB7F04"/>
    <w:rsid w:val="00EC036A"/>
    <w:rsid w:val="00EC03EA"/>
    <w:rsid w:val="00EC0433"/>
    <w:rsid w:val="00EC0693"/>
    <w:rsid w:val="00EC070E"/>
    <w:rsid w:val="00EC07EB"/>
    <w:rsid w:val="00EC0815"/>
    <w:rsid w:val="00EC0826"/>
    <w:rsid w:val="00EC0849"/>
    <w:rsid w:val="00EC091D"/>
    <w:rsid w:val="00EC09CD"/>
    <w:rsid w:val="00EC0A2F"/>
    <w:rsid w:val="00EC0ABB"/>
    <w:rsid w:val="00EC0ADC"/>
    <w:rsid w:val="00EC0AE4"/>
    <w:rsid w:val="00EC0C08"/>
    <w:rsid w:val="00EC0CC8"/>
    <w:rsid w:val="00EC0E71"/>
    <w:rsid w:val="00EC0E92"/>
    <w:rsid w:val="00EC1004"/>
    <w:rsid w:val="00EC1316"/>
    <w:rsid w:val="00EC16C0"/>
    <w:rsid w:val="00EC16CE"/>
    <w:rsid w:val="00EC16FE"/>
    <w:rsid w:val="00EC1861"/>
    <w:rsid w:val="00EC1AE9"/>
    <w:rsid w:val="00EC1C63"/>
    <w:rsid w:val="00EC1DCA"/>
    <w:rsid w:val="00EC1F58"/>
    <w:rsid w:val="00EC202A"/>
    <w:rsid w:val="00EC205D"/>
    <w:rsid w:val="00EC20F8"/>
    <w:rsid w:val="00EC2129"/>
    <w:rsid w:val="00EC2174"/>
    <w:rsid w:val="00EC232C"/>
    <w:rsid w:val="00EC237F"/>
    <w:rsid w:val="00EC2413"/>
    <w:rsid w:val="00EC247B"/>
    <w:rsid w:val="00EC253B"/>
    <w:rsid w:val="00EC2542"/>
    <w:rsid w:val="00EC27A3"/>
    <w:rsid w:val="00EC2841"/>
    <w:rsid w:val="00EC2B12"/>
    <w:rsid w:val="00EC2E44"/>
    <w:rsid w:val="00EC2EF8"/>
    <w:rsid w:val="00EC2F7E"/>
    <w:rsid w:val="00EC301D"/>
    <w:rsid w:val="00EC30AA"/>
    <w:rsid w:val="00EC30CC"/>
    <w:rsid w:val="00EC33AC"/>
    <w:rsid w:val="00EC3503"/>
    <w:rsid w:val="00EC372F"/>
    <w:rsid w:val="00EC38B9"/>
    <w:rsid w:val="00EC3E81"/>
    <w:rsid w:val="00EC3FAE"/>
    <w:rsid w:val="00EC4151"/>
    <w:rsid w:val="00EC4188"/>
    <w:rsid w:val="00EC41FF"/>
    <w:rsid w:val="00EC42D7"/>
    <w:rsid w:val="00EC432F"/>
    <w:rsid w:val="00EC43BD"/>
    <w:rsid w:val="00EC441C"/>
    <w:rsid w:val="00EC4588"/>
    <w:rsid w:val="00EC4694"/>
    <w:rsid w:val="00EC48E9"/>
    <w:rsid w:val="00EC493A"/>
    <w:rsid w:val="00EC495E"/>
    <w:rsid w:val="00EC498F"/>
    <w:rsid w:val="00EC49A5"/>
    <w:rsid w:val="00EC4B4B"/>
    <w:rsid w:val="00EC4D75"/>
    <w:rsid w:val="00EC4DA5"/>
    <w:rsid w:val="00EC4DD1"/>
    <w:rsid w:val="00EC4EDB"/>
    <w:rsid w:val="00EC4F12"/>
    <w:rsid w:val="00EC4F6C"/>
    <w:rsid w:val="00EC53A7"/>
    <w:rsid w:val="00EC53B4"/>
    <w:rsid w:val="00EC54D8"/>
    <w:rsid w:val="00EC551B"/>
    <w:rsid w:val="00EC56F5"/>
    <w:rsid w:val="00EC5923"/>
    <w:rsid w:val="00EC5B63"/>
    <w:rsid w:val="00EC5C24"/>
    <w:rsid w:val="00EC5CBF"/>
    <w:rsid w:val="00EC5D19"/>
    <w:rsid w:val="00EC5EB4"/>
    <w:rsid w:val="00EC616B"/>
    <w:rsid w:val="00EC616C"/>
    <w:rsid w:val="00EC6235"/>
    <w:rsid w:val="00EC636E"/>
    <w:rsid w:val="00EC639B"/>
    <w:rsid w:val="00EC63FB"/>
    <w:rsid w:val="00EC6444"/>
    <w:rsid w:val="00EC653D"/>
    <w:rsid w:val="00EC65F1"/>
    <w:rsid w:val="00EC66A5"/>
    <w:rsid w:val="00EC6AAF"/>
    <w:rsid w:val="00EC6B8C"/>
    <w:rsid w:val="00EC7328"/>
    <w:rsid w:val="00EC7359"/>
    <w:rsid w:val="00EC747D"/>
    <w:rsid w:val="00EC77F8"/>
    <w:rsid w:val="00EC7894"/>
    <w:rsid w:val="00EC7954"/>
    <w:rsid w:val="00EC7AF4"/>
    <w:rsid w:val="00EC7C04"/>
    <w:rsid w:val="00EC7C6F"/>
    <w:rsid w:val="00EC7F0A"/>
    <w:rsid w:val="00ED0117"/>
    <w:rsid w:val="00ED0874"/>
    <w:rsid w:val="00ED0948"/>
    <w:rsid w:val="00ED09E7"/>
    <w:rsid w:val="00ED0A00"/>
    <w:rsid w:val="00ED0B3C"/>
    <w:rsid w:val="00ED0BE2"/>
    <w:rsid w:val="00ED0CC6"/>
    <w:rsid w:val="00ED0DCF"/>
    <w:rsid w:val="00ED0DEC"/>
    <w:rsid w:val="00ED0EE0"/>
    <w:rsid w:val="00ED111A"/>
    <w:rsid w:val="00ED1127"/>
    <w:rsid w:val="00ED11E3"/>
    <w:rsid w:val="00ED1252"/>
    <w:rsid w:val="00ED1380"/>
    <w:rsid w:val="00ED13C5"/>
    <w:rsid w:val="00ED1520"/>
    <w:rsid w:val="00ED15F7"/>
    <w:rsid w:val="00ED163D"/>
    <w:rsid w:val="00ED1889"/>
    <w:rsid w:val="00ED1B39"/>
    <w:rsid w:val="00ED1DF3"/>
    <w:rsid w:val="00ED1EC6"/>
    <w:rsid w:val="00ED21CC"/>
    <w:rsid w:val="00ED2507"/>
    <w:rsid w:val="00ED2741"/>
    <w:rsid w:val="00ED289A"/>
    <w:rsid w:val="00ED28A5"/>
    <w:rsid w:val="00ED295F"/>
    <w:rsid w:val="00ED2AAA"/>
    <w:rsid w:val="00ED2AB5"/>
    <w:rsid w:val="00ED2BCA"/>
    <w:rsid w:val="00ED2CEF"/>
    <w:rsid w:val="00ED2D78"/>
    <w:rsid w:val="00ED2DA8"/>
    <w:rsid w:val="00ED2DBF"/>
    <w:rsid w:val="00ED2EE9"/>
    <w:rsid w:val="00ED2EF3"/>
    <w:rsid w:val="00ED2F2B"/>
    <w:rsid w:val="00ED306E"/>
    <w:rsid w:val="00ED3189"/>
    <w:rsid w:val="00ED3289"/>
    <w:rsid w:val="00ED3326"/>
    <w:rsid w:val="00ED3381"/>
    <w:rsid w:val="00ED33EB"/>
    <w:rsid w:val="00ED3447"/>
    <w:rsid w:val="00ED34E6"/>
    <w:rsid w:val="00ED3581"/>
    <w:rsid w:val="00ED3820"/>
    <w:rsid w:val="00ED390E"/>
    <w:rsid w:val="00ED3C7F"/>
    <w:rsid w:val="00ED3CEB"/>
    <w:rsid w:val="00ED3D79"/>
    <w:rsid w:val="00ED3F7D"/>
    <w:rsid w:val="00ED4127"/>
    <w:rsid w:val="00ED4129"/>
    <w:rsid w:val="00ED4149"/>
    <w:rsid w:val="00ED421F"/>
    <w:rsid w:val="00ED440E"/>
    <w:rsid w:val="00ED442E"/>
    <w:rsid w:val="00ED45E4"/>
    <w:rsid w:val="00ED45E8"/>
    <w:rsid w:val="00ED462C"/>
    <w:rsid w:val="00ED46DC"/>
    <w:rsid w:val="00ED47A4"/>
    <w:rsid w:val="00ED48E3"/>
    <w:rsid w:val="00ED4A25"/>
    <w:rsid w:val="00ED4AC7"/>
    <w:rsid w:val="00ED4B59"/>
    <w:rsid w:val="00ED4BEB"/>
    <w:rsid w:val="00ED4CE6"/>
    <w:rsid w:val="00ED4E3B"/>
    <w:rsid w:val="00ED4F1D"/>
    <w:rsid w:val="00ED5018"/>
    <w:rsid w:val="00ED52DF"/>
    <w:rsid w:val="00ED52FE"/>
    <w:rsid w:val="00ED53D2"/>
    <w:rsid w:val="00ED557A"/>
    <w:rsid w:val="00ED55DA"/>
    <w:rsid w:val="00ED56FE"/>
    <w:rsid w:val="00ED58B0"/>
    <w:rsid w:val="00ED58B9"/>
    <w:rsid w:val="00ED59F8"/>
    <w:rsid w:val="00ED5D7F"/>
    <w:rsid w:val="00ED5DE8"/>
    <w:rsid w:val="00ED61D4"/>
    <w:rsid w:val="00ED63EE"/>
    <w:rsid w:val="00ED687B"/>
    <w:rsid w:val="00ED689B"/>
    <w:rsid w:val="00ED68AA"/>
    <w:rsid w:val="00ED6972"/>
    <w:rsid w:val="00ED6A19"/>
    <w:rsid w:val="00ED6BF5"/>
    <w:rsid w:val="00ED6D0D"/>
    <w:rsid w:val="00ED70B6"/>
    <w:rsid w:val="00ED717E"/>
    <w:rsid w:val="00ED71D3"/>
    <w:rsid w:val="00ED71E1"/>
    <w:rsid w:val="00ED71E5"/>
    <w:rsid w:val="00ED71E8"/>
    <w:rsid w:val="00ED73A5"/>
    <w:rsid w:val="00ED7459"/>
    <w:rsid w:val="00ED75BB"/>
    <w:rsid w:val="00ED7712"/>
    <w:rsid w:val="00ED77AE"/>
    <w:rsid w:val="00ED77B8"/>
    <w:rsid w:val="00ED7845"/>
    <w:rsid w:val="00ED78AD"/>
    <w:rsid w:val="00ED78D6"/>
    <w:rsid w:val="00ED7B04"/>
    <w:rsid w:val="00ED7B38"/>
    <w:rsid w:val="00ED7B7C"/>
    <w:rsid w:val="00ED7B7F"/>
    <w:rsid w:val="00ED7C18"/>
    <w:rsid w:val="00ED7CD1"/>
    <w:rsid w:val="00ED7E1B"/>
    <w:rsid w:val="00EE01AD"/>
    <w:rsid w:val="00EE04F8"/>
    <w:rsid w:val="00EE054A"/>
    <w:rsid w:val="00EE0866"/>
    <w:rsid w:val="00EE0A66"/>
    <w:rsid w:val="00EE0B4D"/>
    <w:rsid w:val="00EE0C07"/>
    <w:rsid w:val="00EE0E16"/>
    <w:rsid w:val="00EE1097"/>
    <w:rsid w:val="00EE13A9"/>
    <w:rsid w:val="00EE13BB"/>
    <w:rsid w:val="00EE15D9"/>
    <w:rsid w:val="00EE15EC"/>
    <w:rsid w:val="00EE1690"/>
    <w:rsid w:val="00EE1A35"/>
    <w:rsid w:val="00EE1A53"/>
    <w:rsid w:val="00EE1A6D"/>
    <w:rsid w:val="00EE1B7A"/>
    <w:rsid w:val="00EE1BC9"/>
    <w:rsid w:val="00EE1BFD"/>
    <w:rsid w:val="00EE1D19"/>
    <w:rsid w:val="00EE1D1B"/>
    <w:rsid w:val="00EE1DA1"/>
    <w:rsid w:val="00EE1E34"/>
    <w:rsid w:val="00EE1EA7"/>
    <w:rsid w:val="00EE2060"/>
    <w:rsid w:val="00EE2203"/>
    <w:rsid w:val="00EE22B4"/>
    <w:rsid w:val="00EE22DB"/>
    <w:rsid w:val="00EE2393"/>
    <w:rsid w:val="00EE24B0"/>
    <w:rsid w:val="00EE335A"/>
    <w:rsid w:val="00EE33BE"/>
    <w:rsid w:val="00EE35A5"/>
    <w:rsid w:val="00EE37A0"/>
    <w:rsid w:val="00EE37E1"/>
    <w:rsid w:val="00EE3834"/>
    <w:rsid w:val="00EE388B"/>
    <w:rsid w:val="00EE3B9B"/>
    <w:rsid w:val="00EE3C58"/>
    <w:rsid w:val="00EE3C7C"/>
    <w:rsid w:val="00EE3C8B"/>
    <w:rsid w:val="00EE3DA7"/>
    <w:rsid w:val="00EE3DFB"/>
    <w:rsid w:val="00EE4090"/>
    <w:rsid w:val="00EE40FB"/>
    <w:rsid w:val="00EE416D"/>
    <w:rsid w:val="00EE4265"/>
    <w:rsid w:val="00EE42A6"/>
    <w:rsid w:val="00EE44D2"/>
    <w:rsid w:val="00EE4822"/>
    <w:rsid w:val="00EE48F6"/>
    <w:rsid w:val="00EE4904"/>
    <w:rsid w:val="00EE4986"/>
    <w:rsid w:val="00EE4AC1"/>
    <w:rsid w:val="00EE4B3B"/>
    <w:rsid w:val="00EE4B64"/>
    <w:rsid w:val="00EE4CDC"/>
    <w:rsid w:val="00EE4DFF"/>
    <w:rsid w:val="00EE4F29"/>
    <w:rsid w:val="00EE4FE4"/>
    <w:rsid w:val="00EE5019"/>
    <w:rsid w:val="00EE52DA"/>
    <w:rsid w:val="00EE531A"/>
    <w:rsid w:val="00EE5345"/>
    <w:rsid w:val="00EE5749"/>
    <w:rsid w:val="00EE5910"/>
    <w:rsid w:val="00EE592F"/>
    <w:rsid w:val="00EE5953"/>
    <w:rsid w:val="00EE5A94"/>
    <w:rsid w:val="00EE5B75"/>
    <w:rsid w:val="00EE5C4F"/>
    <w:rsid w:val="00EE5D8F"/>
    <w:rsid w:val="00EE624F"/>
    <w:rsid w:val="00EE62D9"/>
    <w:rsid w:val="00EE63DF"/>
    <w:rsid w:val="00EE63FE"/>
    <w:rsid w:val="00EE646B"/>
    <w:rsid w:val="00EE6579"/>
    <w:rsid w:val="00EE66BD"/>
    <w:rsid w:val="00EE69C5"/>
    <w:rsid w:val="00EE6BAA"/>
    <w:rsid w:val="00EE6BD7"/>
    <w:rsid w:val="00EE6C7E"/>
    <w:rsid w:val="00EE6D62"/>
    <w:rsid w:val="00EE6E3E"/>
    <w:rsid w:val="00EE701C"/>
    <w:rsid w:val="00EE7367"/>
    <w:rsid w:val="00EE7781"/>
    <w:rsid w:val="00EE7988"/>
    <w:rsid w:val="00EE7BC0"/>
    <w:rsid w:val="00EE7DAC"/>
    <w:rsid w:val="00EF016B"/>
    <w:rsid w:val="00EF050E"/>
    <w:rsid w:val="00EF054D"/>
    <w:rsid w:val="00EF08C6"/>
    <w:rsid w:val="00EF0969"/>
    <w:rsid w:val="00EF0AA4"/>
    <w:rsid w:val="00EF0ACB"/>
    <w:rsid w:val="00EF0CFA"/>
    <w:rsid w:val="00EF0D73"/>
    <w:rsid w:val="00EF0D77"/>
    <w:rsid w:val="00EF0DB1"/>
    <w:rsid w:val="00EF0DB9"/>
    <w:rsid w:val="00EF0F51"/>
    <w:rsid w:val="00EF0FAA"/>
    <w:rsid w:val="00EF1108"/>
    <w:rsid w:val="00EF111F"/>
    <w:rsid w:val="00EF119D"/>
    <w:rsid w:val="00EF11D4"/>
    <w:rsid w:val="00EF12B7"/>
    <w:rsid w:val="00EF1390"/>
    <w:rsid w:val="00EF151F"/>
    <w:rsid w:val="00EF163C"/>
    <w:rsid w:val="00EF1656"/>
    <w:rsid w:val="00EF16C5"/>
    <w:rsid w:val="00EF172D"/>
    <w:rsid w:val="00EF19F2"/>
    <w:rsid w:val="00EF19FA"/>
    <w:rsid w:val="00EF1A8A"/>
    <w:rsid w:val="00EF1AD8"/>
    <w:rsid w:val="00EF1C79"/>
    <w:rsid w:val="00EF1EFA"/>
    <w:rsid w:val="00EF1FAC"/>
    <w:rsid w:val="00EF1FF8"/>
    <w:rsid w:val="00EF2855"/>
    <w:rsid w:val="00EF2EB3"/>
    <w:rsid w:val="00EF3244"/>
    <w:rsid w:val="00EF3492"/>
    <w:rsid w:val="00EF353E"/>
    <w:rsid w:val="00EF3686"/>
    <w:rsid w:val="00EF37A8"/>
    <w:rsid w:val="00EF381B"/>
    <w:rsid w:val="00EF3898"/>
    <w:rsid w:val="00EF391E"/>
    <w:rsid w:val="00EF394C"/>
    <w:rsid w:val="00EF39AE"/>
    <w:rsid w:val="00EF39C5"/>
    <w:rsid w:val="00EF3C3E"/>
    <w:rsid w:val="00EF3CB7"/>
    <w:rsid w:val="00EF3CCE"/>
    <w:rsid w:val="00EF3D78"/>
    <w:rsid w:val="00EF3D92"/>
    <w:rsid w:val="00EF3E91"/>
    <w:rsid w:val="00EF3F3B"/>
    <w:rsid w:val="00EF40CF"/>
    <w:rsid w:val="00EF41A4"/>
    <w:rsid w:val="00EF41CA"/>
    <w:rsid w:val="00EF42A3"/>
    <w:rsid w:val="00EF4399"/>
    <w:rsid w:val="00EF43D5"/>
    <w:rsid w:val="00EF448C"/>
    <w:rsid w:val="00EF4533"/>
    <w:rsid w:val="00EF4693"/>
    <w:rsid w:val="00EF470D"/>
    <w:rsid w:val="00EF48A5"/>
    <w:rsid w:val="00EF4993"/>
    <w:rsid w:val="00EF49F8"/>
    <w:rsid w:val="00EF4BF2"/>
    <w:rsid w:val="00EF4C0F"/>
    <w:rsid w:val="00EF4C22"/>
    <w:rsid w:val="00EF4D5F"/>
    <w:rsid w:val="00EF4D64"/>
    <w:rsid w:val="00EF4E9A"/>
    <w:rsid w:val="00EF4F8A"/>
    <w:rsid w:val="00EF51D2"/>
    <w:rsid w:val="00EF528A"/>
    <w:rsid w:val="00EF53A9"/>
    <w:rsid w:val="00EF54AD"/>
    <w:rsid w:val="00EF54F7"/>
    <w:rsid w:val="00EF551B"/>
    <w:rsid w:val="00EF55F9"/>
    <w:rsid w:val="00EF58A4"/>
    <w:rsid w:val="00EF58BC"/>
    <w:rsid w:val="00EF5967"/>
    <w:rsid w:val="00EF5AC9"/>
    <w:rsid w:val="00EF5B32"/>
    <w:rsid w:val="00EF5C7B"/>
    <w:rsid w:val="00EF5E42"/>
    <w:rsid w:val="00EF5E99"/>
    <w:rsid w:val="00EF5F1E"/>
    <w:rsid w:val="00EF625C"/>
    <w:rsid w:val="00EF6311"/>
    <w:rsid w:val="00EF6456"/>
    <w:rsid w:val="00EF64F5"/>
    <w:rsid w:val="00EF657F"/>
    <w:rsid w:val="00EF65B9"/>
    <w:rsid w:val="00EF6998"/>
    <w:rsid w:val="00EF6BD5"/>
    <w:rsid w:val="00EF6BE1"/>
    <w:rsid w:val="00EF6EED"/>
    <w:rsid w:val="00EF6EF1"/>
    <w:rsid w:val="00EF6EF5"/>
    <w:rsid w:val="00EF6F01"/>
    <w:rsid w:val="00EF701E"/>
    <w:rsid w:val="00EF708F"/>
    <w:rsid w:val="00EF70B1"/>
    <w:rsid w:val="00EF7217"/>
    <w:rsid w:val="00EF7287"/>
    <w:rsid w:val="00EF7323"/>
    <w:rsid w:val="00EF747D"/>
    <w:rsid w:val="00EF758C"/>
    <w:rsid w:val="00EF7622"/>
    <w:rsid w:val="00EF76F0"/>
    <w:rsid w:val="00EF78BE"/>
    <w:rsid w:val="00EF78EE"/>
    <w:rsid w:val="00EF79F9"/>
    <w:rsid w:val="00EF7AA9"/>
    <w:rsid w:val="00EF7B14"/>
    <w:rsid w:val="00EF7BB3"/>
    <w:rsid w:val="00EF7BF8"/>
    <w:rsid w:val="00EF7C36"/>
    <w:rsid w:val="00F00074"/>
    <w:rsid w:val="00F001E5"/>
    <w:rsid w:val="00F00572"/>
    <w:rsid w:val="00F007F0"/>
    <w:rsid w:val="00F00884"/>
    <w:rsid w:val="00F00912"/>
    <w:rsid w:val="00F00A89"/>
    <w:rsid w:val="00F00D69"/>
    <w:rsid w:val="00F00D8E"/>
    <w:rsid w:val="00F00DCB"/>
    <w:rsid w:val="00F00EFC"/>
    <w:rsid w:val="00F00FA7"/>
    <w:rsid w:val="00F01005"/>
    <w:rsid w:val="00F011A4"/>
    <w:rsid w:val="00F011E1"/>
    <w:rsid w:val="00F0145C"/>
    <w:rsid w:val="00F015B6"/>
    <w:rsid w:val="00F0160E"/>
    <w:rsid w:val="00F01626"/>
    <w:rsid w:val="00F01664"/>
    <w:rsid w:val="00F017E6"/>
    <w:rsid w:val="00F01891"/>
    <w:rsid w:val="00F01959"/>
    <w:rsid w:val="00F01AA5"/>
    <w:rsid w:val="00F01CC5"/>
    <w:rsid w:val="00F02001"/>
    <w:rsid w:val="00F020B2"/>
    <w:rsid w:val="00F02141"/>
    <w:rsid w:val="00F02316"/>
    <w:rsid w:val="00F0233A"/>
    <w:rsid w:val="00F023D0"/>
    <w:rsid w:val="00F02578"/>
    <w:rsid w:val="00F025A6"/>
    <w:rsid w:val="00F0268D"/>
    <w:rsid w:val="00F02894"/>
    <w:rsid w:val="00F028F0"/>
    <w:rsid w:val="00F02C84"/>
    <w:rsid w:val="00F02D32"/>
    <w:rsid w:val="00F02DAE"/>
    <w:rsid w:val="00F02E55"/>
    <w:rsid w:val="00F02EE1"/>
    <w:rsid w:val="00F030C6"/>
    <w:rsid w:val="00F03158"/>
    <w:rsid w:val="00F03424"/>
    <w:rsid w:val="00F035C9"/>
    <w:rsid w:val="00F03614"/>
    <w:rsid w:val="00F0371F"/>
    <w:rsid w:val="00F03871"/>
    <w:rsid w:val="00F039FF"/>
    <w:rsid w:val="00F03A23"/>
    <w:rsid w:val="00F03BA1"/>
    <w:rsid w:val="00F0413F"/>
    <w:rsid w:val="00F0429C"/>
    <w:rsid w:val="00F042E4"/>
    <w:rsid w:val="00F0434A"/>
    <w:rsid w:val="00F043B2"/>
    <w:rsid w:val="00F04570"/>
    <w:rsid w:val="00F0463C"/>
    <w:rsid w:val="00F0466F"/>
    <w:rsid w:val="00F0475D"/>
    <w:rsid w:val="00F0478F"/>
    <w:rsid w:val="00F047E5"/>
    <w:rsid w:val="00F0487F"/>
    <w:rsid w:val="00F04893"/>
    <w:rsid w:val="00F048E3"/>
    <w:rsid w:val="00F04A05"/>
    <w:rsid w:val="00F04A44"/>
    <w:rsid w:val="00F04A65"/>
    <w:rsid w:val="00F04C67"/>
    <w:rsid w:val="00F04CCD"/>
    <w:rsid w:val="00F04E64"/>
    <w:rsid w:val="00F04FFB"/>
    <w:rsid w:val="00F050DE"/>
    <w:rsid w:val="00F05306"/>
    <w:rsid w:val="00F054B4"/>
    <w:rsid w:val="00F054C1"/>
    <w:rsid w:val="00F0555E"/>
    <w:rsid w:val="00F055D6"/>
    <w:rsid w:val="00F055E5"/>
    <w:rsid w:val="00F0560C"/>
    <w:rsid w:val="00F05638"/>
    <w:rsid w:val="00F05683"/>
    <w:rsid w:val="00F056BF"/>
    <w:rsid w:val="00F05811"/>
    <w:rsid w:val="00F058CC"/>
    <w:rsid w:val="00F0596D"/>
    <w:rsid w:val="00F059A1"/>
    <w:rsid w:val="00F05BEF"/>
    <w:rsid w:val="00F05C85"/>
    <w:rsid w:val="00F05EC3"/>
    <w:rsid w:val="00F05F18"/>
    <w:rsid w:val="00F06064"/>
    <w:rsid w:val="00F0608A"/>
    <w:rsid w:val="00F061D3"/>
    <w:rsid w:val="00F06271"/>
    <w:rsid w:val="00F063C2"/>
    <w:rsid w:val="00F06585"/>
    <w:rsid w:val="00F06873"/>
    <w:rsid w:val="00F06C54"/>
    <w:rsid w:val="00F06CBC"/>
    <w:rsid w:val="00F06D5B"/>
    <w:rsid w:val="00F06E97"/>
    <w:rsid w:val="00F06FE5"/>
    <w:rsid w:val="00F0709B"/>
    <w:rsid w:val="00F070D8"/>
    <w:rsid w:val="00F0722E"/>
    <w:rsid w:val="00F072CF"/>
    <w:rsid w:val="00F07371"/>
    <w:rsid w:val="00F073A9"/>
    <w:rsid w:val="00F073BE"/>
    <w:rsid w:val="00F07493"/>
    <w:rsid w:val="00F075D9"/>
    <w:rsid w:val="00F07926"/>
    <w:rsid w:val="00F07EBD"/>
    <w:rsid w:val="00F07F3E"/>
    <w:rsid w:val="00F07FD2"/>
    <w:rsid w:val="00F10261"/>
    <w:rsid w:val="00F1027D"/>
    <w:rsid w:val="00F102FC"/>
    <w:rsid w:val="00F1043A"/>
    <w:rsid w:val="00F105B5"/>
    <w:rsid w:val="00F1062D"/>
    <w:rsid w:val="00F10723"/>
    <w:rsid w:val="00F10729"/>
    <w:rsid w:val="00F10758"/>
    <w:rsid w:val="00F108A0"/>
    <w:rsid w:val="00F108C5"/>
    <w:rsid w:val="00F10A30"/>
    <w:rsid w:val="00F10B75"/>
    <w:rsid w:val="00F10B92"/>
    <w:rsid w:val="00F10CF9"/>
    <w:rsid w:val="00F10D4F"/>
    <w:rsid w:val="00F10F3A"/>
    <w:rsid w:val="00F10FF4"/>
    <w:rsid w:val="00F1104A"/>
    <w:rsid w:val="00F110C3"/>
    <w:rsid w:val="00F1132F"/>
    <w:rsid w:val="00F11346"/>
    <w:rsid w:val="00F114C2"/>
    <w:rsid w:val="00F1158C"/>
    <w:rsid w:val="00F11673"/>
    <w:rsid w:val="00F11675"/>
    <w:rsid w:val="00F1177E"/>
    <w:rsid w:val="00F11A48"/>
    <w:rsid w:val="00F11B53"/>
    <w:rsid w:val="00F11C2A"/>
    <w:rsid w:val="00F11C6F"/>
    <w:rsid w:val="00F11E3E"/>
    <w:rsid w:val="00F11EA7"/>
    <w:rsid w:val="00F11FDF"/>
    <w:rsid w:val="00F12126"/>
    <w:rsid w:val="00F12267"/>
    <w:rsid w:val="00F12433"/>
    <w:rsid w:val="00F124EE"/>
    <w:rsid w:val="00F1265B"/>
    <w:rsid w:val="00F1269A"/>
    <w:rsid w:val="00F12984"/>
    <w:rsid w:val="00F129D1"/>
    <w:rsid w:val="00F12A9E"/>
    <w:rsid w:val="00F12BB7"/>
    <w:rsid w:val="00F12CEB"/>
    <w:rsid w:val="00F12E42"/>
    <w:rsid w:val="00F12EC6"/>
    <w:rsid w:val="00F13091"/>
    <w:rsid w:val="00F130AA"/>
    <w:rsid w:val="00F1316A"/>
    <w:rsid w:val="00F1330A"/>
    <w:rsid w:val="00F134B8"/>
    <w:rsid w:val="00F1353F"/>
    <w:rsid w:val="00F136E8"/>
    <w:rsid w:val="00F13730"/>
    <w:rsid w:val="00F13A70"/>
    <w:rsid w:val="00F13ABF"/>
    <w:rsid w:val="00F13AFF"/>
    <w:rsid w:val="00F13C63"/>
    <w:rsid w:val="00F13E4F"/>
    <w:rsid w:val="00F13E50"/>
    <w:rsid w:val="00F13F4A"/>
    <w:rsid w:val="00F14182"/>
    <w:rsid w:val="00F142EC"/>
    <w:rsid w:val="00F1432A"/>
    <w:rsid w:val="00F143B5"/>
    <w:rsid w:val="00F1448B"/>
    <w:rsid w:val="00F144C3"/>
    <w:rsid w:val="00F146FB"/>
    <w:rsid w:val="00F14734"/>
    <w:rsid w:val="00F147C8"/>
    <w:rsid w:val="00F147D1"/>
    <w:rsid w:val="00F14817"/>
    <w:rsid w:val="00F1496D"/>
    <w:rsid w:val="00F14BDE"/>
    <w:rsid w:val="00F14CC0"/>
    <w:rsid w:val="00F14D17"/>
    <w:rsid w:val="00F1501D"/>
    <w:rsid w:val="00F15020"/>
    <w:rsid w:val="00F150C2"/>
    <w:rsid w:val="00F150F4"/>
    <w:rsid w:val="00F15162"/>
    <w:rsid w:val="00F15307"/>
    <w:rsid w:val="00F1533E"/>
    <w:rsid w:val="00F15355"/>
    <w:rsid w:val="00F15410"/>
    <w:rsid w:val="00F15B0E"/>
    <w:rsid w:val="00F15B83"/>
    <w:rsid w:val="00F15C9F"/>
    <w:rsid w:val="00F15EB8"/>
    <w:rsid w:val="00F15F7B"/>
    <w:rsid w:val="00F15FE7"/>
    <w:rsid w:val="00F160D4"/>
    <w:rsid w:val="00F16128"/>
    <w:rsid w:val="00F1612C"/>
    <w:rsid w:val="00F161F8"/>
    <w:rsid w:val="00F16245"/>
    <w:rsid w:val="00F16253"/>
    <w:rsid w:val="00F162F2"/>
    <w:rsid w:val="00F163A5"/>
    <w:rsid w:val="00F164FF"/>
    <w:rsid w:val="00F16538"/>
    <w:rsid w:val="00F165B5"/>
    <w:rsid w:val="00F168C2"/>
    <w:rsid w:val="00F16A15"/>
    <w:rsid w:val="00F16A8B"/>
    <w:rsid w:val="00F16ABA"/>
    <w:rsid w:val="00F16CEF"/>
    <w:rsid w:val="00F16DAE"/>
    <w:rsid w:val="00F16E83"/>
    <w:rsid w:val="00F16EA6"/>
    <w:rsid w:val="00F1708E"/>
    <w:rsid w:val="00F17516"/>
    <w:rsid w:val="00F17604"/>
    <w:rsid w:val="00F17812"/>
    <w:rsid w:val="00F17894"/>
    <w:rsid w:val="00F178F6"/>
    <w:rsid w:val="00F17B2D"/>
    <w:rsid w:val="00F17C7C"/>
    <w:rsid w:val="00F2009A"/>
    <w:rsid w:val="00F20212"/>
    <w:rsid w:val="00F202B9"/>
    <w:rsid w:val="00F20469"/>
    <w:rsid w:val="00F205F2"/>
    <w:rsid w:val="00F20660"/>
    <w:rsid w:val="00F206E4"/>
    <w:rsid w:val="00F2097A"/>
    <w:rsid w:val="00F209F6"/>
    <w:rsid w:val="00F20E82"/>
    <w:rsid w:val="00F20F77"/>
    <w:rsid w:val="00F210D6"/>
    <w:rsid w:val="00F21141"/>
    <w:rsid w:val="00F2119C"/>
    <w:rsid w:val="00F211D8"/>
    <w:rsid w:val="00F21228"/>
    <w:rsid w:val="00F212FF"/>
    <w:rsid w:val="00F213EF"/>
    <w:rsid w:val="00F2148A"/>
    <w:rsid w:val="00F21747"/>
    <w:rsid w:val="00F217EC"/>
    <w:rsid w:val="00F21914"/>
    <w:rsid w:val="00F21A35"/>
    <w:rsid w:val="00F21ACB"/>
    <w:rsid w:val="00F21B28"/>
    <w:rsid w:val="00F21B70"/>
    <w:rsid w:val="00F21FED"/>
    <w:rsid w:val="00F220EA"/>
    <w:rsid w:val="00F22125"/>
    <w:rsid w:val="00F22228"/>
    <w:rsid w:val="00F2239D"/>
    <w:rsid w:val="00F22413"/>
    <w:rsid w:val="00F224A9"/>
    <w:rsid w:val="00F224B8"/>
    <w:rsid w:val="00F22556"/>
    <w:rsid w:val="00F2255D"/>
    <w:rsid w:val="00F22776"/>
    <w:rsid w:val="00F2299C"/>
    <w:rsid w:val="00F229A8"/>
    <w:rsid w:val="00F22C93"/>
    <w:rsid w:val="00F22CCD"/>
    <w:rsid w:val="00F23179"/>
    <w:rsid w:val="00F2319F"/>
    <w:rsid w:val="00F2329E"/>
    <w:rsid w:val="00F23353"/>
    <w:rsid w:val="00F23380"/>
    <w:rsid w:val="00F233DB"/>
    <w:rsid w:val="00F2388A"/>
    <w:rsid w:val="00F23D0B"/>
    <w:rsid w:val="00F23DAE"/>
    <w:rsid w:val="00F240E8"/>
    <w:rsid w:val="00F2438B"/>
    <w:rsid w:val="00F243B4"/>
    <w:rsid w:val="00F2446B"/>
    <w:rsid w:val="00F24545"/>
    <w:rsid w:val="00F2479C"/>
    <w:rsid w:val="00F2484F"/>
    <w:rsid w:val="00F248DE"/>
    <w:rsid w:val="00F24A12"/>
    <w:rsid w:val="00F24B76"/>
    <w:rsid w:val="00F24BC3"/>
    <w:rsid w:val="00F24CF5"/>
    <w:rsid w:val="00F24E2D"/>
    <w:rsid w:val="00F250B7"/>
    <w:rsid w:val="00F25353"/>
    <w:rsid w:val="00F25479"/>
    <w:rsid w:val="00F255E7"/>
    <w:rsid w:val="00F2571B"/>
    <w:rsid w:val="00F258ED"/>
    <w:rsid w:val="00F2592B"/>
    <w:rsid w:val="00F25AE3"/>
    <w:rsid w:val="00F25B4D"/>
    <w:rsid w:val="00F25BF9"/>
    <w:rsid w:val="00F25D69"/>
    <w:rsid w:val="00F26129"/>
    <w:rsid w:val="00F26142"/>
    <w:rsid w:val="00F26180"/>
    <w:rsid w:val="00F264A2"/>
    <w:rsid w:val="00F264D3"/>
    <w:rsid w:val="00F266B8"/>
    <w:rsid w:val="00F26A77"/>
    <w:rsid w:val="00F26C5C"/>
    <w:rsid w:val="00F26CF9"/>
    <w:rsid w:val="00F26EF4"/>
    <w:rsid w:val="00F26FBF"/>
    <w:rsid w:val="00F27068"/>
    <w:rsid w:val="00F27179"/>
    <w:rsid w:val="00F2731B"/>
    <w:rsid w:val="00F273FD"/>
    <w:rsid w:val="00F274DF"/>
    <w:rsid w:val="00F27766"/>
    <w:rsid w:val="00F277A7"/>
    <w:rsid w:val="00F27824"/>
    <w:rsid w:val="00F27B99"/>
    <w:rsid w:val="00F27C48"/>
    <w:rsid w:val="00F27C8E"/>
    <w:rsid w:val="00F27CAF"/>
    <w:rsid w:val="00F27CC3"/>
    <w:rsid w:val="00F27D84"/>
    <w:rsid w:val="00F27D9F"/>
    <w:rsid w:val="00F27F00"/>
    <w:rsid w:val="00F3015A"/>
    <w:rsid w:val="00F30178"/>
    <w:rsid w:val="00F30358"/>
    <w:rsid w:val="00F30531"/>
    <w:rsid w:val="00F305BE"/>
    <w:rsid w:val="00F3060D"/>
    <w:rsid w:val="00F30620"/>
    <w:rsid w:val="00F3088E"/>
    <w:rsid w:val="00F30981"/>
    <w:rsid w:val="00F30CDD"/>
    <w:rsid w:val="00F30D45"/>
    <w:rsid w:val="00F30DD9"/>
    <w:rsid w:val="00F30E40"/>
    <w:rsid w:val="00F30EBA"/>
    <w:rsid w:val="00F30F19"/>
    <w:rsid w:val="00F3110C"/>
    <w:rsid w:val="00F3111F"/>
    <w:rsid w:val="00F31199"/>
    <w:rsid w:val="00F311C3"/>
    <w:rsid w:val="00F311DE"/>
    <w:rsid w:val="00F3133C"/>
    <w:rsid w:val="00F31429"/>
    <w:rsid w:val="00F3156C"/>
    <w:rsid w:val="00F315A3"/>
    <w:rsid w:val="00F31827"/>
    <w:rsid w:val="00F3185D"/>
    <w:rsid w:val="00F31B92"/>
    <w:rsid w:val="00F31DA1"/>
    <w:rsid w:val="00F31DB0"/>
    <w:rsid w:val="00F31DB9"/>
    <w:rsid w:val="00F31E12"/>
    <w:rsid w:val="00F31FC9"/>
    <w:rsid w:val="00F32077"/>
    <w:rsid w:val="00F32210"/>
    <w:rsid w:val="00F3234A"/>
    <w:rsid w:val="00F32522"/>
    <w:rsid w:val="00F32594"/>
    <w:rsid w:val="00F325D5"/>
    <w:rsid w:val="00F327BF"/>
    <w:rsid w:val="00F328FE"/>
    <w:rsid w:val="00F3295A"/>
    <w:rsid w:val="00F329F7"/>
    <w:rsid w:val="00F32A0F"/>
    <w:rsid w:val="00F32AA2"/>
    <w:rsid w:val="00F32E8E"/>
    <w:rsid w:val="00F32EF0"/>
    <w:rsid w:val="00F32F10"/>
    <w:rsid w:val="00F32F4E"/>
    <w:rsid w:val="00F33010"/>
    <w:rsid w:val="00F33043"/>
    <w:rsid w:val="00F330C3"/>
    <w:rsid w:val="00F331CE"/>
    <w:rsid w:val="00F33238"/>
    <w:rsid w:val="00F332E5"/>
    <w:rsid w:val="00F33329"/>
    <w:rsid w:val="00F33411"/>
    <w:rsid w:val="00F33423"/>
    <w:rsid w:val="00F3346E"/>
    <w:rsid w:val="00F33502"/>
    <w:rsid w:val="00F33615"/>
    <w:rsid w:val="00F33654"/>
    <w:rsid w:val="00F336AC"/>
    <w:rsid w:val="00F336AD"/>
    <w:rsid w:val="00F336DB"/>
    <w:rsid w:val="00F33967"/>
    <w:rsid w:val="00F33988"/>
    <w:rsid w:val="00F33A82"/>
    <w:rsid w:val="00F33D3E"/>
    <w:rsid w:val="00F33DCA"/>
    <w:rsid w:val="00F33DFD"/>
    <w:rsid w:val="00F33EDD"/>
    <w:rsid w:val="00F33FEC"/>
    <w:rsid w:val="00F33FF7"/>
    <w:rsid w:val="00F3401C"/>
    <w:rsid w:val="00F3419A"/>
    <w:rsid w:val="00F343EE"/>
    <w:rsid w:val="00F345CA"/>
    <w:rsid w:val="00F348FF"/>
    <w:rsid w:val="00F34A47"/>
    <w:rsid w:val="00F34C8E"/>
    <w:rsid w:val="00F34D69"/>
    <w:rsid w:val="00F34E31"/>
    <w:rsid w:val="00F3502E"/>
    <w:rsid w:val="00F35149"/>
    <w:rsid w:val="00F351A8"/>
    <w:rsid w:val="00F351E2"/>
    <w:rsid w:val="00F351E6"/>
    <w:rsid w:val="00F35221"/>
    <w:rsid w:val="00F3527F"/>
    <w:rsid w:val="00F35577"/>
    <w:rsid w:val="00F355BF"/>
    <w:rsid w:val="00F355E3"/>
    <w:rsid w:val="00F35844"/>
    <w:rsid w:val="00F358AC"/>
    <w:rsid w:val="00F3591E"/>
    <w:rsid w:val="00F359EA"/>
    <w:rsid w:val="00F35B9F"/>
    <w:rsid w:val="00F35BAD"/>
    <w:rsid w:val="00F35C48"/>
    <w:rsid w:val="00F35C59"/>
    <w:rsid w:val="00F35D53"/>
    <w:rsid w:val="00F35E0C"/>
    <w:rsid w:val="00F35FAA"/>
    <w:rsid w:val="00F35FD6"/>
    <w:rsid w:val="00F36180"/>
    <w:rsid w:val="00F361A0"/>
    <w:rsid w:val="00F36394"/>
    <w:rsid w:val="00F363B2"/>
    <w:rsid w:val="00F363D2"/>
    <w:rsid w:val="00F363FB"/>
    <w:rsid w:val="00F3640C"/>
    <w:rsid w:val="00F364B2"/>
    <w:rsid w:val="00F369AC"/>
    <w:rsid w:val="00F36A62"/>
    <w:rsid w:val="00F36ACC"/>
    <w:rsid w:val="00F36C8A"/>
    <w:rsid w:val="00F37223"/>
    <w:rsid w:val="00F37242"/>
    <w:rsid w:val="00F3730A"/>
    <w:rsid w:val="00F37343"/>
    <w:rsid w:val="00F3752E"/>
    <w:rsid w:val="00F3767A"/>
    <w:rsid w:val="00F376C9"/>
    <w:rsid w:val="00F3781C"/>
    <w:rsid w:val="00F3791D"/>
    <w:rsid w:val="00F37BF8"/>
    <w:rsid w:val="00F37C2F"/>
    <w:rsid w:val="00F37CA3"/>
    <w:rsid w:val="00F37CED"/>
    <w:rsid w:val="00F40128"/>
    <w:rsid w:val="00F401CD"/>
    <w:rsid w:val="00F401DC"/>
    <w:rsid w:val="00F4047D"/>
    <w:rsid w:val="00F40524"/>
    <w:rsid w:val="00F40573"/>
    <w:rsid w:val="00F4075A"/>
    <w:rsid w:val="00F408DA"/>
    <w:rsid w:val="00F40917"/>
    <w:rsid w:val="00F40929"/>
    <w:rsid w:val="00F40B38"/>
    <w:rsid w:val="00F40C8A"/>
    <w:rsid w:val="00F40DCE"/>
    <w:rsid w:val="00F41033"/>
    <w:rsid w:val="00F410AF"/>
    <w:rsid w:val="00F414F3"/>
    <w:rsid w:val="00F4154B"/>
    <w:rsid w:val="00F41B92"/>
    <w:rsid w:val="00F41BEA"/>
    <w:rsid w:val="00F41D60"/>
    <w:rsid w:val="00F41DE8"/>
    <w:rsid w:val="00F41ED0"/>
    <w:rsid w:val="00F41F39"/>
    <w:rsid w:val="00F41F4C"/>
    <w:rsid w:val="00F41F8D"/>
    <w:rsid w:val="00F41FEE"/>
    <w:rsid w:val="00F42051"/>
    <w:rsid w:val="00F4205C"/>
    <w:rsid w:val="00F4250D"/>
    <w:rsid w:val="00F425F9"/>
    <w:rsid w:val="00F42873"/>
    <w:rsid w:val="00F42ACE"/>
    <w:rsid w:val="00F42CEE"/>
    <w:rsid w:val="00F42EA6"/>
    <w:rsid w:val="00F42F89"/>
    <w:rsid w:val="00F430E3"/>
    <w:rsid w:val="00F4311D"/>
    <w:rsid w:val="00F431BF"/>
    <w:rsid w:val="00F431CC"/>
    <w:rsid w:val="00F433DF"/>
    <w:rsid w:val="00F4340C"/>
    <w:rsid w:val="00F43472"/>
    <w:rsid w:val="00F434EB"/>
    <w:rsid w:val="00F43511"/>
    <w:rsid w:val="00F4360E"/>
    <w:rsid w:val="00F43687"/>
    <w:rsid w:val="00F436D1"/>
    <w:rsid w:val="00F4379F"/>
    <w:rsid w:val="00F437C0"/>
    <w:rsid w:val="00F437C3"/>
    <w:rsid w:val="00F439BB"/>
    <w:rsid w:val="00F439ED"/>
    <w:rsid w:val="00F43B8C"/>
    <w:rsid w:val="00F43B8E"/>
    <w:rsid w:val="00F43C75"/>
    <w:rsid w:val="00F43D21"/>
    <w:rsid w:val="00F43D5A"/>
    <w:rsid w:val="00F43F11"/>
    <w:rsid w:val="00F44493"/>
    <w:rsid w:val="00F4482B"/>
    <w:rsid w:val="00F44978"/>
    <w:rsid w:val="00F4499E"/>
    <w:rsid w:val="00F44C10"/>
    <w:rsid w:val="00F44C8E"/>
    <w:rsid w:val="00F44F6B"/>
    <w:rsid w:val="00F44F86"/>
    <w:rsid w:val="00F450C5"/>
    <w:rsid w:val="00F450DF"/>
    <w:rsid w:val="00F45146"/>
    <w:rsid w:val="00F45409"/>
    <w:rsid w:val="00F454EF"/>
    <w:rsid w:val="00F45531"/>
    <w:rsid w:val="00F45640"/>
    <w:rsid w:val="00F45665"/>
    <w:rsid w:val="00F45CDE"/>
    <w:rsid w:val="00F45D9F"/>
    <w:rsid w:val="00F45E80"/>
    <w:rsid w:val="00F45F86"/>
    <w:rsid w:val="00F45FF1"/>
    <w:rsid w:val="00F46019"/>
    <w:rsid w:val="00F46032"/>
    <w:rsid w:val="00F46048"/>
    <w:rsid w:val="00F460CA"/>
    <w:rsid w:val="00F461C1"/>
    <w:rsid w:val="00F461F6"/>
    <w:rsid w:val="00F46438"/>
    <w:rsid w:val="00F4649C"/>
    <w:rsid w:val="00F4658C"/>
    <w:rsid w:val="00F46608"/>
    <w:rsid w:val="00F46869"/>
    <w:rsid w:val="00F46881"/>
    <w:rsid w:val="00F46B24"/>
    <w:rsid w:val="00F46B3C"/>
    <w:rsid w:val="00F46B9F"/>
    <w:rsid w:val="00F46BD0"/>
    <w:rsid w:val="00F46DA1"/>
    <w:rsid w:val="00F47086"/>
    <w:rsid w:val="00F47104"/>
    <w:rsid w:val="00F471F6"/>
    <w:rsid w:val="00F473DB"/>
    <w:rsid w:val="00F47470"/>
    <w:rsid w:val="00F4750D"/>
    <w:rsid w:val="00F475E3"/>
    <w:rsid w:val="00F477BD"/>
    <w:rsid w:val="00F477D3"/>
    <w:rsid w:val="00F47A86"/>
    <w:rsid w:val="00F47AC1"/>
    <w:rsid w:val="00F47B2B"/>
    <w:rsid w:val="00F47C40"/>
    <w:rsid w:val="00F47CFB"/>
    <w:rsid w:val="00F47CFD"/>
    <w:rsid w:val="00F47D1E"/>
    <w:rsid w:val="00F47DAD"/>
    <w:rsid w:val="00F47EAC"/>
    <w:rsid w:val="00F47EFF"/>
    <w:rsid w:val="00F47FFD"/>
    <w:rsid w:val="00F50165"/>
    <w:rsid w:val="00F50368"/>
    <w:rsid w:val="00F505D8"/>
    <w:rsid w:val="00F506E1"/>
    <w:rsid w:val="00F506E8"/>
    <w:rsid w:val="00F50730"/>
    <w:rsid w:val="00F50838"/>
    <w:rsid w:val="00F50924"/>
    <w:rsid w:val="00F5096E"/>
    <w:rsid w:val="00F509AB"/>
    <w:rsid w:val="00F50B06"/>
    <w:rsid w:val="00F50B19"/>
    <w:rsid w:val="00F50BFF"/>
    <w:rsid w:val="00F50C3E"/>
    <w:rsid w:val="00F50C4B"/>
    <w:rsid w:val="00F50C4E"/>
    <w:rsid w:val="00F50EE8"/>
    <w:rsid w:val="00F50FFE"/>
    <w:rsid w:val="00F51034"/>
    <w:rsid w:val="00F5110B"/>
    <w:rsid w:val="00F5143E"/>
    <w:rsid w:val="00F514E8"/>
    <w:rsid w:val="00F51695"/>
    <w:rsid w:val="00F5182C"/>
    <w:rsid w:val="00F5183C"/>
    <w:rsid w:val="00F51B27"/>
    <w:rsid w:val="00F51E53"/>
    <w:rsid w:val="00F52009"/>
    <w:rsid w:val="00F52096"/>
    <w:rsid w:val="00F52365"/>
    <w:rsid w:val="00F524B9"/>
    <w:rsid w:val="00F526A4"/>
    <w:rsid w:val="00F526AD"/>
    <w:rsid w:val="00F5272B"/>
    <w:rsid w:val="00F5277C"/>
    <w:rsid w:val="00F52ABC"/>
    <w:rsid w:val="00F52BA8"/>
    <w:rsid w:val="00F52BF9"/>
    <w:rsid w:val="00F52C1D"/>
    <w:rsid w:val="00F52D12"/>
    <w:rsid w:val="00F52D1B"/>
    <w:rsid w:val="00F52DC8"/>
    <w:rsid w:val="00F52ED9"/>
    <w:rsid w:val="00F52EF4"/>
    <w:rsid w:val="00F53000"/>
    <w:rsid w:val="00F531AF"/>
    <w:rsid w:val="00F53410"/>
    <w:rsid w:val="00F53418"/>
    <w:rsid w:val="00F538E6"/>
    <w:rsid w:val="00F5395E"/>
    <w:rsid w:val="00F53962"/>
    <w:rsid w:val="00F53A1A"/>
    <w:rsid w:val="00F53B09"/>
    <w:rsid w:val="00F53C4C"/>
    <w:rsid w:val="00F53EE0"/>
    <w:rsid w:val="00F540BD"/>
    <w:rsid w:val="00F54111"/>
    <w:rsid w:val="00F543B3"/>
    <w:rsid w:val="00F544F2"/>
    <w:rsid w:val="00F54566"/>
    <w:rsid w:val="00F5456C"/>
    <w:rsid w:val="00F54647"/>
    <w:rsid w:val="00F547C8"/>
    <w:rsid w:val="00F54812"/>
    <w:rsid w:val="00F5485F"/>
    <w:rsid w:val="00F54925"/>
    <w:rsid w:val="00F54999"/>
    <w:rsid w:val="00F54A6D"/>
    <w:rsid w:val="00F54EEA"/>
    <w:rsid w:val="00F54FF3"/>
    <w:rsid w:val="00F551F9"/>
    <w:rsid w:val="00F552B3"/>
    <w:rsid w:val="00F55497"/>
    <w:rsid w:val="00F554BD"/>
    <w:rsid w:val="00F55536"/>
    <w:rsid w:val="00F55556"/>
    <w:rsid w:val="00F5556F"/>
    <w:rsid w:val="00F5558F"/>
    <w:rsid w:val="00F55635"/>
    <w:rsid w:val="00F55A4A"/>
    <w:rsid w:val="00F55A84"/>
    <w:rsid w:val="00F55B21"/>
    <w:rsid w:val="00F55E58"/>
    <w:rsid w:val="00F55F0E"/>
    <w:rsid w:val="00F55F51"/>
    <w:rsid w:val="00F56283"/>
    <w:rsid w:val="00F5636A"/>
    <w:rsid w:val="00F56391"/>
    <w:rsid w:val="00F56409"/>
    <w:rsid w:val="00F5662B"/>
    <w:rsid w:val="00F56657"/>
    <w:rsid w:val="00F566A8"/>
    <w:rsid w:val="00F566D0"/>
    <w:rsid w:val="00F5671E"/>
    <w:rsid w:val="00F56842"/>
    <w:rsid w:val="00F5688F"/>
    <w:rsid w:val="00F568F8"/>
    <w:rsid w:val="00F56911"/>
    <w:rsid w:val="00F56AFF"/>
    <w:rsid w:val="00F56B06"/>
    <w:rsid w:val="00F56F54"/>
    <w:rsid w:val="00F570ED"/>
    <w:rsid w:val="00F57200"/>
    <w:rsid w:val="00F57598"/>
    <w:rsid w:val="00F5767A"/>
    <w:rsid w:val="00F57B3B"/>
    <w:rsid w:val="00F57BD4"/>
    <w:rsid w:val="00F57E7A"/>
    <w:rsid w:val="00F57F2E"/>
    <w:rsid w:val="00F60515"/>
    <w:rsid w:val="00F60550"/>
    <w:rsid w:val="00F6075A"/>
    <w:rsid w:val="00F60778"/>
    <w:rsid w:val="00F607ED"/>
    <w:rsid w:val="00F60839"/>
    <w:rsid w:val="00F60899"/>
    <w:rsid w:val="00F60963"/>
    <w:rsid w:val="00F609E5"/>
    <w:rsid w:val="00F60A3C"/>
    <w:rsid w:val="00F60C95"/>
    <w:rsid w:val="00F60DD9"/>
    <w:rsid w:val="00F60E21"/>
    <w:rsid w:val="00F60E61"/>
    <w:rsid w:val="00F60ED6"/>
    <w:rsid w:val="00F60F24"/>
    <w:rsid w:val="00F60F89"/>
    <w:rsid w:val="00F60FC9"/>
    <w:rsid w:val="00F61052"/>
    <w:rsid w:val="00F6110D"/>
    <w:rsid w:val="00F61404"/>
    <w:rsid w:val="00F61426"/>
    <w:rsid w:val="00F614B1"/>
    <w:rsid w:val="00F614E3"/>
    <w:rsid w:val="00F61708"/>
    <w:rsid w:val="00F6181D"/>
    <w:rsid w:val="00F61A49"/>
    <w:rsid w:val="00F61B5A"/>
    <w:rsid w:val="00F62006"/>
    <w:rsid w:val="00F620B0"/>
    <w:rsid w:val="00F623E1"/>
    <w:rsid w:val="00F62420"/>
    <w:rsid w:val="00F62656"/>
    <w:rsid w:val="00F626BF"/>
    <w:rsid w:val="00F626CC"/>
    <w:rsid w:val="00F62862"/>
    <w:rsid w:val="00F629D6"/>
    <w:rsid w:val="00F62DE3"/>
    <w:rsid w:val="00F62E94"/>
    <w:rsid w:val="00F62FA2"/>
    <w:rsid w:val="00F62FF6"/>
    <w:rsid w:val="00F631E3"/>
    <w:rsid w:val="00F63575"/>
    <w:rsid w:val="00F63629"/>
    <w:rsid w:val="00F63648"/>
    <w:rsid w:val="00F63703"/>
    <w:rsid w:val="00F638E2"/>
    <w:rsid w:val="00F63930"/>
    <w:rsid w:val="00F6395D"/>
    <w:rsid w:val="00F6408B"/>
    <w:rsid w:val="00F64095"/>
    <w:rsid w:val="00F6410B"/>
    <w:rsid w:val="00F64180"/>
    <w:rsid w:val="00F64385"/>
    <w:rsid w:val="00F6439C"/>
    <w:rsid w:val="00F6448C"/>
    <w:rsid w:val="00F646B2"/>
    <w:rsid w:val="00F64843"/>
    <w:rsid w:val="00F64934"/>
    <w:rsid w:val="00F649ED"/>
    <w:rsid w:val="00F64C4C"/>
    <w:rsid w:val="00F64DAE"/>
    <w:rsid w:val="00F64E08"/>
    <w:rsid w:val="00F64EBE"/>
    <w:rsid w:val="00F6523B"/>
    <w:rsid w:val="00F655CF"/>
    <w:rsid w:val="00F657B8"/>
    <w:rsid w:val="00F6580E"/>
    <w:rsid w:val="00F65852"/>
    <w:rsid w:val="00F65889"/>
    <w:rsid w:val="00F658AE"/>
    <w:rsid w:val="00F65923"/>
    <w:rsid w:val="00F65985"/>
    <w:rsid w:val="00F659F4"/>
    <w:rsid w:val="00F65A05"/>
    <w:rsid w:val="00F65B0E"/>
    <w:rsid w:val="00F65B7C"/>
    <w:rsid w:val="00F65E1D"/>
    <w:rsid w:val="00F65E8D"/>
    <w:rsid w:val="00F65EB3"/>
    <w:rsid w:val="00F65EC2"/>
    <w:rsid w:val="00F65FF7"/>
    <w:rsid w:val="00F66001"/>
    <w:rsid w:val="00F66098"/>
    <w:rsid w:val="00F661BA"/>
    <w:rsid w:val="00F661DE"/>
    <w:rsid w:val="00F662D9"/>
    <w:rsid w:val="00F663C2"/>
    <w:rsid w:val="00F66753"/>
    <w:rsid w:val="00F66842"/>
    <w:rsid w:val="00F668A3"/>
    <w:rsid w:val="00F66BA5"/>
    <w:rsid w:val="00F66F8A"/>
    <w:rsid w:val="00F66F9A"/>
    <w:rsid w:val="00F67040"/>
    <w:rsid w:val="00F670BB"/>
    <w:rsid w:val="00F6722E"/>
    <w:rsid w:val="00F676F9"/>
    <w:rsid w:val="00F6775B"/>
    <w:rsid w:val="00F67BAB"/>
    <w:rsid w:val="00F67DC2"/>
    <w:rsid w:val="00F67E67"/>
    <w:rsid w:val="00F67FC0"/>
    <w:rsid w:val="00F700BF"/>
    <w:rsid w:val="00F700EA"/>
    <w:rsid w:val="00F701E9"/>
    <w:rsid w:val="00F702B8"/>
    <w:rsid w:val="00F702F7"/>
    <w:rsid w:val="00F7033E"/>
    <w:rsid w:val="00F70383"/>
    <w:rsid w:val="00F703C7"/>
    <w:rsid w:val="00F7055F"/>
    <w:rsid w:val="00F7069C"/>
    <w:rsid w:val="00F707CB"/>
    <w:rsid w:val="00F70AB2"/>
    <w:rsid w:val="00F70C37"/>
    <w:rsid w:val="00F70D6E"/>
    <w:rsid w:val="00F70E41"/>
    <w:rsid w:val="00F710DD"/>
    <w:rsid w:val="00F71117"/>
    <w:rsid w:val="00F71285"/>
    <w:rsid w:val="00F7134B"/>
    <w:rsid w:val="00F715F9"/>
    <w:rsid w:val="00F71603"/>
    <w:rsid w:val="00F717AD"/>
    <w:rsid w:val="00F718AA"/>
    <w:rsid w:val="00F7196F"/>
    <w:rsid w:val="00F71B8E"/>
    <w:rsid w:val="00F71BEF"/>
    <w:rsid w:val="00F71C16"/>
    <w:rsid w:val="00F71D5C"/>
    <w:rsid w:val="00F71EC2"/>
    <w:rsid w:val="00F7208B"/>
    <w:rsid w:val="00F720C2"/>
    <w:rsid w:val="00F720DC"/>
    <w:rsid w:val="00F720F0"/>
    <w:rsid w:val="00F72178"/>
    <w:rsid w:val="00F72421"/>
    <w:rsid w:val="00F7244E"/>
    <w:rsid w:val="00F72554"/>
    <w:rsid w:val="00F72A8A"/>
    <w:rsid w:val="00F72B96"/>
    <w:rsid w:val="00F72CDE"/>
    <w:rsid w:val="00F72DCC"/>
    <w:rsid w:val="00F72DF1"/>
    <w:rsid w:val="00F72E11"/>
    <w:rsid w:val="00F72EF2"/>
    <w:rsid w:val="00F7300E"/>
    <w:rsid w:val="00F73035"/>
    <w:rsid w:val="00F73174"/>
    <w:rsid w:val="00F732FC"/>
    <w:rsid w:val="00F734A5"/>
    <w:rsid w:val="00F7369E"/>
    <w:rsid w:val="00F7376E"/>
    <w:rsid w:val="00F7383E"/>
    <w:rsid w:val="00F7389E"/>
    <w:rsid w:val="00F738B2"/>
    <w:rsid w:val="00F73B51"/>
    <w:rsid w:val="00F73B58"/>
    <w:rsid w:val="00F73F07"/>
    <w:rsid w:val="00F7402F"/>
    <w:rsid w:val="00F7436E"/>
    <w:rsid w:val="00F74384"/>
    <w:rsid w:val="00F74437"/>
    <w:rsid w:val="00F744A0"/>
    <w:rsid w:val="00F74555"/>
    <w:rsid w:val="00F745CB"/>
    <w:rsid w:val="00F746C1"/>
    <w:rsid w:val="00F74859"/>
    <w:rsid w:val="00F74B22"/>
    <w:rsid w:val="00F74B6F"/>
    <w:rsid w:val="00F74C5E"/>
    <w:rsid w:val="00F74E16"/>
    <w:rsid w:val="00F750A0"/>
    <w:rsid w:val="00F753CA"/>
    <w:rsid w:val="00F7543C"/>
    <w:rsid w:val="00F7543D"/>
    <w:rsid w:val="00F75451"/>
    <w:rsid w:val="00F7547A"/>
    <w:rsid w:val="00F75683"/>
    <w:rsid w:val="00F7578B"/>
    <w:rsid w:val="00F75869"/>
    <w:rsid w:val="00F758A1"/>
    <w:rsid w:val="00F758A4"/>
    <w:rsid w:val="00F75A18"/>
    <w:rsid w:val="00F75A40"/>
    <w:rsid w:val="00F75B64"/>
    <w:rsid w:val="00F75C66"/>
    <w:rsid w:val="00F75F6B"/>
    <w:rsid w:val="00F7606B"/>
    <w:rsid w:val="00F761EC"/>
    <w:rsid w:val="00F762E7"/>
    <w:rsid w:val="00F764AB"/>
    <w:rsid w:val="00F7671F"/>
    <w:rsid w:val="00F76749"/>
    <w:rsid w:val="00F767CF"/>
    <w:rsid w:val="00F76ACE"/>
    <w:rsid w:val="00F76B06"/>
    <w:rsid w:val="00F76C5F"/>
    <w:rsid w:val="00F76ED4"/>
    <w:rsid w:val="00F76F23"/>
    <w:rsid w:val="00F77105"/>
    <w:rsid w:val="00F77164"/>
    <w:rsid w:val="00F771EB"/>
    <w:rsid w:val="00F7724D"/>
    <w:rsid w:val="00F77552"/>
    <w:rsid w:val="00F777C9"/>
    <w:rsid w:val="00F77A2E"/>
    <w:rsid w:val="00F77B47"/>
    <w:rsid w:val="00F77E92"/>
    <w:rsid w:val="00F77F05"/>
    <w:rsid w:val="00F77F80"/>
    <w:rsid w:val="00F8009A"/>
    <w:rsid w:val="00F8041D"/>
    <w:rsid w:val="00F804D4"/>
    <w:rsid w:val="00F80541"/>
    <w:rsid w:val="00F8054D"/>
    <w:rsid w:val="00F8066F"/>
    <w:rsid w:val="00F808B2"/>
    <w:rsid w:val="00F80928"/>
    <w:rsid w:val="00F80B40"/>
    <w:rsid w:val="00F80E63"/>
    <w:rsid w:val="00F8119E"/>
    <w:rsid w:val="00F811D0"/>
    <w:rsid w:val="00F8137D"/>
    <w:rsid w:val="00F81798"/>
    <w:rsid w:val="00F818C9"/>
    <w:rsid w:val="00F819F6"/>
    <w:rsid w:val="00F81B13"/>
    <w:rsid w:val="00F81B54"/>
    <w:rsid w:val="00F81C18"/>
    <w:rsid w:val="00F81D1C"/>
    <w:rsid w:val="00F8201A"/>
    <w:rsid w:val="00F82084"/>
    <w:rsid w:val="00F820C8"/>
    <w:rsid w:val="00F82178"/>
    <w:rsid w:val="00F82180"/>
    <w:rsid w:val="00F82486"/>
    <w:rsid w:val="00F824E0"/>
    <w:rsid w:val="00F82866"/>
    <w:rsid w:val="00F82A41"/>
    <w:rsid w:val="00F82A77"/>
    <w:rsid w:val="00F82AB8"/>
    <w:rsid w:val="00F82E01"/>
    <w:rsid w:val="00F82EC6"/>
    <w:rsid w:val="00F8304C"/>
    <w:rsid w:val="00F8329E"/>
    <w:rsid w:val="00F8385B"/>
    <w:rsid w:val="00F8397B"/>
    <w:rsid w:val="00F839EC"/>
    <w:rsid w:val="00F83A04"/>
    <w:rsid w:val="00F83BB8"/>
    <w:rsid w:val="00F84149"/>
    <w:rsid w:val="00F841FB"/>
    <w:rsid w:val="00F844D3"/>
    <w:rsid w:val="00F84720"/>
    <w:rsid w:val="00F847B0"/>
    <w:rsid w:val="00F847DD"/>
    <w:rsid w:val="00F8482F"/>
    <w:rsid w:val="00F84855"/>
    <w:rsid w:val="00F84A67"/>
    <w:rsid w:val="00F84BDA"/>
    <w:rsid w:val="00F84C7C"/>
    <w:rsid w:val="00F84CC5"/>
    <w:rsid w:val="00F84E14"/>
    <w:rsid w:val="00F84E20"/>
    <w:rsid w:val="00F84EFF"/>
    <w:rsid w:val="00F84F8B"/>
    <w:rsid w:val="00F8524E"/>
    <w:rsid w:val="00F85323"/>
    <w:rsid w:val="00F8539D"/>
    <w:rsid w:val="00F853DB"/>
    <w:rsid w:val="00F85657"/>
    <w:rsid w:val="00F8575A"/>
    <w:rsid w:val="00F858E2"/>
    <w:rsid w:val="00F8594B"/>
    <w:rsid w:val="00F85A19"/>
    <w:rsid w:val="00F85B9A"/>
    <w:rsid w:val="00F85DDD"/>
    <w:rsid w:val="00F85E4C"/>
    <w:rsid w:val="00F85FD3"/>
    <w:rsid w:val="00F85FE3"/>
    <w:rsid w:val="00F86206"/>
    <w:rsid w:val="00F86223"/>
    <w:rsid w:val="00F864F5"/>
    <w:rsid w:val="00F8654D"/>
    <w:rsid w:val="00F865F3"/>
    <w:rsid w:val="00F86772"/>
    <w:rsid w:val="00F868AC"/>
    <w:rsid w:val="00F868B3"/>
    <w:rsid w:val="00F86D13"/>
    <w:rsid w:val="00F86D98"/>
    <w:rsid w:val="00F86DDC"/>
    <w:rsid w:val="00F86E2A"/>
    <w:rsid w:val="00F86EAB"/>
    <w:rsid w:val="00F86F2E"/>
    <w:rsid w:val="00F87006"/>
    <w:rsid w:val="00F8701E"/>
    <w:rsid w:val="00F87098"/>
    <w:rsid w:val="00F8722D"/>
    <w:rsid w:val="00F873E7"/>
    <w:rsid w:val="00F87406"/>
    <w:rsid w:val="00F87456"/>
    <w:rsid w:val="00F876ED"/>
    <w:rsid w:val="00F878BF"/>
    <w:rsid w:val="00F87960"/>
    <w:rsid w:val="00F87BE2"/>
    <w:rsid w:val="00F87C75"/>
    <w:rsid w:val="00F87C94"/>
    <w:rsid w:val="00F87D1C"/>
    <w:rsid w:val="00F90115"/>
    <w:rsid w:val="00F903CB"/>
    <w:rsid w:val="00F905FA"/>
    <w:rsid w:val="00F907F9"/>
    <w:rsid w:val="00F9091C"/>
    <w:rsid w:val="00F90AB6"/>
    <w:rsid w:val="00F90C20"/>
    <w:rsid w:val="00F90C32"/>
    <w:rsid w:val="00F90F83"/>
    <w:rsid w:val="00F910EC"/>
    <w:rsid w:val="00F911A3"/>
    <w:rsid w:val="00F911E3"/>
    <w:rsid w:val="00F911E4"/>
    <w:rsid w:val="00F91317"/>
    <w:rsid w:val="00F9149A"/>
    <w:rsid w:val="00F916BE"/>
    <w:rsid w:val="00F91717"/>
    <w:rsid w:val="00F917A3"/>
    <w:rsid w:val="00F917F9"/>
    <w:rsid w:val="00F9181B"/>
    <w:rsid w:val="00F91833"/>
    <w:rsid w:val="00F91E6C"/>
    <w:rsid w:val="00F92027"/>
    <w:rsid w:val="00F92282"/>
    <w:rsid w:val="00F9241D"/>
    <w:rsid w:val="00F9252F"/>
    <w:rsid w:val="00F925AB"/>
    <w:rsid w:val="00F927AE"/>
    <w:rsid w:val="00F927DD"/>
    <w:rsid w:val="00F92A19"/>
    <w:rsid w:val="00F92AED"/>
    <w:rsid w:val="00F92BF3"/>
    <w:rsid w:val="00F92E34"/>
    <w:rsid w:val="00F92FE1"/>
    <w:rsid w:val="00F92FF6"/>
    <w:rsid w:val="00F93122"/>
    <w:rsid w:val="00F931E0"/>
    <w:rsid w:val="00F9322D"/>
    <w:rsid w:val="00F932EC"/>
    <w:rsid w:val="00F93326"/>
    <w:rsid w:val="00F93408"/>
    <w:rsid w:val="00F937BD"/>
    <w:rsid w:val="00F937D0"/>
    <w:rsid w:val="00F93851"/>
    <w:rsid w:val="00F93B5D"/>
    <w:rsid w:val="00F93C39"/>
    <w:rsid w:val="00F93C5A"/>
    <w:rsid w:val="00F93E0A"/>
    <w:rsid w:val="00F93EF7"/>
    <w:rsid w:val="00F940E6"/>
    <w:rsid w:val="00F9426F"/>
    <w:rsid w:val="00F942F4"/>
    <w:rsid w:val="00F9438B"/>
    <w:rsid w:val="00F9439F"/>
    <w:rsid w:val="00F94435"/>
    <w:rsid w:val="00F944C4"/>
    <w:rsid w:val="00F94649"/>
    <w:rsid w:val="00F94928"/>
    <w:rsid w:val="00F94984"/>
    <w:rsid w:val="00F94A76"/>
    <w:rsid w:val="00F94B34"/>
    <w:rsid w:val="00F94F7E"/>
    <w:rsid w:val="00F94FB0"/>
    <w:rsid w:val="00F94FE8"/>
    <w:rsid w:val="00F95046"/>
    <w:rsid w:val="00F95101"/>
    <w:rsid w:val="00F9514F"/>
    <w:rsid w:val="00F95250"/>
    <w:rsid w:val="00F95302"/>
    <w:rsid w:val="00F95506"/>
    <w:rsid w:val="00F955AF"/>
    <w:rsid w:val="00F9583F"/>
    <w:rsid w:val="00F95A9D"/>
    <w:rsid w:val="00F95E8E"/>
    <w:rsid w:val="00F96036"/>
    <w:rsid w:val="00F960C1"/>
    <w:rsid w:val="00F9612E"/>
    <w:rsid w:val="00F9617E"/>
    <w:rsid w:val="00F96321"/>
    <w:rsid w:val="00F964CD"/>
    <w:rsid w:val="00F96618"/>
    <w:rsid w:val="00F9681F"/>
    <w:rsid w:val="00F96966"/>
    <w:rsid w:val="00F969D6"/>
    <w:rsid w:val="00F96A05"/>
    <w:rsid w:val="00F96D5C"/>
    <w:rsid w:val="00F96DAD"/>
    <w:rsid w:val="00F96E07"/>
    <w:rsid w:val="00F97023"/>
    <w:rsid w:val="00F97033"/>
    <w:rsid w:val="00F97093"/>
    <w:rsid w:val="00F9714F"/>
    <w:rsid w:val="00F972FC"/>
    <w:rsid w:val="00F978C4"/>
    <w:rsid w:val="00F979E1"/>
    <w:rsid w:val="00F97B30"/>
    <w:rsid w:val="00F97B4B"/>
    <w:rsid w:val="00F97BCA"/>
    <w:rsid w:val="00FA01C7"/>
    <w:rsid w:val="00FA02EC"/>
    <w:rsid w:val="00FA0390"/>
    <w:rsid w:val="00FA043D"/>
    <w:rsid w:val="00FA0516"/>
    <w:rsid w:val="00FA07B1"/>
    <w:rsid w:val="00FA0B88"/>
    <w:rsid w:val="00FA0CE2"/>
    <w:rsid w:val="00FA0FA5"/>
    <w:rsid w:val="00FA0FA9"/>
    <w:rsid w:val="00FA104F"/>
    <w:rsid w:val="00FA1167"/>
    <w:rsid w:val="00FA131C"/>
    <w:rsid w:val="00FA1467"/>
    <w:rsid w:val="00FA1472"/>
    <w:rsid w:val="00FA1506"/>
    <w:rsid w:val="00FA1577"/>
    <w:rsid w:val="00FA1745"/>
    <w:rsid w:val="00FA194B"/>
    <w:rsid w:val="00FA1A04"/>
    <w:rsid w:val="00FA1B37"/>
    <w:rsid w:val="00FA1B71"/>
    <w:rsid w:val="00FA1C26"/>
    <w:rsid w:val="00FA1C3E"/>
    <w:rsid w:val="00FA1D7A"/>
    <w:rsid w:val="00FA1EBE"/>
    <w:rsid w:val="00FA1F49"/>
    <w:rsid w:val="00FA26BC"/>
    <w:rsid w:val="00FA2730"/>
    <w:rsid w:val="00FA28F4"/>
    <w:rsid w:val="00FA290E"/>
    <w:rsid w:val="00FA2914"/>
    <w:rsid w:val="00FA292E"/>
    <w:rsid w:val="00FA2956"/>
    <w:rsid w:val="00FA2A7A"/>
    <w:rsid w:val="00FA2B45"/>
    <w:rsid w:val="00FA2CCB"/>
    <w:rsid w:val="00FA2F10"/>
    <w:rsid w:val="00FA2FDD"/>
    <w:rsid w:val="00FA30B4"/>
    <w:rsid w:val="00FA30DC"/>
    <w:rsid w:val="00FA31EF"/>
    <w:rsid w:val="00FA3267"/>
    <w:rsid w:val="00FA3693"/>
    <w:rsid w:val="00FA37C8"/>
    <w:rsid w:val="00FA38C3"/>
    <w:rsid w:val="00FA3C26"/>
    <w:rsid w:val="00FA3C2C"/>
    <w:rsid w:val="00FA3C69"/>
    <w:rsid w:val="00FA3D42"/>
    <w:rsid w:val="00FA3E34"/>
    <w:rsid w:val="00FA3E64"/>
    <w:rsid w:val="00FA3EC1"/>
    <w:rsid w:val="00FA3F01"/>
    <w:rsid w:val="00FA3FA4"/>
    <w:rsid w:val="00FA3FD5"/>
    <w:rsid w:val="00FA412D"/>
    <w:rsid w:val="00FA4184"/>
    <w:rsid w:val="00FA4191"/>
    <w:rsid w:val="00FA419F"/>
    <w:rsid w:val="00FA42B7"/>
    <w:rsid w:val="00FA4312"/>
    <w:rsid w:val="00FA43A9"/>
    <w:rsid w:val="00FA4783"/>
    <w:rsid w:val="00FA4859"/>
    <w:rsid w:val="00FA48AA"/>
    <w:rsid w:val="00FA48C6"/>
    <w:rsid w:val="00FA4909"/>
    <w:rsid w:val="00FA4BB3"/>
    <w:rsid w:val="00FA4D4F"/>
    <w:rsid w:val="00FA52A8"/>
    <w:rsid w:val="00FA5390"/>
    <w:rsid w:val="00FA5394"/>
    <w:rsid w:val="00FA55AA"/>
    <w:rsid w:val="00FA5618"/>
    <w:rsid w:val="00FA5644"/>
    <w:rsid w:val="00FA5716"/>
    <w:rsid w:val="00FA594A"/>
    <w:rsid w:val="00FA5A0A"/>
    <w:rsid w:val="00FA5A53"/>
    <w:rsid w:val="00FA5AF7"/>
    <w:rsid w:val="00FA5CE4"/>
    <w:rsid w:val="00FA5D15"/>
    <w:rsid w:val="00FA5F36"/>
    <w:rsid w:val="00FA600B"/>
    <w:rsid w:val="00FA6062"/>
    <w:rsid w:val="00FA60DE"/>
    <w:rsid w:val="00FA6249"/>
    <w:rsid w:val="00FA62D2"/>
    <w:rsid w:val="00FA63FE"/>
    <w:rsid w:val="00FA654D"/>
    <w:rsid w:val="00FA65E9"/>
    <w:rsid w:val="00FA65EA"/>
    <w:rsid w:val="00FA65F9"/>
    <w:rsid w:val="00FA6784"/>
    <w:rsid w:val="00FA698A"/>
    <w:rsid w:val="00FA69FB"/>
    <w:rsid w:val="00FA6C12"/>
    <w:rsid w:val="00FA6DF2"/>
    <w:rsid w:val="00FA7007"/>
    <w:rsid w:val="00FA7444"/>
    <w:rsid w:val="00FA76C2"/>
    <w:rsid w:val="00FA7728"/>
    <w:rsid w:val="00FA7743"/>
    <w:rsid w:val="00FA7803"/>
    <w:rsid w:val="00FA7925"/>
    <w:rsid w:val="00FA7948"/>
    <w:rsid w:val="00FA7CA4"/>
    <w:rsid w:val="00FA7D46"/>
    <w:rsid w:val="00FA7D5C"/>
    <w:rsid w:val="00FA7EDD"/>
    <w:rsid w:val="00FB001F"/>
    <w:rsid w:val="00FB0087"/>
    <w:rsid w:val="00FB014B"/>
    <w:rsid w:val="00FB016C"/>
    <w:rsid w:val="00FB0183"/>
    <w:rsid w:val="00FB0256"/>
    <w:rsid w:val="00FB02F0"/>
    <w:rsid w:val="00FB0528"/>
    <w:rsid w:val="00FB053E"/>
    <w:rsid w:val="00FB0608"/>
    <w:rsid w:val="00FB063D"/>
    <w:rsid w:val="00FB06A4"/>
    <w:rsid w:val="00FB06B9"/>
    <w:rsid w:val="00FB06BF"/>
    <w:rsid w:val="00FB074D"/>
    <w:rsid w:val="00FB0861"/>
    <w:rsid w:val="00FB0875"/>
    <w:rsid w:val="00FB08FC"/>
    <w:rsid w:val="00FB0936"/>
    <w:rsid w:val="00FB1063"/>
    <w:rsid w:val="00FB1161"/>
    <w:rsid w:val="00FB1352"/>
    <w:rsid w:val="00FB13B0"/>
    <w:rsid w:val="00FB1538"/>
    <w:rsid w:val="00FB15A8"/>
    <w:rsid w:val="00FB15DF"/>
    <w:rsid w:val="00FB169F"/>
    <w:rsid w:val="00FB17C3"/>
    <w:rsid w:val="00FB17DD"/>
    <w:rsid w:val="00FB1A2D"/>
    <w:rsid w:val="00FB1AE2"/>
    <w:rsid w:val="00FB1AFC"/>
    <w:rsid w:val="00FB1CDC"/>
    <w:rsid w:val="00FB1CE2"/>
    <w:rsid w:val="00FB1D6E"/>
    <w:rsid w:val="00FB1E0E"/>
    <w:rsid w:val="00FB1FB0"/>
    <w:rsid w:val="00FB2023"/>
    <w:rsid w:val="00FB2135"/>
    <w:rsid w:val="00FB2479"/>
    <w:rsid w:val="00FB2533"/>
    <w:rsid w:val="00FB26EB"/>
    <w:rsid w:val="00FB2AFF"/>
    <w:rsid w:val="00FB2E7E"/>
    <w:rsid w:val="00FB305C"/>
    <w:rsid w:val="00FB394A"/>
    <w:rsid w:val="00FB3A11"/>
    <w:rsid w:val="00FB3A5A"/>
    <w:rsid w:val="00FB3A88"/>
    <w:rsid w:val="00FB3D9F"/>
    <w:rsid w:val="00FB3DB2"/>
    <w:rsid w:val="00FB3FA4"/>
    <w:rsid w:val="00FB3FC3"/>
    <w:rsid w:val="00FB408F"/>
    <w:rsid w:val="00FB40A9"/>
    <w:rsid w:val="00FB4153"/>
    <w:rsid w:val="00FB41BA"/>
    <w:rsid w:val="00FB44A7"/>
    <w:rsid w:val="00FB44C0"/>
    <w:rsid w:val="00FB4592"/>
    <w:rsid w:val="00FB461F"/>
    <w:rsid w:val="00FB47BC"/>
    <w:rsid w:val="00FB4821"/>
    <w:rsid w:val="00FB4A8A"/>
    <w:rsid w:val="00FB4BA8"/>
    <w:rsid w:val="00FB4BEB"/>
    <w:rsid w:val="00FB4C68"/>
    <w:rsid w:val="00FB4CCE"/>
    <w:rsid w:val="00FB4D3B"/>
    <w:rsid w:val="00FB4ECB"/>
    <w:rsid w:val="00FB5586"/>
    <w:rsid w:val="00FB5824"/>
    <w:rsid w:val="00FB5C09"/>
    <w:rsid w:val="00FB5CC9"/>
    <w:rsid w:val="00FB5E68"/>
    <w:rsid w:val="00FB5EA8"/>
    <w:rsid w:val="00FB6163"/>
    <w:rsid w:val="00FB61DB"/>
    <w:rsid w:val="00FB6226"/>
    <w:rsid w:val="00FB626B"/>
    <w:rsid w:val="00FB6398"/>
    <w:rsid w:val="00FB64B0"/>
    <w:rsid w:val="00FB678E"/>
    <w:rsid w:val="00FB68FE"/>
    <w:rsid w:val="00FB6A14"/>
    <w:rsid w:val="00FB6AB0"/>
    <w:rsid w:val="00FB6B9D"/>
    <w:rsid w:val="00FB6CF1"/>
    <w:rsid w:val="00FB6DC9"/>
    <w:rsid w:val="00FB6F4D"/>
    <w:rsid w:val="00FB6F8F"/>
    <w:rsid w:val="00FB7084"/>
    <w:rsid w:val="00FB727A"/>
    <w:rsid w:val="00FB7311"/>
    <w:rsid w:val="00FB74FA"/>
    <w:rsid w:val="00FB7596"/>
    <w:rsid w:val="00FB7638"/>
    <w:rsid w:val="00FB77BB"/>
    <w:rsid w:val="00FB77C9"/>
    <w:rsid w:val="00FB7949"/>
    <w:rsid w:val="00FB7C07"/>
    <w:rsid w:val="00FB7D81"/>
    <w:rsid w:val="00FB7E70"/>
    <w:rsid w:val="00FC0286"/>
    <w:rsid w:val="00FC02D7"/>
    <w:rsid w:val="00FC03E3"/>
    <w:rsid w:val="00FC04D3"/>
    <w:rsid w:val="00FC056C"/>
    <w:rsid w:val="00FC059D"/>
    <w:rsid w:val="00FC073F"/>
    <w:rsid w:val="00FC0866"/>
    <w:rsid w:val="00FC0C5C"/>
    <w:rsid w:val="00FC0DC3"/>
    <w:rsid w:val="00FC102A"/>
    <w:rsid w:val="00FC103D"/>
    <w:rsid w:val="00FC1239"/>
    <w:rsid w:val="00FC125F"/>
    <w:rsid w:val="00FC139C"/>
    <w:rsid w:val="00FC1409"/>
    <w:rsid w:val="00FC140F"/>
    <w:rsid w:val="00FC1561"/>
    <w:rsid w:val="00FC1599"/>
    <w:rsid w:val="00FC160E"/>
    <w:rsid w:val="00FC16A5"/>
    <w:rsid w:val="00FC1962"/>
    <w:rsid w:val="00FC19EA"/>
    <w:rsid w:val="00FC1A58"/>
    <w:rsid w:val="00FC1B13"/>
    <w:rsid w:val="00FC1C69"/>
    <w:rsid w:val="00FC1C75"/>
    <w:rsid w:val="00FC1D2A"/>
    <w:rsid w:val="00FC1E13"/>
    <w:rsid w:val="00FC1FBB"/>
    <w:rsid w:val="00FC20EB"/>
    <w:rsid w:val="00FC21AD"/>
    <w:rsid w:val="00FC21C2"/>
    <w:rsid w:val="00FC2802"/>
    <w:rsid w:val="00FC2A8A"/>
    <w:rsid w:val="00FC2AD1"/>
    <w:rsid w:val="00FC2B22"/>
    <w:rsid w:val="00FC2E9B"/>
    <w:rsid w:val="00FC30D4"/>
    <w:rsid w:val="00FC3276"/>
    <w:rsid w:val="00FC32CC"/>
    <w:rsid w:val="00FC3428"/>
    <w:rsid w:val="00FC34AF"/>
    <w:rsid w:val="00FC34E6"/>
    <w:rsid w:val="00FC3599"/>
    <w:rsid w:val="00FC3727"/>
    <w:rsid w:val="00FC38C7"/>
    <w:rsid w:val="00FC3C1B"/>
    <w:rsid w:val="00FC3C30"/>
    <w:rsid w:val="00FC3C7C"/>
    <w:rsid w:val="00FC3CAC"/>
    <w:rsid w:val="00FC3DCA"/>
    <w:rsid w:val="00FC3E33"/>
    <w:rsid w:val="00FC3F2D"/>
    <w:rsid w:val="00FC4058"/>
    <w:rsid w:val="00FC4170"/>
    <w:rsid w:val="00FC419D"/>
    <w:rsid w:val="00FC4290"/>
    <w:rsid w:val="00FC45C8"/>
    <w:rsid w:val="00FC460B"/>
    <w:rsid w:val="00FC494D"/>
    <w:rsid w:val="00FC4ADC"/>
    <w:rsid w:val="00FC4D10"/>
    <w:rsid w:val="00FC4D87"/>
    <w:rsid w:val="00FC4D98"/>
    <w:rsid w:val="00FC4DA4"/>
    <w:rsid w:val="00FC4DC5"/>
    <w:rsid w:val="00FC4F51"/>
    <w:rsid w:val="00FC4FCC"/>
    <w:rsid w:val="00FC5066"/>
    <w:rsid w:val="00FC529D"/>
    <w:rsid w:val="00FC5415"/>
    <w:rsid w:val="00FC54DE"/>
    <w:rsid w:val="00FC5772"/>
    <w:rsid w:val="00FC59BF"/>
    <w:rsid w:val="00FC5B63"/>
    <w:rsid w:val="00FC5CCC"/>
    <w:rsid w:val="00FC5D1C"/>
    <w:rsid w:val="00FC5D27"/>
    <w:rsid w:val="00FC5D62"/>
    <w:rsid w:val="00FC5E2C"/>
    <w:rsid w:val="00FC60C3"/>
    <w:rsid w:val="00FC61E4"/>
    <w:rsid w:val="00FC61EB"/>
    <w:rsid w:val="00FC6242"/>
    <w:rsid w:val="00FC63B0"/>
    <w:rsid w:val="00FC644D"/>
    <w:rsid w:val="00FC658F"/>
    <w:rsid w:val="00FC69CA"/>
    <w:rsid w:val="00FC6A02"/>
    <w:rsid w:val="00FC6CA3"/>
    <w:rsid w:val="00FC6CA6"/>
    <w:rsid w:val="00FC6D29"/>
    <w:rsid w:val="00FC6D56"/>
    <w:rsid w:val="00FC6D84"/>
    <w:rsid w:val="00FC6F6A"/>
    <w:rsid w:val="00FC6F75"/>
    <w:rsid w:val="00FC71FD"/>
    <w:rsid w:val="00FC72E3"/>
    <w:rsid w:val="00FC73F7"/>
    <w:rsid w:val="00FC75D8"/>
    <w:rsid w:val="00FC7DE5"/>
    <w:rsid w:val="00FD0016"/>
    <w:rsid w:val="00FD015B"/>
    <w:rsid w:val="00FD016F"/>
    <w:rsid w:val="00FD0197"/>
    <w:rsid w:val="00FD021D"/>
    <w:rsid w:val="00FD057F"/>
    <w:rsid w:val="00FD0A06"/>
    <w:rsid w:val="00FD0B39"/>
    <w:rsid w:val="00FD0B53"/>
    <w:rsid w:val="00FD0BA2"/>
    <w:rsid w:val="00FD0C51"/>
    <w:rsid w:val="00FD0DBD"/>
    <w:rsid w:val="00FD0DC2"/>
    <w:rsid w:val="00FD0F65"/>
    <w:rsid w:val="00FD10FF"/>
    <w:rsid w:val="00FD1117"/>
    <w:rsid w:val="00FD148B"/>
    <w:rsid w:val="00FD14C4"/>
    <w:rsid w:val="00FD15E1"/>
    <w:rsid w:val="00FD166A"/>
    <w:rsid w:val="00FD1B73"/>
    <w:rsid w:val="00FD1BB1"/>
    <w:rsid w:val="00FD1D29"/>
    <w:rsid w:val="00FD20BD"/>
    <w:rsid w:val="00FD227D"/>
    <w:rsid w:val="00FD24F5"/>
    <w:rsid w:val="00FD28E8"/>
    <w:rsid w:val="00FD2D23"/>
    <w:rsid w:val="00FD2E32"/>
    <w:rsid w:val="00FD330F"/>
    <w:rsid w:val="00FD3388"/>
    <w:rsid w:val="00FD3444"/>
    <w:rsid w:val="00FD34A0"/>
    <w:rsid w:val="00FD36E7"/>
    <w:rsid w:val="00FD38B1"/>
    <w:rsid w:val="00FD3A99"/>
    <w:rsid w:val="00FD3BD9"/>
    <w:rsid w:val="00FD3CD3"/>
    <w:rsid w:val="00FD3DCF"/>
    <w:rsid w:val="00FD3F71"/>
    <w:rsid w:val="00FD421A"/>
    <w:rsid w:val="00FD42B1"/>
    <w:rsid w:val="00FD4424"/>
    <w:rsid w:val="00FD461C"/>
    <w:rsid w:val="00FD482D"/>
    <w:rsid w:val="00FD4879"/>
    <w:rsid w:val="00FD4BAB"/>
    <w:rsid w:val="00FD4BD3"/>
    <w:rsid w:val="00FD4BE7"/>
    <w:rsid w:val="00FD4CD2"/>
    <w:rsid w:val="00FD4D39"/>
    <w:rsid w:val="00FD4EE5"/>
    <w:rsid w:val="00FD4EE9"/>
    <w:rsid w:val="00FD507A"/>
    <w:rsid w:val="00FD50AE"/>
    <w:rsid w:val="00FD50C2"/>
    <w:rsid w:val="00FD5259"/>
    <w:rsid w:val="00FD52F6"/>
    <w:rsid w:val="00FD5462"/>
    <w:rsid w:val="00FD54E7"/>
    <w:rsid w:val="00FD56C5"/>
    <w:rsid w:val="00FD5738"/>
    <w:rsid w:val="00FD577B"/>
    <w:rsid w:val="00FD57C4"/>
    <w:rsid w:val="00FD582B"/>
    <w:rsid w:val="00FD58B6"/>
    <w:rsid w:val="00FD5A8E"/>
    <w:rsid w:val="00FD5C0E"/>
    <w:rsid w:val="00FD5C6E"/>
    <w:rsid w:val="00FD5E1A"/>
    <w:rsid w:val="00FD5EDF"/>
    <w:rsid w:val="00FD6431"/>
    <w:rsid w:val="00FD64A6"/>
    <w:rsid w:val="00FD6535"/>
    <w:rsid w:val="00FD683D"/>
    <w:rsid w:val="00FD68CE"/>
    <w:rsid w:val="00FD6C3E"/>
    <w:rsid w:val="00FD6C60"/>
    <w:rsid w:val="00FD6C7C"/>
    <w:rsid w:val="00FD6D25"/>
    <w:rsid w:val="00FD6F3D"/>
    <w:rsid w:val="00FD6F7A"/>
    <w:rsid w:val="00FD709D"/>
    <w:rsid w:val="00FD75B2"/>
    <w:rsid w:val="00FD788B"/>
    <w:rsid w:val="00FD7898"/>
    <w:rsid w:val="00FD795A"/>
    <w:rsid w:val="00FD7BBD"/>
    <w:rsid w:val="00FD7C8B"/>
    <w:rsid w:val="00FD7C98"/>
    <w:rsid w:val="00FD7E42"/>
    <w:rsid w:val="00FD7ED3"/>
    <w:rsid w:val="00FD7FAC"/>
    <w:rsid w:val="00FE016D"/>
    <w:rsid w:val="00FE024E"/>
    <w:rsid w:val="00FE026A"/>
    <w:rsid w:val="00FE0334"/>
    <w:rsid w:val="00FE0461"/>
    <w:rsid w:val="00FE04F3"/>
    <w:rsid w:val="00FE0554"/>
    <w:rsid w:val="00FE0805"/>
    <w:rsid w:val="00FE0A95"/>
    <w:rsid w:val="00FE0BEC"/>
    <w:rsid w:val="00FE0C08"/>
    <w:rsid w:val="00FE0C92"/>
    <w:rsid w:val="00FE0CDE"/>
    <w:rsid w:val="00FE0D16"/>
    <w:rsid w:val="00FE0DE7"/>
    <w:rsid w:val="00FE0EA2"/>
    <w:rsid w:val="00FE0F28"/>
    <w:rsid w:val="00FE1013"/>
    <w:rsid w:val="00FE1057"/>
    <w:rsid w:val="00FE1111"/>
    <w:rsid w:val="00FE1335"/>
    <w:rsid w:val="00FE13F4"/>
    <w:rsid w:val="00FE140C"/>
    <w:rsid w:val="00FE145B"/>
    <w:rsid w:val="00FE15C7"/>
    <w:rsid w:val="00FE173F"/>
    <w:rsid w:val="00FE174A"/>
    <w:rsid w:val="00FE1855"/>
    <w:rsid w:val="00FE193F"/>
    <w:rsid w:val="00FE1B3A"/>
    <w:rsid w:val="00FE1B93"/>
    <w:rsid w:val="00FE1BAC"/>
    <w:rsid w:val="00FE1C40"/>
    <w:rsid w:val="00FE1C93"/>
    <w:rsid w:val="00FE1E91"/>
    <w:rsid w:val="00FE1E96"/>
    <w:rsid w:val="00FE2114"/>
    <w:rsid w:val="00FE21CF"/>
    <w:rsid w:val="00FE232D"/>
    <w:rsid w:val="00FE23CF"/>
    <w:rsid w:val="00FE242C"/>
    <w:rsid w:val="00FE253D"/>
    <w:rsid w:val="00FE256E"/>
    <w:rsid w:val="00FE258E"/>
    <w:rsid w:val="00FE2644"/>
    <w:rsid w:val="00FE27E9"/>
    <w:rsid w:val="00FE2B43"/>
    <w:rsid w:val="00FE2B84"/>
    <w:rsid w:val="00FE2CE6"/>
    <w:rsid w:val="00FE2DF4"/>
    <w:rsid w:val="00FE2E04"/>
    <w:rsid w:val="00FE2FDB"/>
    <w:rsid w:val="00FE308E"/>
    <w:rsid w:val="00FE3129"/>
    <w:rsid w:val="00FE31D8"/>
    <w:rsid w:val="00FE3282"/>
    <w:rsid w:val="00FE329C"/>
    <w:rsid w:val="00FE334D"/>
    <w:rsid w:val="00FE33C9"/>
    <w:rsid w:val="00FE3523"/>
    <w:rsid w:val="00FE3610"/>
    <w:rsid w:val="00FE36BE"/>
    <w:rsid w:val="00FE36F7"/>
    <w:rsid w:val="00FE3880"/>
    <w:rsid w:val="00FE38DC"/>
    <w:rsid w:val="00FE39F8"/>
    <w:rsid w:val="00FE3AE2"/>
    <w:rsid w:val="00FE3E35"/>
    <w:rsid w:val="00FE3E70"/>
    <w:rsid w:val="00FE3F74"/>
    <w:rsid w:val="00FE3F7A"/>
    <w:rsid w:val="00FE3FA4"/>
    <w:rsid w:val="00FE4199"/>
    <w:rsid w:val="00FE421E"/>
    <w:rsid w:val="00FE4370"/>
    <w:rsid w:val="00FE44F2"/>
    <w:rsid w:val="00FE4568"/>
    <w:rsid w:val="00FE4752"/>
    <w:rsid w:val="00FE4B60"/>
    <w:rsid w:val="00FE4BC2"/>
    <w:rsid w:val="00FE4BEC"/>
    <w:rsid w:val="00FE4F18"/>
    <w:rsid w:val="00FE5078"/>
    <w:rsid w:val="00FE5306"/>
    <w:rsid w:val="00FE556F"/>
    <w:rsid w:val="00FE56C3"/>
    <w:rsid w:val="00FE5716"/>
    <w:rsid w:val="00FE57AF"/>
    <w:rsid w:val="00FE57B8"/>
    <w:rsid w:val="00FE593A"/>
    <w:rsid w:val="00FE5983"/>
    <w:rsid w:val="00FE5AB8"/>
    <w:rsid w:val="00FE5AE3"/>
    <w:rsid w:val="00FE6000"/>
    <w:rsid w:val="00FE6061"/>
    <w:rsid w:val="00FE6220"/>
    <w:rsid w:val="00FE6255"/>
    <w:rsid w:val="00FE635E"/>
    <w:rsid w:val="00FE63EA"/>
    <w:rsid w:val="00FE6469"/>
    <w:rsid w:val="00FE64E1"/>
    <w:rsid w:val="00FE66C6"/>
    <w:rsid w:val="00FE6703"/>
    <w:rsid w:val="00FE6784"/>
    <w:rsid w:val="00FE6DBE"/>
    <w:rsid w:val="00FE70B6"/>
    <w:rsid w:val="00FE73F9"/>
    <w:rsid w:val="00FE7409"/>
    <w:rsid w:val="00FE7687"/>
    <w:rsid w:val="00FE7706"/>
    <w:rsid w:val="00FE7717"/>
    <w:rsid w:val="00FE78DD"/>
    <w:rsid w:val="00FE7946"/>
    <w:rsid w:val="00FE79A4"/>
    <w:rsid w:val="00FE7A64"/>
    <w:rsid w:val="00FE7BCE"/>
    <w:rsid w:val="00FE7D12"/>
    <w:rsid w:val="00FE7EA6"/>
    <w:rsid w:val="00FF0091"/>
    <w:rsid w:val="00FF0280"/>
    <w:rsid w:val="00FF029F"/>
    <w:rsid w:val="00FF0364"/>
    <w:rsid w:val="00FF03E0"/>
    <w:rsid w:val="00FF0469"/>
    <w:rsid w:val="00FF0596"/>
    <w:rsid w:val="00FF0771"/>
    <w:rsid w:val="00FF0969"/>
    <w:rsid w:val="00FF097A"/>
    <w:rsid w:val="00FF0A29"/>
    <w:rsid w:val="00FF0D60"/>
    <w:rsid w:val="00FF0DF2"/>
    <w:rsid w:val="00FF0EC6"/>
    <w:rsid w:val="00FF13C9"/>
    <w:rsid w:val="00FF1746"/>
    <w:rsid w:val="00FF1765"/>
    <w:rsid w:val="00FF17DB"/>
    <w:rsid w:val="00FF1817"/>
    <w:rsid w:val="00FF1A90"/>
    <w:rsid w:val="00FF1F7A"/>
    <w:rsid w:val="00FF22DD"/>
    <w:rsid w:val="00FF24C7"/>
    <w:rsid w:val="00FF25BE"/>
    <w:rsid w:val="00FF2673"/>
    <w:rsid w:val="00FF2773"/>
    <w:rsid w:val="00FF2832"/>
    <w:rsid w:val="00FF2898"/>
    <w:rsid w:val="00FF28A8"/>
    <w:rsid w:val="00FF28FD"/>
    <w:rsid w:val="00FF2E50"/>
    <w:rsid w:val="00FF2F44"/>
    <w:rsid w:val="00FF30D2"/>
    <w:rsid w:val="00FF323F"/>
    <w:rsid w:val="00FF32C7"/>
    <w:rsid w:val="00FF332F"/>
    <w:rsid w:val="00FF3395"/>
    <w:rsid w:val="00FF33EE"/>
    <w:rsid w:val="00FF3422"/>
    <w:rsid w:val="00FF3570"/>
    <w:rsid w:val="00FF35FC"/>
    <w:rsid w:val="00FF3679"/>
    <w:rsid w:val="00FF3868"/>
    <w:rsid w:val="00FF38A6"/>
    <w:rsid w:val="00FF38C5"/>
    <w:rsid w:val="00FF38FF"/>
    <w:rsid w:val="00FF3AAA"/>
    <w:rsid w:val="00FF3C2F"/>
    <w:rsid w:val="00FF3E3D"/>
    <w:rsid w:val="00FF4010"/>
    <w:rsid w:val="00FF405C"/>
    <w:rsid w:val="00FF40BB"/>
    <w:rsid w:val="00FF4197"/>
    <w:rsid w:val="00FF4198"/>
    <w:rsid w:val="00FF421B"/>
    <w:rsid w:val="00FF4403"/>
    <w:rsid w:val="00FF4412"/>
    <w:rsid w:val="00FF4509"/>
    <w:rsid w:val="00FF47E6"/>
    <w:rsid w:val="00FF48CE"/>
    <w:rsid w:val="00FF4983"/>
    <w:rsid w:val="00FF4A22"/>
    <w:rsid w:val="00FF4B63"/>
    <w:rsid w:val="00FF4D6F"/>
    <w:rsid w:val="00FF4DB2"/>
    <w:rsid w:val="00FF4E7E"/>
    <w:rsid w:val="00FF5076"/>
    <w:rsid w:val="00FF50C5"/>
    <w:rsid w:val="00FF50D9"/>
    <w:rsid w:val="00FF51AD"/>
    <w:rsid w:val="00FF51C3"/>
    <w:rsid w:val="00FF5336"/>
    <w:rsid w:val="00FF538E"/>
    <w:rsid w:val="00FF5635"/>
    <w:rsid w:val="00FF571D"/>
    <w:rsid w:val="00FF5724"/>
    <w:rsid w:val="00FF584E"/>
    <w:rsid w:val="00FF58F3"/>
    <w:rsid w:val="00FF5A29"/>
    <w:rsid w:val="00FF5A39"/>
    <w:rsid w:val="00FF5C71"/>
    <w:rsid w:val="00FF5D5F"/>
    <w:rsid w:val="00FF5E7E"/>
    <w:rsid w:val="00FF5E7F"/>
    <w:rsid w:val="00FF5F53"/>
    <w:rsid w:val="00FF5FE1"/>
    <w:rsid w:val="00FF614F"/>
    <w:rsid w:val="00FF6153"/>
    <w:rsid w:val="00FF63B8"/>
    <w:rsid w:val="00FF6437"/>
    <w:rsid w:val="00FF65CF"/>
    <w:rsid w:val="00FF67E2"/>
    <w:rsid w:val="00FF683B"/>
    <w:rsid w:val="00FF685F"/>
    <w:rsid w:val="00FF6901"/>
    <w:rsid w:val="00FF6962"/>
    <w:rsid w:val="00FF6A21"/>
    <w:rsid w:val="00FF6CE3"/>
    <w:rsid w:val="00FF6EA2"/>
    <w:rsid w:val="00FF6EF1"/>
    <w:rsid w:val="00FF70BD"/>
    <w:rsid w:val="00FF71A6"/>
    <w:rsid w:val="00FF729E"/>
    <w:rsid w:val="00FF7342"/>
    <w:rsid w:val="00FF73B7"/>
    <w:rsid w:val="00FF73C3"/>
    <w:rsid w:val="00FF783E"/>
    <w:rsid w:val="00FF7BB9"/>
    <w:rsid w:val="00FF7CC4"/>
    <w:rsid w:val="00FF7F82"/>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1F0F4B32-920C-4743-B2E0-FCA2EAEF2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w Cen MT" w:eastAsia="Tw Cen MT" w:hAnsi="Tw Cen MT" w:cs="Times New Roman"/>
        <w:lang w:val="en-NZ"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40"/>
    <w:lsdException w:name="Light List" w:uiPriority="40"/>
    <w:lsdException w:name="Light Grid" w:uiPriority="40"/>
    <w:lsdException w:name="Medium Shading 1" w:uiPriority="40"/>
    <w:lsdException w:name="Medium Shading 2" w:uiPriority="40"/>
    <w:lsdException w:name="Medium List 1" w:uiPriority="40"/>
    <w:lsdException w:name="Medium List 2" w:uiPriority="40"/>
    <w:lsdException w:name="Medium Grid 1" w:uiPriority="40"/>
    <w:lsdException w:name="Medium Grid 2" w:uiPriority="40"/>
    <w:lsdException w:name="Medium Grid 3" w:uiPriority="40"/>
    <w:lsdException w:name="Dark List" w:uiPriority="40"/>
    <w:lsdException w:name="Colorful Shading" w:uiPriority="40"/>
    <w:lsdException w:name="Colorful List" w:uiPriority="40"/>
    <w:lsdException w:name="Colorful Grid" w:uiPriority="40"/>
    <w:lsdException w:name="Light Shading Accent 1" w:uiPriority="41"/>
    <w:lsdException w:name="Light List Accent 1" w:uiPriority="41"/>
    <w:lsdException w:name="Light Grid Accent 1" w:uiPriority="41"/>
    <w:lsdException w:name="Medium Shading 1 Accent 1" w:uiPriority="41"/>
    <w:lsdException w:name="Medium Shading 2 Accent 1" w:uiPriority="41"/>
    <w:lsdException w:name="Medium List 1 Accent 1" w:uiPriority="4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4FED"/>
    <w:pPr>
      <w:spacing w:after="180" w:line="264" w:lineRule="auto"/>
      <w:ind w:firstLine="284"/>
    </w:pPr>
    <w:rPr>
      <w:rFonts w:eastAsia="Times New Roman"/>
      <w:sz w:val="23"/>
      <w:szCs w:val="23"/>
      <w:lang w:val="de-DE" w:eastAsia="en-US"/>
    </w:rPr>
  </w:style>
  <w:style w:type="paragraph" w:styleId="Heading1">
    <w:name w:val="heading 1"/>
    <w:basedOn w:val="Normal"/>
    <w:next w:val="Normal"/>
    <w:link w:val="Heading1Char"/>
    <w:qFormat/>
    <w:rsid w:val="00F74FED"/>
    <w:pPr>
      <w:spacing w:before="300" w:after="80" w:line="240" w:lineRule="auto"/>
      <w:outlineLvl w:val="0"/>
    </w:pPr>
    <w:rPr>
      <w:caps/>
      <w:color w:val="775F55"/>
      <w:sz w:val="32"/>
      <w:szCs w:val="32"/>
      <w:lang w:val="x-none" w:eastAsia="x-none"/>
    </w:rPr>
  </w:style>
  <w:style w:type="paragraph" w:styleId="Heading2">
    <w:name w:val="heading 2"/>
    <w:basedOn w:val="Normal"/>
    <w:next w:val="Normal"/>
    <w:link w:val="Heading2Char"/>
    <w:uiPriority w:val="9"/>
    <w:qFormat/>
    <w:rsid w:val="00F74FED"/>
    <w:pPr>
      <w:spacing w:before="240" w:after="80"/>
      <w:outlineLvl w:val="1"/>
    </w:pPr>
    <w:rPr>
      <w:rFonts w:eastAsia="Tw Cen MT"/>
      <w:b/>
      <w:bCs/>
      <w:color w:val="94B6D2"/>
      <w:spacing w:val="20"/>
      <w:sz w:val="28"/>
      <w:szCs w:val="28"/>
      <w:lang w:val="x-none" w:eastAsia="x-none"/>
    </w:rPr>
  </w:style>
  <w:style w:type="paragraph" w:styleId="Heading3">
    <w:name w:val="heading 3"/>
    <w:basedOn w:val="Normal"/>
    <w:next w:val="Normal"/>
    <w:link w:val="Heading3Char"/>
    <w:qFormat/>
    <w:rsid w:val="00F74FED"/>
    <w:pPr>
      <w:spacing w:before="240" w:after="60"/>
      <w:outlineLvl w:val="2"/>
    </w:pPr>
    <w:rPr>
      <w:rFonts w:eastAsia="Tw Cen MT"/>
      <w:b/>
      <w:bCs/>
      <w:color w:val="000000"/>
      <w:spacing w:val="10"/>
      <w:szCs w:val="20"/>
      <w:lang w:val="x-none" w:eastAsia="x-none"/>
    </w:rPr>
  </w:style>
  <w:style w:type="paragraph" w:styleId="Heading4">
    <w:name w:val="heading 4"/>
    <w:basedOn w:val="Normal"/>
    <w:next w:val="Normal"/>
    <w:link w:val="Heading4Char"/>
    <w:uiPriority w:val="9"/>
    <w:qFormat/>
    <w:rsid w:val="00F74FED"/>
    <w:pPr>
      <w:spacing w:before="240" w:after="0"/>
      <w:outlineLvl w:val="3"/>
    </w:pPr>
    <w:rPr>
      <w:rFonts w:eastAsia="Tw Cen MT"/>
      <w:caps/>
      <w:spacing w:val="14"/>
      <w:sz w:val="20"/>
      <w:szCs w:val="20"/>
      <w:lang w:val="x-none" w:eastAsia="x-none"/>
    </w:rPr>
  </w:style>
  <w:style w:type="paragraph" w:styleId="Heading5">
    <w:name w:val="heading 5"/>
    <w:basedOn w:val="Normal"/>
    <w:next w:val="Normal"/>
    <w:link w:val="Heading5Char"/>
    <w:uiPriority w:val="9"/>
    <w:qFormat/>
    <w:rsid w:val="00F74FED"/>
    <w:pPr>
      <w:spacing w:before="200" w:after="0"/>
      <w:outlineLvl w:val="4"/>
    </w:pPr>
    <w:rPr>
      <w:rFonts w:eastAsia="Tw Cen MT"/>
      <w:b/>
      <w:bCs/>
      <w:color w:val="775F55"/>
      <w:spacing w:val="10"/>
      <w:szCs w:val="20"/>
      <w:lang w:val="x-none" w:eastAsia="x-none"/>
    </w:rPr>
  </w:style>
  <w:style w:type="paragraph" w:styleId="Heading6">
    <w:name w:val="heading 6"/>
    <w:basedOn w:val="Normal"/>
    <w:next w:val="Normal"/>
    <w:link w:val="Heading6Char"/>
    <w:uiPriority w:val="9"/>
    <w:qFormat/>
    <w:rsid w:val="00F74FED"/>
    <w:pPr>
      <w:spacing w:after="0"/>
      <w:outlineLvl w:val="5"/>
    </w:pPr>
    <w:rPr>
      <w:rFonts w:eastAsia="Tw Cen MT"/>
      <w:b/>
      <w:bCs/>
      <w:color w:val="DD8047"/>
      <w:spacing w:val="10"/>
      <w:szCs w:val="20"/>
      <w:lang w:val="x-none" w:eastAsia="x-none"/>
    </w:rPr>
  </w:style>
  <w:style w:type="paragraph" w:styleId="Heading7">
    <w:name w:val="heading 7"/>
    <w:basedOn w:val="Normal"/>
    <w:next w:val="Normal"/>
    <w:link w:val="Heading7Char"/>
    <w:uiPriority w:val="9"/>
    <w:qFormat/>
    <w:rsid w:val="00F74FED"/>
    <w:pPr>
      <w:spacing w:after="0"/>
      <w:outlineLvl w:val="6"/>
    </w:pPr>
    <w:rPr>
      <w:rFonts w:eastAsia="Tw Cen MT"/>
      <w:smallCaps/>
      <w:color w:val="000000"/>
      <w:spacing w:val="10"/>
      <w:szCs w:val="20"/>
      <w:lang w:val="x-none" w:eastAsia="x-none"/>
    </w:rPr>
  </w:style>
  <w:style w:type="paragraph" w:styleId="Heading8">
    <w:name w:val="heading 8"/>
    <w:basedOn w:val="Normal"/>
    <w:next w:val="Normal"/>
    <w:link w:val="Heading8Char"/>
    <w:uiPriority w:val="9"/>
    <w:qFormat/>
    <w:rsid w:val="00F74FED"/>
    <w:pPr>
      <w:spacing w:after="0"/>
      <w:outlineLvl w:val="7"/>
    </w:pPr>
    <w:rPr>
      <w:rFonts w:eastAsia="Tw Cen MT"/>
      <w:b/>
      <w:bCs/>
      <w:i/>
      <w:iCs/>
      <w:color w:val="94B6D2"/>
      <w:spacing w:val="10"/>
      <w:sz w:val="24"/>
      <w:szCs w:val="24"/>
      <w:lang w:val="x-none" w:eastAsia="x-none"/>
    </w:rPr>
  </w:style>
  <w:style w:type="paragraph" w:styleId="Heading9">
    <w:name w:val="heading 9"/>
    <w:basedOn w:val="Normal"/>
    <w:next w:val="Normal"/>
    <w:link w:val="Heading9Char"/>
    <w:uiPriority w:val="9"/>
    <w:qFormat/>
    <w:rsid w:val="00F74FED"/>
    <w:pPr>
      <w:spacing w:after="0"/>
      <w:outlineLvl w:val="8"/>
    </w:pPr>
    <w:rPr>
      <w:rFonts w:eastAsia="Tw Cen MT"/>
      <w:b/>
      <w:bCs/>
      <w:caps/>
      <w:color w:val="A5AB81"/>
      <w:spacing w:val="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74FED"/>
    <w:rPr>
      <w:rFonts w:ascii="Tw Cen MT" w:eastAsia="Times New Roman" w:hAnsi="Tw Cen MT" w:cs="Times New Roman"/>
      <w:caps/>
      <w:color w:val="775F55"/>
      <w:sz w:val="32"/>
      <w:szCs w:val="32"/>
    </w:rPr>
  </w:style>
  <w:style w:type="character" w:customStyle="1" w:styleId="Heading2Char">
    <w:name w:val="Heading 2 Char"/>
    <w:link w:val="Heading2"/>
    <w:uiPriority w:val="9"/>
    <w:rsid w:val="00F74FED"/>
    <w:rPr>
      <w:b/>
      <w:bCs/>
      <w:color w:val="94B6D2"/>
      <w:spacing w:val="20"/>
      <w:sz w:val="28"/>
      <w:szCs w:val="28"/>
    </w:rPr>
  </w:style>
  <w:style w:type="character" w:customStyle="1" w:styleId="Heading3Char">
    <w:name w:val="Heading 3 Char"/>
    <w:link w:val="Heading3"/>
    <w:rsid w:val="00F74FED"/>
    <w:rPr>
      <w:b/>
      <w:bCs/>
      <w:color w:val="000000"/>
      <w:spacing w:val="10"/>
      <w:sz w:val="23"/>
    </w:rPr>
  </w:style>
  <w:style w:type="paragraph" w:styleId="Footer">
    <w:name w:val="footer"/>
    <w:basedOn w:val="Normal"/>
    <w:link w:val="FooterChar"/>
    <w:uiPriority w:val="99"/>
    <w:unhideWhenUsed/>
    <w:rsid w:val="00F74FED"/>
    <w:pPr>
      <w:tabs>
        <w:tab w:val="center" w:pos="4320"/>
        <w:tab w:val="right" w:pos="8640"/>
      </w:tabs>
    </w:pPr>
    <w:rPr>
      <w:rFonts w:eastAsia="Tw Cen MT"/>
      <w:szCs w:val="20"/>
      <w:lang w:val="x-none" w:eastAsia="x-none"/>
    </w:rPr>
  </w:style>
  <w:style w:type="character" w:customStyle="1" w:styleId="FooterChar">
    <w:name w:val="Footer Char"/>
    <w:link w:val="Footer"/>
    <w:uiPriority w:val="99"/>
    <w:rsid w:val="00F74FED"/>
    <w:rPr>
      <w:sz w:val="23"/>
    </w:rPr>
  </w:style>
  <w:style w:type="paragraph" w:styleId="Header">
    <w:name w:val="header"/>
    <w:basedOn w:val="Normal"/>
    <w:link w:val="HeaderChar"/>
    <w:uiPriority w:val="99"/>
    <w:unhideWhenUsed/>
    <w:rsid w:val="00F74FED"/>
    <w:pPr>
      <w:tabs>
        <w:tab w:val="center" w:pos="4320"/>
        <w:tab w:val="right" w:pos="8640"/>
      </w:tabs>
    </w:pPr>
    <w:rPr>
      <w:rFonts w:eastAsia="Tw Cen MT"/>
      <w:szCs w:val="20"/>
      <w:lang w:val="x-none" w:eastAsia="x-none"/>
    </w:rPr>
  </w:style>
  <w:style w:type="character" w:customStyle="1" w:styleId="HeaderChar">
    <w:name w:val="Header Char"/>
    <w:link w:val="Header"/>
    <w:uiPriority w:val="99"/>
    <w:rsid w:val="00F74FED"/>
    <w:rPr>
      <w:sz w:val="23"/>
    </w:rPr>
  </w:style>
  <w:style w:type="paragraph" w:customStyle="1" w:styleId="MediumShading2-Accent31">
    <w:name w:val="Medium Shading 2 - Accent 31"/>
    <w:basedOn w:val="Normal"/>
    <w:link w:val="MediumShading2-Accent3Char"/>
    <w:uiPriority w:val="30"/>
    <w:qFormat/>
    <w:rsid w:val="00F74FED"/>
    <w:pPr>
      <w:pBdr>
        <w:top w:val="double" w:sz="12" w:space="10" w:color="DD8047"/>
        <w:left w:val="double" w:sz="12" w:space="10" w:color="DD8047"/>
        <w:bottom w:val="double" w:sz="12" w:space="10" w:color="DD8047"/>
        <w:right w:val="double" w:sz="12" w:space="10" w:color="DD8047"/>
      </w:pBdr>
      <w:shd w:val="clear" w:color="auto" w:fill="FFFFFF"/>
      <w:spacing w:before="300" w:after="300"/>
      <w:ind w:left="720" w:right="720"/>
      <w:contextualSpacing/>
    </w:pPr>
    <w:rPr>
      <w:rFonts w:eastAsia="Tw Cen MT"/>
      <w:b/>
      <w:bCs/>
      <w:color w:val="DD8047"/>
      <w:szCs w:val="20"/>
      <w:lang w:val="x-none" w:eastAsia="x-none"/>
    </w:rPr>
  </w:style>
  <w:style w:type="character" w:customStyle="1" w:styleId="MediumShading2-Accent3Char">
    <w:name w:val="Medium Shading 2 - Accent 3 Char"/>
    <w:link w:val="MediumShading2-Accent31"/>
    <w:uiPriority w:val="30"/>
    <w:rsid w:val="00F74FED"/>
    <w:rPr>
      <w:b/>
      <w:bCs/>
      <w:color w:val="DD8047"/>
      <w:sz w:val="23"/>
      <w:shd w:val="clear" w:color="auto" w:fill="FFFFFF"/>
    </w:rPr>
  </w:style>
  <w:style w:type="paragraph" w:styleId="Subtitle">
    <w:name w:val="Subtitle"/>
    <w:basedOn w:val="Normal"/>
    <w:link w:val="SubtitleChar"/>
    <w:uiPriority w:val="11"/>
    <w:qFormat/>
    <w:rsid w:val="00F74FED"/>
    <w:pPr>
      <w:spacing w:after="720" w:line="240" w:lineRule="auto"/>
    </w:pPr>
    <w:rPr>
      <w:b/>
      <w:bCs/>
      <w:caps/>
      <w:color w:val="DD8047"/>
      <w:spacing w:val="50"/>
      <w:sz w:val="24"/>
      <w:szCs w:val="24"/>
      <w:lang w:val="x-none" w:eastAsia="x-none"/>
    </w:rPr>
  </w:style>
  <w:style w:type="character" w:customStyle="1" w:styleId="SubtitleChar">
    <w:name w:val="Subtitle Char"/>
    <w:link w:val="Subtitle"/>
    <w:uiPriority w:val="11"/>
    <w:rsid w:val="00F74FED"/>
    <w:rPr>
      <w:rFonts w:ascii="Tw Cen MT" w:eastAsia="Times New Roman" w:hAnsi="Tw Cen MT" w:cs="Times New Roman"/>
      <w:b/>
      <w:bCs/>
      <w:caps/>
      <w:color w:val="DD8047"/>
      <w:spacing w:val="50"/>
      <w:sz w:val="24"/>
      <w:szCs w:val="24"/>
    </w:rPr>
  </w:style>
  <w:style w:type="paragraph" w:styleId="Title">
    <w:name w:val="Title"/>
    <w:basedOn w:val="Normal"/>
    <w:link w:val="TitleChar"/>
    <w:uiPriority w:val="10"/>
    <w:qFormat/>
    <w:rsid w:val="00F74FED"/>
    <w:pPr>
      <w:spacing w:after="0" w:line="240" w:lineRule="auto"/>
    </w:pPr>
    <w:rPr>
      <w:rFonts w:eastAsia="Tw Cen MT"/>
      <w:color w:val="775F55"/>
      <w:sz w:val="72"/>
      <w:szCs w:val="72"/>
      <w:lang w:val="x-none" w:eastAsia="x-none"/>
    </w:rPr>
  </w:style>
  <w:style w:type="character" w:customStyle="1" w:styleId="TitleChar">
    <w:name w:val="Title Char"/>
    <w:link w:val="Title"/>
    <w:uiPriority w:val="10"/>
    <w:rsid w:val="00F74FED"/>
    <w:rPr>
      <w:color w:val="775F55"/>
      <w:sz w:val="72"/>
      <w:szCs w:val="72"/>
    </w:rPr>
  </w:style>
  <w:style w:type="paragraph" w:styleId="BalloonText">
    <w:name w:val="Balloon Text"/>
    <w:basedOn w:val="Normal"/>
    <w:link w:val="BalloonTextChar"/>
    <w:uiPriority w:val="99"/>
    <w:semiHidden/>
    <w:unhideWhenUsed/>
    <w:rsid w:val="00F74FED"/>
    <w:rPr>
      <w:rFonts w:hAnsi="Tahoma"/>
      <w:sz w:val="16"/>
      <w:szCs w:val="16"/>
      <w:lang w:eastAsia="x-none"/>
    </w:rPr>
  </w:style>
  <w:style w:type="character" w:customStyle="1" w:styleId="BalloonTextChar">
    <w:name w:val="Balloon Text Char"/>
    <w:link w:val="BalloonText"/>
    <w:uiPriority w:val="99"/>
    <w:semiHidden/>
    <w:rsid w:val="00F74FED"/>
    <w:rPr>
      <w:rFonts w:eastAsia="Times New Roman" w:hAnsi="Tahoma"/>
      <w:sz w:val="16"/>
      <w:szCs w:val="16"/>
      <w:lang w:val="de-DE"/>
    </w:rPr>
  </w:style>
  <w:style w:type="character" w:customStyle="1" w:styleId="BookTitle1">
    <w:name w:val="Book Title1"/>
    <w:uiPriority w:val="33"/>
    <w:qFormat/>
    <w:rsid w:val="00F74FED"/>
    <w:rPr>
      <w:rFonts w:ascii="Tw Cen MT" w:eastAsia="Times New Roman" w:hAnsi="Tw Cen MT" w:cs="Times New Roman"/>
      <w:bCs w:val="0"/>
      <w:i/>
      <w:iCs/>
      <w:color w:val="775F55"/>
      <w:sz w:val="23"/>
      <w:szCs w:val="23"/>
      <w:lang w:val="de-DE"/>
    </w:rPr>
  </w:style>
  <w:style w:type="paragraph" w:styleId="Caption">
    <w:name w:val="caption"/>
    <w:basedOn w:val="Normal"/>
    <w:next w:val="Normal"/>
    <w:uiPriority w:val="35"/>
    <w:qFormat/>
    <w:rsid w:val="00F74FED"/>
    <w:rPr>
      <w:b/>
      <w:bCs/>
      <w:caps/>
      <w:sz w:val="16"/>
      <w:szCs w:val="16"/>
    </w:rPr>
  </w:style>
  <w:style w:type="character" w:styleId="Emphasis">
    <w:name w:val="Emphasis"/>
    <w:uiPriority w:val="20"/>
    <w:qFormat/>
    <w:rsid w:val="00F74FED"/>
    <w:rPr>
      <w:rFonts w:ascii="Tw Cen MT" w:eastAsia="Times New Roman" w:hAnsi="Tw Cen MT" w:cs="Times New Roman"/>
      <w:b/>
      <w:bCs/>
      <w:i/>
      <w:iCs/>
      <w:color w:val="775F55"/>
      <w:spacing w:val="10"/>
      <w:sz w:val="23"/>
      <w:szCs w:val="23"/>
      <w:lang w:val="de-DE"/>
    </w:rPr>
  </w:style>
  <w:style w:type="character" w:customStyle="1" w:styleId="Heading4Char">
    <w:name w:val="Heading 4 Char"/>
    <w:link w:val="Heading4"/>
    <w:uiPriority w:val="9"/>
    <w:semiHidden/>
    <w:rsid w:val="00F74FED"/>
    <w:rPr>
      <w:caps/>
      <w:spacing w:val="14"/>
    </w:rPr>
  </w:style>
  <w:style w:type="character" w:customStyle="1" w:styleId="Heading5Char">
    <w:name w:val="Heading 5 Char"/>
    <w:link w:val="Heading5"/>
    <w:uiPriority w:val="9"/>
    <w:semiHidden/>
    <w:rsid w:val="00F74FED"/>
    <w:rPr>
      <w:b/>
      <w:bCs/>
      <w:color w:val="775F55"/>
      <w:spacing w:val="10"/>
      <w:sz w:val="23"/>
    </w:rPr>
  </w:style>
  <w:style w:type="character" w:customStyle="1" w:styleId="Heading6Char">
    <w:name w:val="Heading 6 Char"/>
    <w:link w:val="Heading6"/>
    <w:uiPriority w:val="9"/>
    <w:semiHidden/>
    <w:rsid w:val="00F74FED"/>
    <w:rPr>
      <w:b/>
      <w:bCs/>
      <w:color w:val="DD8047"/>
      <w:spacing w:val="10"/>
      <w:sz w:val="23"/>
    </w:rPr>
  </w:style>
  <w:style w:type="character" w:customStyle="1" w:styleId="Heading7Char">
    <w:name w:val="Heading 7 Char"/>
    <w:link w:val="Heading7"/>
    <w:uiPriority w:val="9"/>
    <w:semiHidden/>
    <w:rsid w:val="00F74FED"/>
    <w:rPr>
      <w:smallCaps/>
      <w:color w:val="000000"/>
      <w:spacing w:val="10"/>
      <w:sz w:val="23"/>
    </w:rPr>
  </w:style>
  <w:style w:type="character" w:customStyle="1" w:styleId="Heading8Char">
    <w:name w:val="Heading 8 Char"/>
    <w:link w:val="Heading8"/>
    <w:uiPriority w:val="9"/>
    <w:semiHidden/>
    <w:rsid w:val="00F74FED"/>
    <w:rPr>
      <w:b/>
      <w:bCs/>
      <w:i/>
      <w:iCs/>
      <w:color w:val="94B6D2"/>
      <w:spacing w:val="10"/>
      <w:sz w:val="24"/>
      <w:szCs w:val="24"/>
    </w:rPr>
  </w:style>
  <w:style w:type="character" w:customStyle="1" w:styleId="Heading9Char">
    <w:name w:val="Heading 9 Char"/>
    <w:link w:val="Heading9"/>
    <w:uiPriority w:val="9"/>
    <w:semiHidden/>
    <w:rsid w:val="00F74FED"/>
    <w:rPr>
      <w:b/>
      <w:bCs/>
      <w:caps/>
      <w:color w:val="A5AB81"/>
      <w:spacing w:val="40"/>
      <w:sz w:val="20"/>
      <w:szCs w:val="20"/>
    </w:rPr>
  </w:style>
  <w:style w:type="character" w:styleId="Hyperlink">
    <w:name w:val="Hyperlink"/>
    <w:uiPriority w:val="99"/>
    <w:unhideWhenUsed/>
    <w:rsid w:val="00F74FED"/>
    <w:rPr>
      <w:color w:val="F7B615"/>
      <w:u w:val="single"/>
    </w:rPr>
  </w:style>
  <w:style w:type="character" w:customStyle="1" w:styleId="IntenseEmphasis1">
    <w:name w:val="Intense Emphasis1"/>
    <w:uiPriority w:val="21"/>
    <w:qFormat/>
    <w:rsid w:val="00F74FED"/>
    <w:rPr>
      <w:rFonts w:ascii="Tw Cen MT" w:hAnsi="Tw Cen MT"/>
      <w:b/>
      <w:bCs/>
      <w:dstrike w:val="0"/>
      <w:color w:val="DD8047"/>
      <w:spacing w:val="10"/>
      <w:w w:val="100"/>
      <w:kern w:val="0"/>
      <w:position w:val="0"/>
      <w:sz w:val="23"/>
      <w:vertAlign w:val="baseline"/>
    </w:rPr>
  </w:style>
  <w:style w:type="character" w:customStyle="1" w:styleId="IntenseReference1">
    <w:name w:val="Intense Reference1"/>
    <w:uiPriority w:val="32"/>
    <w:qFormat/>
    <w:rsid w:val="00F74FED"/>
    <w:rPr>
      <w:rFonts w:ascii="Tw Cen MT" w:hAnsi="Tw Cen MT"/>
      <w:b/>
      <w:bCs/>
      <w:caps/>
      <w:color w:val="94B6D2"/>
      <w:spacing w:val="10"/>
      <w:w w:val="100"/>
      <w:position w:val="0"/>
      <w:sz w:val="20"/>
      <w:szCs w:val="20"/>
      <w:u w:val="single" w:color="94B6D2"/>
      <w:bdr w:val="none" w:sz="0" w:space="0" w:color="auto"/>
    </w:rPr>
  </w:style>
  <w:style w:type="paragraph" w:styleId="List">
    <w:name w:val="List"/>
    <w:basedOn w:val="Normal"/>
    <w:uiPriority w:val="99"/>
    <w:semiHidden/>
    <w:unhideWhenUsed/>
    <w:rsid w:val="00F74FED"/>
    <w:pPr>
      <w:ind w:left="360" w:hanging="360"/>
    </w:pPr>
  </w:style>
  <w:style w:type="paragraph" w:styleId="List2">
    <w:name w:val="List 2"/>
    <w:basedOn w:val="Normal"/>
    <w:uiPriority w:val="99"/>
    <w:semiHidden/>
    <w:unhideWhenUsed/>
    <w:rsid w:val="00F74FED"/>
    <w:pPr>
      <w:ind w:left="720" w:hanging="360"/>
    </w:pPr>
  </w:style>
  <w:style w:type="paragraph" w:styleId="ListBullet">
    <w:name w:val="List Bullet"/>
    <w:basedOn w:val="Normal"/>
    <w:uiPriority w:val="36"/>
    <w:unhideWhenUsed/>
    <w:qFormat/>
    <w:rsid w:val="00F74FED"/>
    <w:pPr>
      <w:numPr>
        <w:numId w:val="12"/>
      </w:numPr>
    </w:pPr>
    <w:rPr>
      <w:sz w:val="24"/>
      <w:szCs w:val="24"/>
    </w:rPr>
  </w:style>
  <w:style w:type="paragraph" w:styleId="ListBullet2">
    <w:name w:val="List Bullet 2"/>
    <w:basedOn w:val="Normal"/>
    <w:uiPriority w:val="36"/>
    <w:unhideWhenUsed/>
    <w:qFormat/>
    <w:rsid w:val="00F74FED"/>
    <w:pPr>
      <w:numPr>
        <w:numId w:val="13"/>
      </w:numPr>
    </w:pPr>
    <w:rPr>
      <w:color w:val="94B6D2"/>
    </w:rPr>
  </w:style>
  <w:style w:type="paragraph" w:styleId="ListBullet3">
    <w:name w:val="List Bullet 3"/>
    <w:basedOn w:val="Normal"/>
    <w:uiPriority w:val="36"/>
    <w:unhideWhenUsed/>
    <w:qFormat/>
    <w:rsid w:val="00F74FED"/>
    <w:pPr>
      <w:numPr>
        <w:numId w:val="14"/>
      </w:numPr>
    </w:pPr>
    <w:rPr>
      <w:color w:val="DD8047"/>
    </w:rPr>
  </w:style>
  <w:style w:type="paragraph" w:styleId="ListBullet4">
    <w:name w:val="List Bullet 4"/>
    <w:basedOn w:val="Normal"/>
    <w:uiPriority w:val="36"/>
    <w:unhideWhenUsed/>
    <w:qFormat/>
    <w:rsid w:val="00F74FED"/>
    <w:pPr>
      <w:numPr>
        <w:numId w:val="15"/>
      </w:numPr>
    </w:pPr>
    <w:rPr>
      <w:caps/>
      <w:spacing w:val="4"/>
    </w:rPr>
  </w:style>
  <w:style w:type="paragraph" w:styleId="ListBullet5">
    <w:name w:val="List Bullet 5"/>
    <w:basedOn w:val="Normal"/>
    <w:uiPriority w:val="36"/>
    <w:unhideWhenUsed/>
    <w:qFormat/>
    <w:rsid w:val="00F74FED"/>
    <w:pPr>
      <w:numPr>
        <w:numId w:val="16"/>
      </w:numPr>
    </w:pPr>
  </w:style>
  <w:style w:type="paragraph" w:customStyle="1" w:styleId="LightGrid-Accent31">
    <w:name w:val="Light Grid - Accent 31"/>
    <w:basedOn w:val="Normal"/>
    <w:uiPriority w:val="34"/>
    <w:unhideWhenUsed/>
    <w:qFormat/>
    <w:rsid w:val="00F74FED"/>
    <w:pPr>
      <w:ind w:left="720"/>
      <w:contextualSpacing/>
    </w:pPr>
  </w:style>
  <w:style w:type="numbering" w:customStyle="1" w:styleId="Galathea-Listentyp">
    <w:name w:val="Galathea-Listentyp"/>
    <w:uiPriority w:val="99"/>
    <w:rsid w:val="00F74FED"/>
    <w:pPr>
      <w:numPr>
        <w:numId w:val="11"/>
      </w:numPr>
    </w:pPr>
  </w:style>
  <w:style w:type="paragraph" w:customStyle="1" w:styleId="NoSpacing2">
    <w:name w:val="No Spacing2"/>
    <w:basedOn w:val="Normal"/>
    <w:link w:val="NoSpacingChar"/>
    <w:uiPriority w:val="1"/>
    <w:qFormat/>
    <w:rsid w:val="00F74FED"/>
    <w:pPr>
      <w:spacing w:after="0" w:line="240" w:lineRule="auto"/>
    </w:pPr>
    <w:rPr>
      <w:rFonts w:eastAsia="Tw Cen MT"/>
      <w:szCs w:val="20"/>
      <w:lang w:val="x-none" w:eastAsia="x-none"/>
    </w:rPr>
  </w:style>
  <w:style w:type="paragraph" w:customStyle="1" w:styleId="MediumShading1-Accent31">
    <w:name w:val="Medium Shading 1 - Accent 31"/>
    <w:basedOn w:val="Normal"/>
    <w:link w:val="MediumShading1-Accent3Char"/>
    <w:uiPriority w:val="29"/>
    <w:qFormat/>
    <w:rsid w:val="00F74FED"/>
    <w:rPr>
      <w:rFonts w:eastAsia="Tw Cen MT"/>
      <w:i/>
      <w:iCs/>
      <w:smallCaps/>
      <w:color w:val="775F55"/>
      <w:spacing w:val="6"/>
      <w:szCs w:val="20"/>
      <w:lang w:val="x-none" w:eastAsia="x-none"/>
    </w:rPr>
  </w:style>
  <w:style w:type="character" w:customStyle="1" w:styleId="MediumShading1-Accent3Char">
    <w:name w:val="Medium Shading 1 - Accent 3 Char"/>
    <w:link w:val="MediumShading1-Accent31"/>
    <w:uiPriority w:val="29"/>
    <w:rsid w:val="00F74FED"/>
    <w:rPr>
      <w:i/>
      <w:iCs/>
      <w:smallCaps/>
      <w:color w:val="775F55"/>
      <w:spacing w:val="6"/>
      <w:sz w:val="23"/>
    </w:rPr>
  </w:style>
  <w:style w:type="character" w:styleId="Strong">
    <w:name w:val="Strong"/>
    <w:uiPriority w:val="22"/>
    <w:qFormat/>
    <w:rsid w:val="00F74FED"/>
    <w:rPr>
      <w:rFonts w:ascii="Tw Cen MT" w:eastAsia="Times New Roman" w:hAnsi="Tw Cen MT" w:cs="Times New Roman"/>
      <w:b/>
      <w:bCs/>
      <w:iCs w:val="0"/>
      <w:color w:val="DD8047"/>
      <w:szCs w:val="23"/>
      <w:lang w:val="de-DE"/>
    </w:rPr>
  </w:style>
  <w:style w:type="character" w:customStyle="1" w:styleId="SubtleEmphasis1">
    <w:name w:val="Subtle Emphasis1"/>
    <w:uiPriority w:val="19"/>
    <w:qFormat/>
    <w:rsid w:val="00F74FED"/>
    <w:rPr>
      <w:rFonts w:ascii="Tw Cen MT" w:hAnsi="Tw Cen MT"/>
      <w:i/>
      <w:iCs/>
      <w:sz w:val="23"/>
    </w:rPr>
  </w:style>
  <w:style w:type="character" w:customStyle="1" w:styleId="SubtleReference1">
    <w:name w:val="Subtle Reference1"/>
    <w:uiPriority w:val="31"/>
    <w:qFormat/>
    <w:rsid w:val="00F74FED"/>
    <w:rPr>
      <w:rFonts w:ascii="Tw Cen MT" w:hAnsi="Tw Cen MT"/>
      <w:b/>
      <w:bCs/>
      <w:i/>
      <w:iCs/>
      <w:color w:val="775F55"/>
      <w:sz w:val="23"/>
    </w:rPr>
  </w:style>
  <w:style w:type="table" w:styleId="TableGrid">
    <w:name w:val="Table Grid"/>
    <w:basedOn w:val="TableNormal"/>
    <w:uiPriority w:val="1"/>
    <w:rsid w:val="00F74FED"/>
    <w:rPr>
      <w:rFonts w:eastAsia="Times New Roman"/>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uiPriority w:val="99"/>
    <w:semiHidden/>
    <w:unhideWhenUsed/>
    <w:rsid w:val="00F74FED"/>
    <w:pPr>
      <w:ind w:left="220" w:hanging="220"/>
    </w:pPr>
  </w:style>
  <w:style w:type="paragraph" w:styleId="TOC1">
    <w:name w:val="toc 1"/>
    <w:basedOn w:val="Normal"/>
    <w:next w:val="Normal"/>
    <w:autoRedefine/>
    <w:uiPriority w:val="39"/>
    <w:unhideWhenUsed/>
    <w:rsid w:val="00F74FED"/>
    <w:pPr>
      <w:tabs>
        <w:tab w:val="right" w:leader="dot" w:pos="8630"/>
      </w:tabs>
      <w:spacing w:before="180" w:after="40" w:line="240" w:lineRule="auto"/>
    </w:pPr>
    <w:rPr>
      <w:b/>
      <w:bCs/>
      <w:caps/>
      <w:noProof/>
      <w:color w:val="775F55"/>
    </w:rPr>
  </w:style>
  <w:style w:type="paragraph" w:styleId="TOC2">
    <w:name w:val="toc 2"/>
    <w:basedOn w:val="Normal"/>
    <w:next w:val="Normal"/>
    <w:autoRedefine/>
    <w:uiPriority w:val="39"/>
    <w:unhideWhenUsed/>
    <w:rsid w:val="00F74FED"/>
    <w:pPr>
      <w:tabs>
        <w:tab w:val="right" w:leader="dot" w:pos="8630"/>
      </w:tabs>
      <w:spacing w:after="40" w:line="240" w:lineRule="auto"/>
      <w:ind w:left="144"/>
    </w:pPr>
    <w:rPr>
      <w:noProof/>
    </w:rPr>
  </w:style>
  <w:style w:type="paragraph" w:styleId="TOC3">
    <w:name w:val="toc 3"/>
    <w:basedOn w:val="Normal"/>
    <w:next w:val="Normal"/>
    <w:autoRedefine/>
    <w:uiPriority w:val="39"/>
    <w:unhideWhenUsed/>
    <w:qFormat/>
    <w:rsid w:val="00F74FED"/>
    <w:pPr>
      <w:tabs>
        <w:tab w:val="right" w:leader="dot" w:pos="8630"/>
      </w:tabs>
      <w:spacing w:after="40" w:line="240" w:lineRule="auto"/>
      <w:ind w:left="288"/>
    </w:pPr>
    <w:rPr>
      <w:noProof/>
    </w:rPr>
  </w:style>
  <w:style w:type="paragraph" w:styleId="TOC4">
    <w:name w:val="toc 4"/>
    <w:basedOn w:val="Normal"/>
    <w:next w:val="Normal"/>
    <w:autoRedefine/>
    <w:uiPriority w:val="39"/>
    <w:unhideWhenUsed/>
    <w:qFormat/>
    <w:rsid w:val="00F74FED"/>
    <w:pPr>
      <w:tabs>
        <w:tab w:val="right" w:leader="dot" w:pos="8630"/>
      </w:tabs>
      <w:spacing w:after="40" w:line="240" w:lineRule="auto"/>
      <w:ind w:left="432"/>
    </w:pPr>
    <w:rPr>
      <w:noProof/>
    </w:rPr>
  </w:style>
  <w:style w:type="paragraph" w:styleId="TOC5">
    <w:name w:val="toc 5"/>
    <w:basedOn w:val="Normal"/>
    <w:next w:val="Normal"/>
    <w:autoRedefine/>
    <w:uiPriority w:val="39"/>
    <w:unhideWhenUsed/>
    <w:qFormat/>
    <w:rsid w:val="00F74FED"/>
    <w:pPr>
      <w:tabs>
        <w:tab w:val="right" w:leader="dot" w:pos="8630"/>
      </w:tabs>
      <w:spacing w:after="40" w:line="240" w:lineRule="auto"/>
      <w:ind w:left="576"/>
    </w:pPr>
    <w:rPr>
      <w:noProof/>
    </w:rPr>
  </w:style>
  <w:style w:type="paragraph" w:styleId="TOC6">
    <w:name w:val="toc 6"/>
    <w:basedOn w:val="Normal"/>
    <w:next w:val="Normal"/>
    <w:autoRedefine/>
    <w:uiPriority w:val="39"/>
    <w:unhideWhenUsed/>
    <w:qFormat/>
    <w:rsid w:val="00F74FED"/>
    <w:pPr>
      <w:tabs>
        <w:tab w:val="right" w:leader="dot" w:pos="8630"/>
      </w:tabs>
      <w:spacing w:after="40" w:line="240" w:lineRule="auto"/>
      <w:ind w:left="720"/>
    </w:pPr>
    <w:rPr>
      <w:noProof/>
    </w:rPr>
  </w:style>
  <w:style w:type="paragraph" w:styleId="TOC7">
    <w:name w:val="toc 7"/>
    <w:basedOn w:val="Normal"/>
    <w:next w:val="Normal"/>
    <w:autoRedefine/>
    <w:uiPriority w:val="39"/>
    <w:unhideWhenUsed/>
    <w:qFormat/>
    <w:rsid w:val="00F74FED"/>
    <w:pPr>
      <w:tabs>
        <w:tab w:val="right" w:leader="dot" w:pos="8630"/>
      </w:tabs>
      <w:spacing w:after="40" w:line="240" w:lineRule="auto"/>
      <w:ind w:left="864"/>
    </w:pPr>
    <w:rPr>
      <w:noProof/>
    </w:rPr>
  </w:style>
  <w:style w:type="paragraph" w:styleId="TOC8">
    <w:name w:val="toc 8"/>
    <w:basedOn w:val="Normal"/>
    <w:next w:val="Normal"/>
    <w:autoRedefine/>
    <w:uiPriority w:val="39"/>
    <w:unhideWhenUsed/>
    <w:qFormat/>
    <w:rsid w:val="00F74FED"/>
    <w:pPr>
      <w:tabs>
        <w:tab w:val="right" w:leader="dot" w:pos="8630"/>
      </w:tabs>
      <w:spacing w:after="40" w:line="240" w:lineRule="auto"/>
      <w:ind w:left="1008"/>
    </w:pPr>
    <w:rPr>
      <w:noProof/>
    </w:rPr>
  </w:style>
  <w:style w:type="paragraph" w:styleId="TOC9">
    <w:name w:val="toc 9"/>
    <w:basedOn w:val="Normal"/>
    <w:next w:val="Normal"/>
    <w:autoRedefine/>
    <w:uiPriority w:val="39"/>
    <w:unhideWhenUsed/>
    <w:qFormat/>
    <w:rsid w:val="00F74FED"/>
    <w:pPr>
      <w:tabs>
        <w:tab w:val="right" w:leader="dot" w:pos="8630"/>
      </w:tabs>
      <w:spacing w:after="40" w:line="240" w:lineRule="auto"/>
      <w:ind w:left="1152"/>
    </w:pPr>
    <w:rPr>
      <w:noProof/>
    </w:rPr>
  </w:style>
  <w:style w:type="character" w:customStyle="1" w:styleId="NoSpacingChar">
    <w:name w:val="No Spacing Char"/>
    <w:link w:val="NoSpacing2"/>
    <w:uiPriority w:val="1"/>
    <w:rsid w:val="00F74FED"/>
    <w:rPr>
      <w:sz w:val="23"/>
    </w:rPr>
  </w:style>
  <w:style w:type="paragraph" w:customStyle="1" w:styleId="Kopfzeile-Gerade">
    <w:name w:val="Kopfzeile - Gerade"/>
    <w:basedOn w:val="Normal"/>
    <w:uiPriority w:val="39"/>
    <w:unhideWhenUsed/>
    <w:qFormat/>
    <w:rsid w:val="00F74FED"/>
    <w:pPr>
      <w:pBdr>
        <w:bottom w:val="single" w:sz="4" w:space="1" w:color="94B6D2"/>
      </w:pBdr>
      <w:spacing w:after="0" w:line="240" w:lineRule="auto"/>
    </w:pPr>
    <w:rPr>
      <w:b/>
      <w:bCs/>
      <w:color w:val="775F55"/>
      <w:sz w:val="20"/>
    </w:rPr>
  </w:style>
  <w:style w:type="paragraph" w:customStyle="1" w:styleId="Fuzeile-Gerade">
    <w:name w:val="Fußzeile - Gerade"/>
    <w:basedOn w:val="Normal"/>
    <w:uiPriority w:val="49"/>
    <w:semiHidden/>
    <w:unhideWhenUsed/>
    <w:rsid w:val="00F74FED"/>
    <w:pPr>
      <w:pBdr>
        <w:top w:val="single" w:sz="4" w:space="1" w:color="94B6D2"/>
      </w:pBdr>
    </w:pPr>
    <w:rPr>
      <w:color w:val="775F55"/>
      <w:sz w:val="20"/>
    </w:rPr>
  </w:style>
  <w:style w:type="paragraph" w:customStyle="1" w:styleId="Kopfzeile-Ungerade">
    <w:name w:val="Kopfzeile - Ungerade"/>
    <w:basedOn w:val="Normal"/>
    <w:uiPriority w:val="39"/>
    <w:semiHidden/>
    <w:unhideWhenUsed/>
    <w:qFormat/>
    <w:rsid w:val="00F74FED"/>
    <w:pPr>
      <w:pBdr>
        <w:bottom w:val="single" w:sz="4" w:space="1" w:color="94B6D2"/>
      </w:pBdr>
      <w:spacing w:after="0" w:line="240" w:lineRule="auto"/>
      <w:jc w:val="right"/>
    </w:pPr>
    <w:rPr>
      <w:b/>
      <w:bCs/>
      <w:color w:val="775F55"/>
      <w:sz w:val="20"/>
    </w:rPr>
  </w:style>
  <w:style w:type="paragraph" w:customStyle="1" w:styleId="Fuzeile-Ungerade">
    <w:name w:val="Fußzeile - Ungerade"/>
    <w:basedOn w:val="Normal"/>
    <w:uiPriority w:val="39"/>
    <w:semiHidden/>
    <w:unhideWhenUsed/>
    <w:qFormat/>
    <w:rsid w:val="00F74FED"/>
    <w:pPr>
      <w:pBdr>
        <w:top w:val="single" w:sz="4" w:space="1" w:color="94B6D2"/>
      </w:pBdr>
      <w:jc w:val="right"/>
    </w:pPr>
    <w:rPr>
      <w:color w:val="775F55"/>
      <w:sz w:val="20"/>
    </w:rPr>
  </w:style>
  <w:style w:type="character" w:customStyle="1" w:styleId="PlaceholderText1">
    <w:name w:val="Placeholder Text1"/>
    <w:uiPriority w:val="99"/>
    <w:semiHidden/>
    <w:rsid w:val="00F74FED"/>
    <w:rPr>
      <w:color w:val="808080"/>
    </w:rPr>
  </w:style>
  <w:style w:type="paragraph" w:customStyle="1" w:styleId="TOCHeading1">
    <w:name w:val="TOC Heading1"/>
    <w:basedOn w:val="Heading1"/>
    <w:next w:val="Normal"/>
    <w:uiPriority w:val="39"/>
    <w:unhideWhenUsed/>
    <w:qFormat/>
    <w:rsid w:val="009A4832"/>
    <w:pPr>
      <w:keepNext/>
      <w:keepLines/>
      <w:spacing w:before="480" w:after="0" w:line="276" w:lineRule="auto"/>
      <w:outlineLvl w:val="9"/>
    </w:pPr>
    <w:rPr>
      <w:b/>
      <w:bCs/>
      <w:caps w:val="0"/>
      <w:color w:val="548AB7"/>
      <w:sz w:val="28"/>
      <w:szCs w:val="28"/>
    </w:rPr>
  </w:style>
  <w:style w:type="paragraph" w:customStyle="1" w:styleId="Formatvorlageberschrift3TimesNewRoman14ptKursiv">
    <w:name w:val="Formatvorlage Überschrift 3 + Times New Roman 14 pt Kursiv"/>
    <w:basedOn w:val="Heading3"/>
    <w:autoRedefine/>
    <w:rsid w:val="009D5DA1"/>
    <w:pPr>
      <w:keepNext/>
      <w:spacing w:line="240" w:lineRule="auto"/>
      <w:ind w:firstLine="0"/>
    </w:pPr>
    <w:rPr>
      <w:rFonts w:ascii="Times New Roman" w:eastAsia="Times New Roman" w:hAnsi="Times New Roman" w:cs="Arial"/>
      <w:i/>
      <w:iCs/>
      <w:color w:val="auto"/>
      <w:spacing w:val="0"/>
      <w:sz w:val="28"/>
      <w:szCs w:val="26"/>
      <w:lang w:eastAsia="de-DE"/>
    </w:rPr>
  </w:style>
  <w:style w:type="paragraph" w:customStyle="1" w:styleId="NoSpacing1">
    <w:name w:val="No Spacing1"/>
    <w:autoRedefine/>
    <w:uiPriority w:val="1"/>
    <w:qFormat/>
    <w:rsid w:val="001611B0"/>
    <w:pPr>
      <w:ind w:firstLine="288"/>
    </w:pPr>
    <w:rPr>
      <w:rFonts w:ascii="Times New Roman" w:eastAsia="Calibri" w:hAnsi="Times New Roman"/>
      <w:sz w:val="24"/>
      <w:szCs w:val="22"/>
      <w:lang w:val="en-US" w:eastAsia="en-US" w:bidi="en-US"/>
    </w:rPr>
  </w:style>
  <w:style w:type="character" w:styleId="LineNumber">
    <w:name w:val="line number"/>
    <w:uiPriority w:val="99"/>
    <w:semiHidden/>
    <w:unhideWhenUsed/>
    <w:rsid w:val="008B7C55"/>
  </w:style>
  <w:style w:type="paragraph" w:styleId="NormalWeb">
    <w:name w:val="Normal (Web)"/>
    <w:basedOn w:val="Normal"/>
    <w:uiPriority w:val="99"/>
    <w:unhideWhenUsed/>
    <w:rsid w:val="0018025C"/>
    <w:pPr>
      <w:spacing w:before="100" w:beforeAutospacing="1" w:after="100" w:afterAutospacing="1" w:line="240" w:lineRule="auto"/>
      <w:ind w:firstLine="0"/>
    </w:pPr>
    <w:rPr>
      <w:rFonts w:ascii="Times New Roman" w:hAnsi="Times New Roman"/>
      <w:sz w:val="24"/>
      <w:szCs w:val="24"/>
      <w:lang w:eastAsia="de-DE"/>
    </w:rPr>
  </w:style>
  <w:style w:type="paragraph" w:styleId="FootnoteText">
    <w:name w:val="footnote text"/>
    <w:basedOn w:val="Normal"/>
    <w:link w:val="FootnoteTextChar"/>
    <w:uiPriority w:val="99"/>
    <w:semiHidden/>
    <w:unhideWhenUsed/>
    <w:rsid w:val="00125DCB"/>
    <w:rPr>
      <w:sz w:val="20"/>
      <w:szCs w:val="20"/>
      <w:lang w:val="x-none"/>
    </w:rPr>
  </w:style>
  <w:style w:type="character" w:customStyle="1" w:styleId="FootnoteTextChar">
    <w:name w:val="Footnote Text Char"/>
    <w:link w:val="FootnoteText"/>
    <w:uiPriority w:val="99"/>
    <w:semiHidden/>
    <w:rsid w:val="00125DCB"/>
    <w:rPr>
      <w:rFonts w:eastAsia="Times New Roman"/>
      <w:lang w:eastAsia="en-US"/>
    </w:rPr>
  </w:style>
  <w:style w:type="character" w:styleId="FootnoteReference">
    <w:name w:val="footnote reference"/>
    <w:uiPriority w:val="99"/>
    <w:semiHidden/>
    <w:unhideWhenUsed/>
    <w:rsid w:val="00125DCB"/>
    <w:rPr>
      <w:vertAlign w:val="superscript"/>
    </w:rPr>
  </w:style>
  <w:style w:type="character" w:customStyle="1" w:styleId="woj">
    <w:name w:val="woj"/>
    <w:basedOn w:val="DefaultParagraphFont"/>
    <w:rsid w:val="003D11C5"/>
  </w:style>
  <w:style w:type="character" w:customStyle="1" w:styleId="text">
    <w:name w:val="text"/>
    <w:rsid w:val="0004204D"/>
  </w:style>
  <w:style w:type="character" w:customStyle="1" w:styleId="indent-1-breaks">
    <w:name w:val="indent-1-breaks"/>
    <w:rsid w:val="0004204D"/>
  </w:style>
  <w:style w:type="character" w:customStyle="1" w:styleId="small-caps">
    <w:name w:val="small-caps"/>
    <w:rsid w:val="0004204D"/>
  </w:style>
  <w:style w:type="paragraph" w:customStyle="1" w:styleId="first-line-none">
    <w:name w:val="first-line-none"/>
    <w:basedOn w:val="Normal"/>
    <w:rsid w:val="0004204D"/>
    <w:pPr>
      <w:spacing w:before="100" w:beforeAutospacing="1" w:after="100" w:afterAutospacing="1" w:line="240" w:lineRule="auto"/>
      <w:ind w:firstLine="0"/>
    </w:pPr>
    <w:rPr>
      <w:rFonts w:ascii="Times New Roman" w:hAnsi="Times New Roman"/>
      <w:sz w:val="24"/>
      <w:szCs w:val="24"/>
      <w:lang w:val="en-US"/>
    </w:rPr>
  </w:style>
  <w:style w:type="character" w:styleId="FollowedHyperlink">
    <w:name w:val="FollowedHyperlink"/>
    <w:uiPriority w:val="99"/>
    <w:semiHidden/>
    <w:unhideWhenUsed/>
    <w:rsid w:val="00C52367"/>
    <w:rPr>
      <w:color w:val="800080"/>
      <w:u w:val="single"/>
    </w:rPr>
  </w:style>
  <w:style w:type="character" w:customStyle="1" w:styleId="apple-converted-space">
    <w:name w:val="apple-converted-space"/>
    <w:rsid w:val="00BE195E"/>
  </w:style>
  <w:style w:type="paragraph" w:customStyle="1" w:styleId="chapter-2">
    <w:name w:val="chapter-2"/>
    <w:basedOn w:val="Normal"/>
    <w:rsid w:val="00CB7B26"/>
    <w:pPr>
      <w:spacing w:before="100" w:beforeAutospacing="1" w:after="100" w:afterAutospacing="1" w:line="240" w:lineRule="auto"/>
      <w:ind w:firstLine="0"/>
    </w:pPr>
    <w:rPr>
      <w:rFonts w:ascii="Times New Roman" w:hAnsi="Times New Roman"/>
      <w:sz w:val="24"/>
      <w:szCs w:val="24"/>
      <w:lang w:val="en-NZ" w:eastAsia="en-NZ"/>
    </w:rPr>
  </w:style>
  <w:style w:type="paragraph" w:customStyle="1" w:styleId="Standard1">
    <w:name w:val="Standard1"/>
    <w:rsid w:val="001E450B"/>
    <w:pPr>
      <w:suppressAutoHyphens/>
      <w:autoSpaceDN w:val="0"/>
      <w:spacing w:after="200" w:line="276" w:lineRule="auto"/>
      <w:textAlignment w:val="baseline"/>
    </w:pPr>
    <w:rPr>
      <w:rFonts w:ascii="Calibri" w:eastAsia="SimSun" w:hAnsi="Calibri" w:cs="Calibri"/>
      <w:kern w:val="3"/>
      <w:sz w:val="22"/>
      <w:szCs w:val="22"/>
      <w:lang w:val="en-US" w:eastAsia="en-US"/>
    </w:rPr>
  </w:style>
  <w:style w:type="paragraph" w:customStyle="1" w:styleId="Textbody">
    <w:name w:val="Text body"/>
    <w:basedOn w:val="Standard1"/>
    <w:rsid w:val="001E450B"/>
    <w:pPr>
      <w:spacing w:after="120"/>
    </w:pPr>
  </w:style>
  <w:style w:type="paragraph" w:styleId="ListParagraph">
    <w:name w:val="List Paragraph"/>
    <w:basedOn w:val="Normal"/>
    <w:uiPriority w:val="34"/>
    <w:qFormat/>
    <w:rsid w:val="002B5BF7"/>
    <w:pPr>
      <w:spacing w:after="200" w:line="276" w:lineRule="auto"/>
      <w:ind w:left="720" w:firstLine="0"/>
      <w:contextualSpacing/>
    </w:pPr>
    <w:rPr>
      <w:rFonts w:ascii="Calibri" w:eastAsia="Calibri" w:hAnsi="Calibri"/>
      <w:sz w:val="22"/>
      <w:szCs w:val="22"/>
    </w:rPr>
  </w:style>
  <w:style w:type="paragraph" w:customStyle="1" w:styleId="chapter-1">
    <w:name w:val="chapter-1"/>
    <w:basedOn w:val="Normal"/>
    <w:rsid w:val="00F50730"/>
    <w:pPr>
      <w:spacing w:before="100" w:beforeAutospacing="1" w:after="100" w:afterAutospacing="1" w:line="240" w:lineRule="auto"/>
      <w:ind w:firstLine="0"/>
    </w:pPr>
    <w:rPr>
      <w:rFonts w:ascii="Times New Roman" w:hAnsi="Times New Roman"/>
      <w:sz w:val="24"/>
      <w:szCs w:val="24"/>
      <w:lang w:val="en-US"/>
    </w:rPr>
  </w:style>
  <w:style w:type="character" w:customStyle="1" w:styleId="chapternum">
    <w:name w:val="chapternum"/>
    <w:rsid w:val="00F7244E"/>
  </w:style>
  <w:style w:type="paragraph" w:customStyle="1" w:styleId="center">
    <w:name w:val="center"/>
    <w:basedOn w:val="Normal"/>
    <w:rsid w:val="00F7244E"/>
    <w:pPr>
      <w:spacing w:before="100" w:beforeAutospacing="1" w:after="100" w:afterAutospacing="1" w:line="240" w:lineRule="auto"/>
      <w:ind w:firstLine="0"/>
    </w:pPr>
    <w:rPr>
      <w:rFonts w:ascii="Times New Roman" w:hAnsi="Times New Roman"/>
      <w:sz w:val="24"/>
      <w:szCs w:val="24"/>
      <w:lang w:val="en-US"/>
    </w:rPr>
  </w:style>
  <w:style w:type="character" w:customStyle="1" w:styleId="footnote-text">
    <w:name w:val="footnote-text"/>
    <w:rsid w:val="006044B0"/>
  </w:style>
  <w:style w:type="paragraph" w:styleId="Revision">
    <w:name w:val="Revision"/>
    <w:hidden/>
    <w:uiPriority w:val="99"/>
    <w:semiHidden/>
    <w:rsid w:val="00C90A7D"/>
    <w:rPr>
      <w:rFonts w:eastAsia="Times New Roman"/>
      <w:sz w:val="23"/>
      <w:szCs w:val="23"/>
      <w:lang w:val="de-DE" w:eastAsia="en-US"/>
    </w:rPr>
  </w:style>
  <w:style w:type="character" w:customStyle="1" w:styleId="oblique">
    <w:name w:val="oblique"/>
    <w:rsid w:val="00C17DB7"/>
  </w:style>
  <w:style w:type="character" w:styleId="CommentReference">
    <w:name w:val="annotation reference"/>
    <w:uiPriority w:val="99"/>
    <w:semiHidden/>
    <w:unhideWhenUsed/>
    <w:rsid w:val="00DB096D"/>
    <w:rPr>
      <w:sz w:val="16"/>
      <w:szCs w:val="16"/>
    </w:rPr>
  </w:style>
  <w:style w:type="paragraph" w:styleId="CommentText">
    <w:name w:val="annotation text"/>
    <w:basedOn w:val="Normal"/>
    <w:link w:val="CommentTextChar"/>
    <w:uiPriority w:val="99"/>
    <w:semiHidden/>
    <w:unhideWhenUsed/>
    <w:rsid w:val="00DB096D"/>
    <w:rPr>
      <w:sz w:val="20"/>
      <w:szCs w:val="20"/>
    </w:rPr>
  </w:style>
  <w:style w:type="character" w:customStyle="1" w:styleId="CommentTextChar">
    <w:name w:val="Comment Text Char"/>
    <w:link w:val="CommentText"/>
    <w:uiPriority w:val="99"/>
    <w:semiHidden/>
    <w:rsid w:val="00DB096D"/>
    <w:rPr>
      <w:rFonts w:eastAsia="Times New Roman"/>
      <w:lang w:val="de-DE"/>
    </w:rPr>
  </w:style>
  <w:style w:type="paragraph" w:styleId="CommentSubject">
    <w:name w:val="annotation subject"/>
    <w:basedOn w:val="CommentText"/>
    <w:next w:val="CommentText"/>
    <w:link w:val="CommentSubjectChar"/>
    <w:uiPriority w:val="99"/>
    <w:semiHidden/>
    <w:unhideWhenUsed/>
    <w:rsid w:val="00DB096D"/>
    <w:rPr>
      <w:b/>
      <w:bCs/>
    </w:rPr>
  </w:style>
  <w:style w:type="character" w:customStyle="1" w:styleId="CommentSubjectChar">
    <w:name w:val="Comment Subject Char"/>
    <w:link w:val="CommentSubject"/>
    <w:uiPriority w:val="99"/>
    <w:semiHidden/>
    <w:rsid w:val="00DB096D"/>
    <w:rPr>
      <w:rFonts w:eastAsia="Times New Roman"/>
      <w:b/>
      <w:bCs/>
      <w:lang w:val="de-DE"/>
    </w:rPr>
  </w:style>
  <w:style w:type="character" w:customStyle="1" w:styleId="bjy">
    <w:name w:val="bjy"/>
    <w:rsid w:val="00BB2824"/>
  </w:style>
  <w:style w:type="character" w:customStyle="1" w:styleId="adl">
    <w:name w:val="adl"/>
    <w:rsid w:val="00BB2824"/>
  </w:style>
  <w:style w:type="character" w:customStyle="1" w:styleId="ts">
    <w:name w:val="ts"/>
    <w:rsid w:val="00BB2824"/>
  </w:style>
  <w:style w:type="character" w:customStyle="1" w:styleId="ho">
    <w:name w:val="ho"/>
    <w:rsid w:val="00BB2824"/>
  </w:style>
  <w:style w:type="character" w:customStyle="1" w:styleId="gd">
    <w:name w:val="gd"/>
    <w:rsid w:val="00BB2824"/>
  </w:style>
  <w:style w:type="character" w:customStyle="1" w:styleId="g3">
    <w:name w:val="g3"/>
    <w:rsid w:val="00BB2824"/>
  </w:style>
  <w:style w:type="character" w:customStyle="1" w:styleId="hb">
    <w:name w:val="hb"/>
    <w:rsid w:val="00BB2824"/>
  </w:style>
  <w:style w:type="character" w:customStyle="1" w:styleId="g2">
    <w:name w:val="g2"/>
    <w:rsid w:val="00BB2824"/>
  </w:style>
  <w:style w:type="paragraph" w:customStyle="1" w:styleId="m2682740899232423032normal1">
    <w:name w:val="m_2682740899232423032normal1"/>
    <w:basedOn w:val="Normal"/>
    <w:rsid w:val="00BB2824"/>
    <w:pPr>
      <w:spacing w:before="100" w:beforeAutospacing="1" w:after="100" w:afterAutospacing="1" w:line="240" w:lineRule="auto"/>
      <w:ind w:firstLine="0"/>
    </w:pPr>
    <w:rPr>
      <w:rFonts w:ascii="Times New Roman" w:hAnsi="Times New Roman"/>
      <w:sz w:val="24"/>
      <w:szCs w:val="24"/>
      <w:lang w:val="en-US"/>
    </w:rPr>
  </w:style>
  <w:style w:type="paragraph" w:customStyle="1" w:styleId="m2682740899232423032first-line-none">
    <w:name w:val="m_2682740899232423032first-line-none"/>
    <w:basedOn w:val="Normal"/>
    <w:rsid w:val="00BB2824"/>
    <w:pPr>
      <w:spacing w:before="100" w:beforeAutospacing="1" w:after="100" w:afterAutospacing="1" w:line="240" w:lineRule="auto"/>
      <w:ind w:firstLine="0"/>
    </w:pPr>
    <w:rPr>
      <w:rFonts w:ascii="Times New Roman" w:hAnsi="Times New Roman"/>
      <w:sz w:val="24"/>
      <w:szCs w:val="24"/>
      <w:lang w:val="en-US"/>
    </w:rPr>
  </w:style>
  <w:style w:type="character" w:customStyle="1" w:styleId="m2682740899232423032text">
    <w:name w:val="m_2682740899232423032text"/>
    <w:rsid w:val="00BB2824"/>
  </w:style>
  <w:style w:type="character" w:customStyle="1" w:styleId="m2682740899232423032small-caps">
    <w:name w:val="m_2682740899232423032small-caps"/>
    <w:rsid w:val="00BB2824"/>
  </w:style>
  <w:style w:type="paragraph" w:customStyle="1" w:styleId="m2682740899232423032line">
    <w:name w:val="m_2682740899232423032line"/>
    <w:basedOn w:val="Normal"/>
    <w:rsid w:val="00BB2824"/>
    <w:pPr>
      <w:spacing w:before="100" w:beforeAutospacing="1" w:after="100" w:afterAutospacing="1" w:line="240" w:lineRule="auto"/>
      <w:ind w:firstLine="0"/>
    </w:pPr>
    <w:rPr>
      <w:rFonts w:ascii="Times New Roman" w:hAnsi="Times New Roman"/>
      <w:sz w:val="24"/>
      <w:szCs w:val="24"/>
      <w:lang w:val="en-US"/>
    </w:rPr>
  </w:style>
  <w:style w:type="character" w:customStyle="1" w:styleId="m2682740899232423032indent-1-breaks">
    <w:name w:val="m_2682740899232423032indent-1-breaks"/>
    <w:rsid w:val="00BB2824"/>
  </w:style>
  <w:style w:type="paragraph" w:customStyle="1" w:styleId="m2682740899232423032top-1">
    <w:name w:val="m_2682740899232423032top-1"/>
    <w:basedOn w:val="Normal"/>
    <w:rsid w:val="00BB2824"/>
    <w:pPr>
      <w:spacing w:before="100" w:beforeAutospacing="1" w:after="100" w:afterAutospacing="1" w:line="240" w:lineRule="auto"/>
      <w:ind w:firstLine="0"/>
    </w:pPr>
    <w:rPr>
      <w:rFonts w:ascii="Times New Roman" w:hAnsi="Times New Roman"/>
      <w:sz w:val="24"/>
      <w:szCs w:val="24"/>
      <w:lang w:val="en-US"/>
    </w:rPr>
  </w:style>
  <w:style w:type="paragraph" w:customStyle="1" w:styleId="Normal1">
    <w:name w:val="Normal1"/>
    <w:rsid w:val="00B1154E"/>
    <w:pPr>
      <w:pBdr>
        <w:top w:val="nil"/>
        <w:left w:val="nil"/>
        <w:bottom w:val="nil"/>
        <w:right w:val="nil"/>
        <w:between w:val="nil"/>
      </w:pBdr>
      <w:spacing w:line="276" w:lineRule="auto"/>
    </w:pPr>
    <w:rPr>
      <w:rFonts w:ascii="Arial" w:eastAsia="Arial" w:hAnsi="Arial" w:cs="Arial"/>
      <w:color w:val="000000"/>
      <w:sz w:val="22"/>
      <w:szCs w:val="22"/>
      <w:lang w:val="en-US" w:eastAsia="en-US"/>
    </w:rPr>
  </w:style>
  <w:style w:type="paragraph" w:customStyle="1" w:styleId="line">
    <w:name w:val="line"/>
    <w:basedOn w:val="Normal"/>
    <w:rsid w:val="00B1154E"/>
    <w:pPr>
      <w:spacing w:before="100" w:beforeAutospacing="1" w:after="100" w:afterAutospacing="1" w:line="240" w:lineRule="auto"/>
      <w:ind w:firstLine="0"/>
    </w:pPr>
    <w:rPr>
      <w:rFonts w:ascii="Times New Roman" w:hAnsi="Times New Roman"/>
      <w:sz w:val="24"/>
      <w:szCs w:val="24"/>
      <w:lang w:val="en-US"/>
    </w:rPr>
  </w:style>
  <w:style w:type="paragraph" w:customStyle="1" w:styleId="top-1">
    <w:name w:val="top-1"/>
    <w:basedOn w:val="Normal"/>
    <w:rsid w:val="00B1154E"/>
    <w:pPr>
      <w:spacing w:before="100" w:beforeAutospacing="1" w:after="100" w:afterAutospacing="1" w:line="240" w:lineRule="auto"/>
      <w:ind w:firstLine="0"/>
    </w:pPr>
    <w:rPr>
      <w:rFonts w:ascii="Times New Roman" w:hAnsi="Times New Roman"/>
      <w:sz w:val="24"/>
      <w:szCs w:val="24"/>
      <w:lang w:val="en-US"/>
    </w:rPr>
  </w:style>
  <w:style w:type="character" w:customStyle="1" w:styleId="highlightbackground">
    <w:name w:val="highlight_background"/>
    <w:rsid w:val="00713C7B"/>
  </w:style>
  <w:style w:type="character" w:customStyle="1" w:styleId="bible-kjv">
    <w:name w:val="bible-kjv"/>
    <w:rsid w:val="00F54925"/>
  </w:style>
  <w:style w:type="paragraph" w:customStyle="1" w:styleId="m-3112327206618946635m3770711720860632913ydpe7dba124normal">
    <w:name w:val="m_-3112327206618946635m_3770711720860632913ydpe7dba124normal"/>
    <w:basedOn w:val="Normal"/>
    <w:rsid w:val="0074163D"/>
    <w:pPr>
      <w:spacing w:before="100" w:beforeAutospacing="1" w:after="100" w:afterAutospacing="1" w:line="240" w:lineRule="auto"/>
      <w:ind w:firstLine="0"/>
    </w:pPr>
    <w:rPr>
      <w:rFonts w:ascii="Calibri" w:hAnsi="Calibri" w:cs="Calibri"/>
      <w:sz w:val="22"/>
      <w:szCs w:val="22"/>
      <w:lang w:val="en-US"/>
    </w:rPr>
  </w:style>
  <w:style w:type="character" w:customStyle="1" w:styleId="m-3112327206618946635m3770711720860632913ydpe7dba124text">
    <w:name w:val="m_-3112327206618946635m_3770711720860632913ydpe7dba124text"/>
    <w:rsid w:val="0074163D"/>
  </w:style>
  <w:style w:type="character" w:customStyle="1" w:styleId="m-3112327206618946635m3770711720860632913ydpe7dba124woj">
    <w:name w:val="m_-3112327206618946635m_3770711720860632913ydpe7dba124woj"/>
    <w:rsid w:val="0074163D"/>
  </w:style>
  <w:style w:type="character" w:customStyle="1" w:styleId="egwcontent">
    <w:name w:val="egw_content"/>
    <w:rsid w:val="008910D1"/>
  </w:style>
  <w:style w:type="character" w:customStyle="1" w:styleId="egwrefcode">
    <w:name w:val="egw_refcode"/>
    <w:rsid w:val="008910D1"/>
  </w:style>
  <w:style w:type="character" w:customStyle="1" w:styleId="passage-display-bcv">
    <w:name w:val="passage-display-bcv"/>
    <w:rsid w:val="000702E3"/>
  </w:style>
  <w:style w:type="paragraph" w:customStyle="1" w:styleId="ydpc6601e3dnormal">
    <w:name w:val="ydpc6601e3dnormal"/>
    <w:basedOn w:val="Normal"/>
    <w:rsid w:val="00971535"/>
    <w:pPr>
      <w:spacing w:before="100" w:beforeAutospacing="1" w:after="100" w:afterAutospacing="1" w:line="240" w:lineRule="auto"/>
      <w:ind w:firstLine="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507">
      <w:bodyDiv w:val="1"/>
      <w:marLeft w:val="0"/>
      <w:marRight w:val="0"/>
      <w:marTop w:val="0"/>
      <w:marBottom w:val="0"/>
      <w:divBdr>
        <w:top w:val="none" w:sz="0" w:space="0" w:color="auto"/>
        <w:left w:val="none" w:sz="0" w:space="0" w:color="auto"/>
        <w:bottom w:val="none" w:sz="0" w:space="0" w:color="auto"/>
        <w:right w:val="none" w:sz="0" w:space="0" w:color="auto"/>
      </w:divBdr>
    </w:div>
    <w:div w:id="3096150">
      <w:bodyDiv w:val="1"/>
      <w:marLeft w:val="0"/>
      <w:marRight w:val="0"/>
      <w:marTop w:val="0"/>
      <w:marBottom w:val="0"/>
      <w:divBdr>
        <w:top w:val="none" w:sz="0" w:space="0" w:color="auto"/>
        <w:left w:val="none" w:sz="0" w:space="0" w:color="auto"/>
        <w:bottom w:val="none" w:sz="0" w:space="0" w:color="auto"/>
        <w:right w:val="none" w:sz="0" w:space="0" w:color="auto"/>
      </w:divBdr>
    </w:div>
    <w:div w:id="24598506">
      <w:bodyDiv w:val="1"/>
      <w:marLeft w:val="0"/>
      <w:marRight w:val="0"/>
      <w:marTop w:val="0"/>
      <w:marBottom w:val="0"/>
      <w:divBdr>
        <w:top w:val="none" w:sz="0" w:space="0" w:color="auto"/>
        <w:left w:val="none" w:sz="0" w:space="0" w:color="auto"/>
        <w:bottom w:val="none" w:sz="0" w:space="0" w:color="auto"/>
        <w:right w:val="none" w:sz="0" w:space="0" w:color="auto"/>
      </w:divBdr>
    </w:div>
    <w:div w:id="43911564">
      <w:bodyDiv w:val="1"/>
      <w:marLeft w:val="0"/>
      <w:marRight w:val="0"/>
      <w:marTop w:val="0"/>
      <w:marBottom w:val="0"/>
      <w:divBdr>
        <w:top w:val="none" w:sz="0" w:space="0" w:color="auto"/>
        <w:left w:val="none" w:sz="0" w:space="0" w:color="auto"/>
        <w:bottom w:val="none" w:sz="0" w:space="0" w:color="auto"/>
        <w:right w:val="none" w:sz="0" w:space="0" w:color="auto"/>
      </w:divBdr>
    </w:div>
    <w:div w:id="61829857">
      <w:bodyDiv w:val="1"/>
      <w:marLeft w:val="0"/>
      <w:marRight w:val="0"/>
      <w:marTop w:val="0"/>
      <w:marBottom w:val="0"/>
      <w:divBdr>
        <w:top w:val="none" w:sz="0" w:space="0" w:color="auto"/>
        <w:left w:val="none" w:sz="0" w:space="0" w:color="auto"/>
        <w:bottom w:val="none" w:sz="0" w:space="0" w:color="auto"/>
        <w:right w:val="none" w:sz="0" w:space="0" w:color="auto"/>
      </w:divBdr>
    </w:div>
    <w:div w:id="64303789">
      <w:bodyDiv w:val="1"/>
      <w:marLeft w:val="0"/>
      <w:marRight w:val="0"/>
      <w:marTop w:val="0"/>
      <w:marBottom w:val="0"/>
      <w:divBdr>
        <w:top w:val="none" w:sz="0" w:space="0" w:color="auto"/>
        <w:left w:val="none" w:sz="0" w:space="0" w:color="auto"/>
        <w:bottom w:val="none" w:sz="0" w:space="0" w:color="auto"/>
        <w:right w:val="none" w:sz="0" w:space="0" w:color="auto"/>
      </w:divBdr>
    </w:div>
    <w:div w:id="73552865">
      <w:bodyDiv w:val="1"/>
      <w:marLeft w:val="0"/>
      <w:marRight w:val="0"/>
      <w:marTop w:val="0"/>
      <w:marBottom w:val="0"/>
      <w:divBdr>
        <w:top w:val="none" w:sz="0" w:space="0" w:color="auto"/>
        <w:left w:val="none" w:sz="0" w:space="0" w:color="auto"/>
        <w:bottom w:val="none" w:sz="0" w:space="0" w:color="auto"/>
        <w:right w:val="none" w:sz="0" w:space="0" w:color="auto"/>
      </w:divBdr>
    </w:div>
    <w:div w:id="74514647">
      <w:bodyDiv w:val="1"/>
      <w:marLeft w:val="0"/>
      <w:marRight w:val="0"/>
      <w:marTop w:val="0"/>
      <w:marBottom w:val="0"/>
      <w:divBdr>
        <w:top w:val="none" w:sz="0" w:space="0" w:color="auto"/>
        <w:left w:val="none" w:sz="0" w:space="0" w:color="auto"/>
        <w:bottom w:val="none" w:sz="0" w:space="0" w:color="auto"/>
        <w:right w:val="none" w:sz="0" w:space="0" w:color="auto"/>
      </w:divBdr>
    </w:div>
    <w:div w:id="74982963">
      <w:bodyDiv w:val="1"/>
      <w:marLeft w:val="0"/>
      <w:marRight w:val="0"/>
      <w:marTop w:val="0"/>
      <w:marBottom w:val="0"/>
      <w:divBdr>
        <w:top w:val="none" w:sz="0" w:space="0" w:color="auto"/>
        <w:left w:val="none" w:sz="0" w:space="0" w:color="auto"/>
        <w:bottom w:val="none" w:sz="0" w:space="0" w:color="auto"/>
        <w:right w:val="none" w:sz="0" w:space="0" w:color="auto"/>
      </w:divBdr>
    </w:div>
    <w:div w:id="80417526">
      <w:bodyDiv w:val="1"/>
      <w:marLeft w:val="0"/>
      <w:marRight w:val="0"/>
      <w:marTop w:val="0"/>
      <w:marBottom w:val="0"/>
      <w:divBdr>
        <w:top w:val="none" w:sz="0" w:space="0" w:color="auto"/>
        <w:left w:val="none" w:sz="0" w:space="0" w:color="auto"/>
        <w:bottom w:val="none" w:sz="0" w:space="0" w:color="auto"/>
        <w:right w:val="none" w:sz="0" w:space="0" w:color="auto"/>
      </w:divBdr>
    </w:div>
    <w:div w:id="89619237">
      <w:bodyDiv w:val="1"/>
      <w:marLeft w:val="0"/>
      <w:marRight w:val="0"/>
      <w:marTop w:val="0"/>
      <w:marBottom w:val="0"/>
      <w:divBdr>
        <w:top w:val="none" w:sz="0" w:space="0" w:color="auto"/>
        <w:left w:val="none" w:sz="0" w:space="0" w:color="auto"/>
        <w:bottom w:val="none" w:sz="0" w:space="0" w:color="auto"/>
        <w:right w:val="none" w:sz="0" w:space="0" w:color="auto"/>
      </w:divBdr>
    </w:div>
    <w:div w:id="94403553">
      <w:bodyDiv w:val="1"/>
      <w:marLeft w:val="0"/>
      <w:marRight w:val="0"/>
      <w:marTop w:val="0"/>
      <w:marBottom w:val="0"/>
      <w:divBdr>
        <w:top w:val="none" w:sz="0" w:space="0" w:color="auto"/>
        <w:left w:val="none" w:sz="0" w:space="0" w:color="auto"/>
        <w:bottom w:val="none" w:sz="0" w:space="0" w:color="auto"/>
        <w:right w:val="none" w:sz="0" w:space="0" w:color="auto"/>
      </w:divBdr>
    </w:div>
    <w:div w:id="105347159">
      <w:bodyDiv w:val="1"/>
      <w:marLeft w:val="0"/>
      <w:marRight w:val="0"/>
      <w:marTop w:val="0"/>
      <w:marBottom w:val="0"/>
      <w:divBdr>
        <w:top w:val="none" w:sz="0" w:space="0" w:color="auto"/>
        <w:left w:val="none" w:sz="0" w:space="0" w:color="auto"/>
        <w:bottom w:val="none" w:sz="0" w:space="0" w:color="auto"/>
        <w:right w:val="none" w:sz="0" w:space="0" w:color="auto"/>
      </w:divBdr>
    </w:div>
    <w:div w:id="112596765">
      <w:bodyDiv w:val="1"/>
      <w:marLeft w:val="0"/>
      <w:marRight w:val="0"/>
      <w:marTop w:val="0"/>
      <w:marBottom w:val="0"/>
      <w:divBdr>
        <w:top w:val="none" w:sz="0" w:space="0" w:color="auto"/>
        <w:left w:val="none" w:sz="0" w:space="0" w:color="auto"/>
        <w:bottom w:val="none" w:sz="0" w:space="0" w:color="auto"/>
        <w:right w:val="none" w:sz="0" w:space="0" w:color="auto"/>
      </w:divBdr>
    </w:div>
    <w:div w:id="113332469">
      <w:bodyDiv w:val="1"/>
      <w:marLeft w:val="0"/>
      <w:marRight w:val="0"/>
      <w:marTop w:val="0"/>
      <w:marBottom w:val="0"/>
      <w:divBdr>
        <w:top w:val="none" w:sz="0" w:space="0" w:color="auto"/>
        <w:left w:val="none" w:sz="0" w:space="0" w:color="auto"/>
        <w:bottom w:val="none" w:sz="0" w:space="0" w:color="auto"/>
        <w:right w:val="none" w:sz="0" w:space="0" w:color="auto"/>
      </w:divBdr>
    </w:div>
    <w:div w:id="119150115">
      <w:bodyDiv w:val="1"/>
      <w:marLeft w:val="0"/>
      <w:marRight w:val="0"/>
      <w:marTop w:val="0"/>
      <w:marBottom w:val="0"/>
      <w:divBdr>
        <w:top w:val="none" w:sz="0" w:space="0" w:color="auto"/>
        <w:left w:val="none" w:sz="0" w:space="0" w:color="auto"/>
        <w:bottom w:val="none" w:sz="0" w:space="0" w:color="auto"/>
        <w:right w:val="none" w:sz="0" w:space="0" w:color="auto"/>
      </w:divBdr>
    </w:div>
    <w:div w:id="132989635">
      <w:bodyDiv w:val="1"/>
      <w:marLeft w:val="0"/>
      <w:marRight w:val="0"/>
      <w:marTop w:val="0"/>
      <w:marBottom w:val="0"/>
      <w:divBdr>
        <w:top w:val="none" w:sz="0" w:space="0" w:color="auto"/>
        <w:left w:val="none" w:sz="0" w:space="0" w:color="auto"/>
        <w:bottom w:val="none" w:sz="0" w:space="0" w:color="auto"/>
        <w:right w:val="none" w:sz="0" w:space="0" w:color="auto"/>
      </w:divBdr>
      <w:divsChild>
        <w:div w:id="7294788">
          <w:marLeft w:val="1166"/>
          <w:marRight w:val="0"/>
          <w:marTop w:val="96"/>
          <w:marBottom w:val="0"/>
          <w:divBdr>
            <w:top w:val="none" w:sz="0" w:space="0" w:color="auto"/>
            <w:left w:val="none" w:sz="0" w:space="0" w:color="auto"/>
            <w:bottom w:val="none" w:sz="0" w:space="0" w:color="auto"/>
            <w:right w:val="none" w:sz="0" w:space="0" w:color="auto"/>
          </w:divBdr>
        </w:div>
      </w:divsChild>
    </w:div>
    <w:div w:id="159390988">
      <w:bodyDiv w:val="1"/>
      <w:marLeft w:val="0"/>
      <w:marRight w:val="0"/>
      <w:marTop w:val="0"/>
      <w:marBottom w:val="0"/>
      <w:divBdr>
        <w:top w:val="none" w:sz="0" w:space="0" w:color="auto"/>
        <w:left w:val="none" w:sz="0" w:space="0" w:color="auto"/>
        <w:bottom w:val="none" w:sz="0" w:space="0" w:color="auto"/>
        <w:right w:val="none" w:sz="0" w:space="0" w:color="auto"/>
      </w:divBdr>
    </w:div>
    <w:div w:id="170072544">
      <w:bodyDiv w:val="1"/>
      <w:marLeft w:val="0"/>
      <w:marRight w:val="0"/>
      <w:marTop w:val="0"/>
      <w:marBottom w:val="0"/>
      <w:divBdr>
        <w:top w:val="none" w:sz="0" w:space="0" w:color="auto"/>
        <w:left w:val="none" w:sz="0" w:space="0" w:color="auto"/>
        <w:bottom w:val="none" w:sz="0" w:space="0" w:color="auto"/>
        <w:right w:val="none" w:sz="0" w:space="0" w:color="auto"/>
      </w:divBdr>
    </w:div>
    <w:div w:id="175309201">
      <w:bodyDiv w:val="1"/>
      <w:marLeft w:val="0"/>
      <w:marRight w:val="0"/>
      <w:marTop w:val="0"/>
      <w:marBottom w:val="0"/>
      <w:divBdr>
        <w:top w:val="none" w:sz="0" w:space="0" w:color="auto"/>
        <w:left w:val="none" w:sz="0" w:space="0" w:color="auto"/>
        <w:bottom w:val="none" w:sz="0" w:space="0" w:color="auto"/>
        <w:right w:val="none" w:sz="0" w:space="0" w:color="auto"/>
      </w:divBdr>
    </w:div>
    <w:div w:id="177700761">
      <w:bodyDiv w:val="1"/>
      <w:marLeft w:val="0"/>
      <w:marRight w:val="0"/>
      <w:marTop w:val="0"/>
      <w:marBottom w:val="0"/>
      <w:divBdr>
        <w:top w:val="none" w:sz="0" w:space="0" w:color="auto"/>
        <w:left w:val="none" w:sz="0" w:space="0" w:color="auto"/>
        <w:bottom w:val="none" w:sz="0" w:space="0" w:color="auto"/>
        <w:right w:val="none" w:sz="0" w:space="0" w:color="auto"/>
      </w:divBdr>
    </w:div>
    <w:div w:id="187792650">
      <w:bodyDiv w:val="1"/>
      <w:marLeft w:val="0"/>
      <w:marRight w:val="0"/>
      <w:marTop w:val="0"/>
      <w:marBottom w:val="0"/>
      <w:divBdr>
        <w:top w:val="none" w:sz="0" w:space="0" w:color="auto"/>
        <w:left w:val="none" w:sz="0" w:space="0" w:color="auto"/>
        <w:bottom w:val="none" w:sz="0" w:space="0" w:color="auto"/>
        <w:right w:val="none" w:sz="0" w:space="0" w:color="auto"/>
      </w:divBdr>
    </w:div>
    <w:div w:id="196966520">
      <w:bodyDiv w:val="1"/>
      <w:marLeft w:val="0"/>
      <w:marRight w:val="0"/>
      <w:marTop w:val="0"/>
      <w:marBottom w:val="0"/>
      <w:divBdr>
        <w:top w:val="none" w:sz="0" w:space="0" w:color="auto"/>
        <w:left w:val="none" w:sz="0" w:space="0" w:color="auto"/>
        <w:bottom w:val="none" w:sz="0" w:space="0" w:color="auto"/>
        <w:right w:val="none" w:sz="0" w:space="0" w:color="auto"/>
      </w:divBdr>
    </w:div>
    <w:div w:id="210313310">
      <w:bodyDiv w:val="1"/>
      <w:marLeft w:val="0"/>
      <w:marRight w:val="0"/>
      <w:marTop w:val="0"/>
      <w:marBottom w:val="0"/>
      <w:divBdr>
        <w:top w:val="none" w:sz="0" w:space="0" w:color="auto"/>
        <w:left w:val="none" w:sz="0" w:space="0" w:color="auto"/>
        <w:bottom w:val="none" w:sz="0" w:space="0" w:color="auto"/>
        <w:right w:val="none" w:sz="0" w:space="0" w:color="auto"/>
      </w:divBdr>
    </w:div>
    <w:div w:id="228076208">
      <w:bodyDiv w:val="1"/>
      <w:marLeft w:val="0"/>
      <w:marRight w:val="0"/>
      <w:marTop w:val="0"/>
      <w:marBottom w:val="0"/>
      <w:divBdr>
        <w:top w:val="none" w:sz="0" w:space="0" w:color="auto"/>
        <w:left w:val="none" w:sz="0" w:space="0" w:color="auto"/>
        <w:bottom w:val="none" w:sz="0" w:space="0" w:color="auto"/>
        <w:right w:val="none" w:sz="0" w:space="0" w:color="auto"/>
      </w:divBdr>
    </w:div>
    <w:div w:id="234055016">
      <w:bodyDiv w:val="1"/>
      <w:marLeft w:val="0"/>
      <w:marRight w:val="0"/>
      <w:marTop w:val="0"/>
      <w:marBottom w:val="0"/>
      <w:divBdr>
        <w:top w:val="none" w:sz="0" w:space="0" w:color="auto"/>
        <w:left w:val="none" w:sz="0" w:space="0" w:color="auto"/>
        <w:bottom w:val="none" w:sz="0" w:space="0" w:color="auto"/>
        <w:right w:val="none" w:sz="0" w:space="0" w:color="auto"/>
      </w:divBdr>
    </w:div>
    <w:div w:id="243343514">
      <w:bodyDiv w:val="1"/>
      <w:marLeft w:val="0"/>
      <w:marRight w:val="0"/>
      <w:marTop w:val="0"/>
      <w:marBottom w:val="0"/>
      <w:divBdr>
        <w:top w:val="none" w:sz="0" w:space="0" w:color="auto"/>
        <w:left w:val="none" w:sz="0" w:space="0" w:color="auto"/>
        <w:bottom w:val="none" w:sz="0" w:space="0" w:color="auto"/>
        <w:right w:val="none" w:sz="0" w:space="0" w:color="auto"/>
      </w:divBdr>
    </w:div>
    <w:div w:id="245696987">
      <w:bodyDiv w:val="1"/>
      <w:marLeft w:val="0"/>
      <w:marRight w:val="0"/>
      <w:marTop w:val="0"/>
      <w:marBottom w:val="0"/>
      <w:divBdr>
        <w:top w:val="none" w:sz="0" w:space="0" w:color="auto"/>
        <w:left w:val="none" w:sz="0" w:space="0" w:color="auto"/>
        <w:bottom w:val="none" w:sz="0" w:space="0" w:color="auto"/>
        <w:right w:val="none" w:sz="0" w:space="0" w:color="auto"/>
      </w:divBdr>
    </w:div>
    <w:div w:id="254946443">
      <w:bodyDiv w:val="1"/>
      <w:marLeft w:val="0"/>
      <w:marRight w:val="0"/>
      <w:marTop w:val="0"/>
      <w:marBottom w:val="0"/>
      <w:divBdr>
        <w:top w:val="none" w:sz="0" w:space="0" w:color="auto"/>
        <w:left w:val="none" w:sz="0" w:space="0" w:color="auto"/>
        <w:bottom w:val="none" w:sz="0" w:space="0" w:color="auto"/>
        <w:right w:val="none" w:sz="0" w:space="0" w:color="auto"/>
      </w:divBdr>
    </w:div>
    <w:div w:id="262155370">
      <w:bodyDiv w:val="1"/>
      <w:marLeft w:val="0"/>
      <w:marRight w:val="0"/>
      <w:marTop w:val="0"/>
      <w:marBottom w:val="0"/>
      <w:divBdr>
        <w:top w:val="none" w:sz="0" w:space="0" w:color="auto"/>
        <w:left w:val="none" w:sz="0" w:space="0" w:color="auto"/>
        <w:bottom w:val="none" w:sz="0" w:space="0" w:color="auto"/>
        <w:right w:val="none" w:sz="0" w:space="0" w:color="auto"/>
      </w:divBdr>
    </w:div>
    <w:div w:id="266156155">
      <w:bodyDiv w:val="1"/>
      <w:marLeft w:val="0"/>
      <w:marRight w:val="0"/>
      <w:marTop w:val="0"/>
      <w:marBottom w:val="0"/>
      <w:divBdr>
        <w:top w:val="none" w:sz="0" w:space="0" w:color="auto"/>
        <w:left w:val="none" w:sz="0" w:space="0" w:color="auto"/>
        <w:bottom w:val="none" w:sz="0" w:space="0" w:color="auto"/>
        <w:right w:val="none" w:sz="0" w:space="0" w:color="auto"/>
      </w:divBdr>
    </w:div>
    <w:div w:id="268392931">
      <w:bodyDiv w:val="1"/>
      <w:marLeft w:val="0"/>
      <w:marRight w:val="0"/>
      <w:marTop w:val="0"/>
      <w:marBottom w:val="0"/>
      <w:divBdr>
        <w:top w:val="none" w:sz="0" w:space="0" w:color="auto"/>
        <w:left w:val="none" w:sz="0" w:space="0" w:color="auto"/>
        <w:bottom w:val="none" w:sz="0" w:space="0" w:color="auto"/>
        <w:right w:val="none" w:sz="0" w:space="0" w:color="auto"/>
      </w:divBdr>
    </w:div>
    <w:div w:id="276528786">
      <w:bodyDiv w:val="1"/>
      <w:marLeft w:val="0"/>
      <w:marRight w:val="0"/>
      <w:marTop w:val="0"/>
      <w:marBottom w:val="0"/>
      <w:divBdr>
        <w:top w:val="none" w:sz="0" w:space="0" w:color="auto"/>
        <w:left w:val="none" w:sz="0" w:space="0" w:color="auto"/>
        <w:bottom w:val="none" w:sz="0" w:space="0" w:color="auto"/>
        <w:right w:val="none" w:sz="0" w:space="0" w:color="auto"/>
      </w:divBdr>
    </w:div>
    <w:div w:id="277495588">
      <w:bodyDiv w:val="1"/>
      <w:marLeft w:val="0"/>
      <w:marRight w:val="0"/>
      <w:marTop w:val="0"/>
      <w:marBottom w:val="0"/>
      <w:divBdr>
        <w:top w:val="none" w:sz="0" w:space="0" w:color="auto"/>
        <w:left w:val="none" w:sz="0" w:space="0" w:color="auto"/>
        <w:bottom w:val="none" w:sz="0" w:space="0" w:color="auto"/>
        <w:right w:val="none" w:sz="0" w:space="0" w:color="auto"/>
      </w:divBdr>
    </w:div>
    <w:div w:id="277831528">
      <w:bodyDiv w:val="1"/>
      <w:marLeft w:val="0"/>
      <w:marRight w:val="0"/>
      <w:marTop w:val="0"/>
      <w:marBottom w:val="0"/>
      <w:divBdr>
        <w:top w:val="none" w:sz="0" w:space="0" w:color="auto"/>
        <w:left w:val="none" w:sz="0" w:space="0" w:color="auto"/>
        <w:bottom w:val="none" w:sz="0" w:space="0" w:color="auto"/>
        <w:right w:val="none" w:sz="0" w:space="0" w:color="auto"/>
      </w:divBdr>
    </w:div>
    <w:div w:id="298612105">
      <w:bodyDiv w:val="1"/>
      <w:marLeft w:val="0"/>
      <w:marRight w:val="0"/>
      <w:marTop w:val="0"/>
      <w:marBottom w:val="0"/>
      <w:divBdr>
        <w:top w:val="none" w:sz="0" w:space="0" w:color="auto"/>
        <w:left w:val="none" w:sz="0" w:space="0" w:color="auto"/>
        <w:bottom w:val="none" w:sz="0" w:space="0" w:color="auto"/>
        <w:right w:val="none" w:sz="0" w:space="0" w:color="auto"/>
      </w:divBdr>
    </w:div>
    <w:div w:id="300811251">
      <w:bodyDiv w:val="1"/>
      <w:marLeft w:val="0"/>
      <w:marRight w:val="0"/>
      <w:marTop w:val="0"/>
      <w:marBottom w:val="0"/>
      <w:divBdr>
        <w:top w:val="none" w:sz="0" w:space="0" w:color="auto"/>
        <w:left w:val="none" w:sz="0" w:space="0" w:color="auto"/>
        <w:bottom w:val="none" w:sz="0" w:space="0" w:color="auto"/>
        <w:right w:val="none" w:sz="0" w:space="0" w:color="auto"/>
      </w:divBdr>
    </w:div>
    <w:div w:id="309210966">
      <w:bodyDiv w:val="1"/>
      <w:marLeft w:val="0"/>
      <w:marRight w:val="0"/>
      <w:marTop w:val="0"/>
      <w:marBottom w:val="0"/>
      <w:divBdr>
        <w:top w:val="none" w:sz="0" w:space="0" w:color="auto"/>
        <w:left w:val="none" w:sz="0" w:space="0" w:color="auto"/>
        <w:bottom w:val="none" w:sz="0" w:space="0" w:color="auto"/>
        <w:right w:val="none" w:sz="0" w:space="0" w:color="auto"/>
      </w:divBdr>
    </w:div>
    <w:div w:id="314144071">
      <w:bodyDiv w:val="1"/>
      <w:marLeft w:val="0"/>
      <w:marRight w:val="0"/>
      <w:marTop w:val="0"/>
      <w:marBottom w:val="0"/>
      <w:divBdr>
        <w:top w:val="none" w:sz="0" w:space="0" w:color="auto"/>
        <w:left w:val="none" w:sz="0" w:space="0" w:color="auto"/>
        <w:bottom w:val="none" w:sz="0" w:space="0" w:color="auto"/>
        <w:right w:val="none" w:sz="0" w:space="0" w:color="auto"/>
      </w:divBdr>
    </w:div>
    <w:div w:id="315840748">
      <w:bodyDiv w:val="1"/>
      <w:marLeft w:val="0"/>
      <w:marRight w:val="0"/>
      <w:marTop w:val="0"/>
      <w:marBottom w:val="0"/>
      <w:divBdr>
        <w:top w:val="none" w:sz="0" w:space="0" w:color="auto"/>
        <w:left w:val="none" w:sz="0" w:space="0" w:color="auto"/>
        <w:bottom w:val="none" w:sz="0" w:space="0" w:color="auto"/>
        <w:right w:val="none" w:sz="0" w:space="0" w:color="auto"/>
      </w:divBdr>
    </w:div>
    <w:div w:id="335616988">
      <w:bodyDiv w:val="1"/>
      <w:marLeft w:val="0"/>
      <w:marRight w:val="0"/>
      <w:marTop w:val="0"/>
      <w:marBottom w:val="0"/>
      <w:divBdr>
        <w:top w:val="none" w:sz="0" w:space="0" w:color="auto"/>
        <w:left w:val="none" w:sz="0" w:space="0" w:color="auto"/>
        <w:bottom w:val="none" w:sz="0" w:space="0" w:color="auto"/>
        <w:right w:val="none" w:sz="0" w:space="0" w:color="auto"/>
      </w:divBdr>
    </w:div>
    <w:div w:id="349257931">
      <w:bodyDiv w:val="1"/>
      <w:marLeft w:val="0"/>
      <w:marRight w:val="0"/>
      <w:marTop w:val="0"/>
      <w:marBottom w:val="0"/>
      <w:divBdr>
        <w:top w:val="none" w:sz="0" w:space="0" w:color="auto"/>
        <w:left w:val="none" w:sz="0" w:space="0" w:color="auto"/>
        <w:bottom w:val="none" w:sz="0" w:space="0" w:color="auto"/>
        <w:right w:val="none" w:sz="0" w:space="0" w:color="auto"/>
      </w:divBdr>
    </w:div>
    <w:div w:id="353844783">
      <w:bodyDiv w:val="1"/>
      <w:marLeft w:val="0"/>
      <w:marRight w:val="0"/>
      <w:marTop w:val="0"/>
      <w:marBottom w:val="0"/>
      <w:divBdr>
        <w:top w:val="none" w:sz="0" w:space="0" w:color="auto"/>
        <w:left w:val="none" w:sz="0" w:space="0" w:color="auto"/>
        <w:bottom w:val="none" w:sz="0" w:space="0" w:color="auto"/>
        <w:right w:val="none" w:sz="0" w:space="0" w:color="auto"/>
      </w:divBdr>
    </w:div>
    <w:div w:id="366102449">
      <w:bodyDiv w:val="1"/>
      <w:marLeft w:val="0"/>
      <w:marRight w:val="0"/>
      <w:marTop w:val="0"/>
      <w:marBottom w:val="0"/>
      <w:divBdr>
        <w:top w:val="none" w:sz="0" w:space="0" w:color="auto"/>
        <w:left w:val="none" w:sz="0" w:space="0" w:color="auto"/>
        <w:bottom w:val="none" w:sz="0" w:space="0" w:color="auto"/>
        <w:right w:val="none" w:sz="0" w:space="0" w:color="auto"/>
      </w:divBdr>
    </w:div>
    <w:div w:id="367216570">
      <w:bodyDiv w:val="1"/>
      <w:marLeft w:val="0"/>
      <w:marRight w:val="0"/>
      <w:marTop w:val="0"/>
      <w:marBottom w:val="0"/>
      <w:divBdr>
        <w:top w:val="none" w:sz="0" w:space="0" w:color="auto"/>
        <w:left w:val="none" w:sz="0" w:space="0" w:color="auto"/>
        <w:bottom w:val="none" w:sz="0" w:space="0" w:color="auto"/>
        <w:right w:val="none" w:sz="0" w:space="0" w:color="auto"/>
      </w:divBdr>
    </w:div>
    <w:div w:id="373237181">
      <w:bodyDiv w:val="1"/>
      <w:marLeft w:val="0"/>
      <w:marRight w:val="0"/>
      <w:marTop w:val="0"/>
      <w:marBottom w:val="0"/>
      <w:divBdr>
        <w:top w:val="none" w:sz="0" w:space="0" w:color="auto"/>
        <w:left w:val="none" w:sz="0" w:space="0" w:color="auto"/>
        <w:bottom w:val="none" w:sz="0" w:space="0" w:color="auto"/>
        <w:right w:val="none" w:sz="0" w:space="0" w:color="auto"/>
      </w:divBdr>
    </w:div>
    <w:div w:id="391123171">
      <w:bodyDiv w:val="1"/>
      <w:marLeft w:val="0"/>
      <w:marRight w:val="0"/>
      <w:marTop w:val="0"/>
      <w:marBottom w:val="0"/>
      <w:divBdr>
        <w:top w:val="none" w:sz="0" w:space="0" w:color="auto"/>
        <w:left w:val="none" w:sz="0" w:space="0" w:color="auto"/>
        <w:bottom w:val="none" w:sz="0" w:space="0" w:color="auto"/>
        <w:right w:val="none" w:sz="0" w:space="0" w:color="auto"/>
      </w:divBdr>
    </w:div>
    <w:div w:id="396048379">
      <w:bodyDiv w:val="1"/>
      <w:marLeft w:val="0"/>
      <w:marRight w:val="0"/>
      <w:marTop w:val="0"/>
      <w:marBottom w:val="0"/>
      <w:divBdr>
        <w:top w:val="none" w:sz="0" w:space="0" w:color="auto"/>
        <w:left w:val="none" w:sz="0" w:space="0" w:color="auto"/>
        <w:bottom w:val="none" w:sz="0" w:space="0" w:color="auto"/>
        <w:right w:val="none" w:sz="0" w:space="0" w:color="auto"/>
      </w:divBdr>
    </w:div>
    <w:div w:id="397442849">
      <w:bodyDiv w:val="1"/>
      <w:marLeft w:val="0"/>
      <w:marRight w:val="0"/>
      <w:marTop w:val="0"/>
      <w:marBottom w:val="0"/>
      <w:divBdr>
        <w:top w:val="none" w:sz="0" w:space="0" w:color="auto"/>
        <w:left w:val="none" w:sz="0" w:space="0" w:color="auto"/>
        <w:bottom w:val="none" w:sz="0" w:space="0" w:color="auto"/>
        <w:right w:val="none" w:sz="0" w:space="0" w:color="auto"/>
      </w:divBdr>
    </w:div>
    <w:div w:id="397823688">
      <w:bodyDiv w:val="1"/>
      <w:marLeft w:val="0"/>
      <w:marRight w:val="0"/>
      <w:marTop w:val="0"/>
      <w:marBottom w:val="0"/>
      <w:divBdr>
        <w:top w:val="none" w:sz="0" w:space="0" w:color="auto"/>
        <w:left w:val="none" w:sz="0" w:space="0" w:color="auto"/>
        <w:bottom w:val="none" w:sz="0" w:space="0" w:color="auto"/>
        <w:right w:val="none" w:sz="0" w:space="0" w:color="auto"/>
      </w:divBdr>
    </w:div>
    <w:div w:id="399211571">
      <w:bodyDiv w:val="1"/>
      <w:marLeft w:val="0"/>
      <w:marRight w:val="0"/>
      <w:marTop w:val="0"/>
      <w:marBottom w:val="0"/>
      <w:divBdr>
        <w:top w:val="none" w:sz="0" w:space="0" w:color="auto"/>
        <w:left w:val="none" w:sz="0" w:space="0" w:color="auto"/>
        <w:bottom w:val="none" w:sz="0" w:space="0" w:color="auto"/>
        <w:right w:val="none" w:sz="0" w:space="0" w:color="auto"/>
      </w:divBdr>
    </w:div>
    <w:div w:id="402948018">
      <w:bodyDiv w:val="1"/>
      <w:marLeft w:val="0"/>
      <w:marRight w:val="0"/>
      <w:marTop w:val="0"/>
      <w:marBottom w:val="0"/>
      <w:divBdr>
        <w:top w:val="none" w:sz="0" w:space="0" w:color="auto"/>
        <w:left w:val="none" w:sz="0" w:space="0" w:color="auto"/>
        <w:bottom w:val="none" w:sz="0" w:space="0" w:color="auto"/>
        <w:right w:val="none" w:sz="0" w:space="0" w:color="auto"/>
      </w:divBdr>
    </w:div>
    <w:div w:id="412288179">
      <w:bodyDiv w:val="1"/>
      <w:marLeft w:val="0"/>
      <w:marRight w:val="0"/>
      <w:marTop w:val="0"/>
      <w:marBottom w:val="0"/>
      <w:divBdr>
        <w:top w:val="none" w:sz="0" w:space="0" w:color="auto"/>
        <w:left w:val="none" w:sz="0" w:space="0" w:color="auto"/>
        <w:bottom w:val="none" w:sz="0" w:space="0" w:color="auto"/>
        <w:right w:val="none" w:sz="0" w:space="0" w:color="auto"/>
      </w:divBdr>
      <w:divsChild>
        <w:div w:id="24136736">
          <w:marLeft w:val="547"/>
          <w:marRight w:val="0"/>
          <w:marTop w:val="134"/>
          <w:marBottom w:val="0"/>
          <w:divBdr>
            <w:top w:val="none" w:sz="0" w:space="0" w:color="auto"/>
            <w:left w:val="none" w:sz="0" w:space="0" w:color="auto"/>
            <w:bottom w:val="none" w:sz="0" w:space="0" w:color="auto"/>
            <w:right w:val="none" w:sz="0" w:space="0" w:color="auto"/>
          </w:divBdr>
        </w:div>
      </w:divsChild>
    </w:div>
    <w:div w:id="414210266">
      <w:bodyDiv w:val="1"/>
      <w:marLeft w:val="0"/>
      <w:marRight w:val="0"/>
      <w:marTop w:val="0"/>
      <w:marBottom w:val="0"/>
      <w:divBdr>
        <w:top w:val="none" w:sz="0" w:space="0" w:color="auto"/>
        <w:left w:val="none" w:sz="0" w:space="0" w:color="auto"/>
        <w:bottom w:val="none" w:sz="0" w:space="0" w:color="auto"/>
        <w:right w:val="none" w:sz="0" w:space="0" w:color="auto"/>
      </w:divBdr>
    </w:div>
    <w:div w:id="418868011">
      <w:bodyDiv w:val="1"/>
      <w:marLeft w:val="0"/>
      <w:marRight w:val="0"/>
      <w:marTop w:val="0"/>
      <w:marBottom w:val="0"/>
      <w:divBdr>
        <w:top w:val="none" w:sz="0" w:space="0" w:color="auto"/>
        <w:left w:val="none" w:sz="0" w:space="0" w:color="auto"/>
        <w:bottom w:val="none" w:sz="0" w:space="0" w:color="auto"/>
        <w:right w:val="none" w:sz="0" w:space="0" w:color="auto"/>
      </w:divBdr>
    </w:div>
    <w:div w:id="425153499">
      <w:bodyDiv w:val="1"/>
      <w:marLeft w:val="0"/>
      <w:marRight w:val="0"/>
      <w:marTop w:val="0"/>
      <w:marBottom w:val="0"/>
      <w:divBdr>
        <w:top w:val="none" w:sz="0" w:space="0" w:color="auto"/>
        <w:left w:val="none" w:sz="0" w:space="0" w:color="auto"/>
        <w:bottom w:val="none" w:sz="0" w:space="0" w:color="auto"/>
        <w:right w:val="none" w:sz="0" w:space="0" w:color="auto"/>
      </w:divBdr>
    </w:div>
    <w:div w:id="426198870">
      <w:bodyDiv w:val="1"/>
      <w:marLeft w:val="0"/>
      <w:marRight w:val="0"/>
      <w:marTop w:val="0"/>
      <w:marBottom w:val="0"/>
      <w:divBdr>
        <w:top w:val="none" w:sz="0" w:space="0" w:color="auto"/>
        <w:left w:val="none" w:sz="0" w:space="0" w:color="auto"/>
        <w:bottom w:val="none" w:sz="0" w:space="0" w:color="auto"/>
        <w:right w:val="none" w:sz="0" w:space="0" w:color="auto"/>
      </w:divBdr>
    </w:div>
    <w:div w:id="434599724">
      <w:bodyDiv w:val="1"/>
      <w:marLeft w:val="0"/>
      <w:marRight w:val="0"/>
      <w:marTop w:val="0"/>
      <w:marBottom w:val="0"/>
      <w:divBdr>
        <w:top w:val="none" w:sz="0" w:space="0" w:color="auto"/>
        <w:left w:val="none" w:sz="0" w:space="0" w:color="auto"/>
        <w:bottom w:val="none" w:sz="0" w:space="0" w:color="auto"/>
        <w:right w:val="none" w:sz="0" w:space="0" w:color="auto"/>
      </w:divBdr>
    </w:div>
    <w:div w:id="438108645">
      <w:bodyDiv w:val="1"/>
      <w:marLeft w:val="0"/>
      <w:marRight w:val="0"/>
      <w:marTop w:val="0"/>
      <w:marBottom w:val="0"/>
      <w:divBdr>
        <w:top w:val="none" w:sz="0" w:space="0" w:color="auto"/>
        <w:left w:val="none" w:sz="0" w:space="0" w:color="auto"/>
        <w:bottom w:val="none" w:sz="0" w:space="0" w:color="auto"/>
        <w:right w:val="none" w:sz="0" w:space="0" w:color="auto"/>
      </w:divBdr>
    </w:div>
    <w:div w:id="439960208">
      <w:bodyDiv w:val="1"/>
      <w:marLeft w:val="0"/>
      <w:marRight w:val="0"/>
      <w:marTop w:val="0"/>
      <w:marBottom w:val="0"/>
      <w:divBdr>
        <w:top w:val="none" w:sz="0" w:space="0" w:color="auto"/>
        <w:left w:val="none" w:sz="0" w:space="0" w:color="auto"/>
        <w:bottom w:val="none" w:sz="0" w:space="0" w:color="auto"/>
        <w:right w:val="none" w:sz="0" w:space="0" w:color="auto"/>
      </w:divBdr>
    </w:div>
    <w:div w:id="450635782">
      <w:bodyDiv w:val="1"/>
      <w:marLeft w:val="0"/>
      <w:marRight w:val="0"/>
      <w:marTop w:val="0"/>
      <w:marBottom w:val="0"/>
      <w:divBdr>
        <w:top w:val="none" w:sz="0" w:space="0" w:color="auto"/>
        <w:left w:val="none" w:sz="0" w:space="0" w:color="auto"/>
        <w:bottom w:val="none" w:sz="0" w:space="0" w:color="auto"/>
        <w:right w:val="none" w:sz="0" w:space="0" w:color="auto"/>
      </w:divBdr>
    </w:div>
    <w:div w:id="453257022">
      <w:bodyDiv w:val="1"/>
      <w:marLeft w:val="0"/>
      <w:marRight w:val="0"/>
      <w:marTop w:val="0"/>
      <w:marBottom w:val="0"/>
      <w:divBdr>
        <w:top w:val="none" w:sz="0" w:space="0" w:color="auto"/>
        <w:left w:val="none" w:sz="0" w:space="0" w:color="auto"/>
        <w:bottom w:val="none" w:sz="0" w:space="0" w:color="auto"/>
        <w:right w:val="none" w:sz="0" w:space="0" w:color="auto"/>
      </w:divBdr>
    </w:div>
    <w:div w:id="454055965">
      <w:bodyDiv w:val="1"/>
      <w:marLeft w:val="0"/>
      <w:marRight w:val="0"/>
      <w:marTop w:val="0"/>
      <w:marBottom w:val="0"/>
      <w:divBdr>
        <w:top w:val="none" w:sz="0" w:space="0" w:color="auto"/>
        <w:left w:val="none" w:sz="0" w:space="0" w:color="auto"/>
        <w:bottom w:val="none" w:sz="0" w:space="0" w:color="auto"/>
        <w:right w:val="none" w:sz="0" w:space="0" w:color="auto"/>
      </w:divBdr>
    </w:div>
    <w:div w:id="468137214">
      <w:bodyDiv w:val="1"/>
      <w:marLeft w:val="0"/>
      <w:marRight w:val="0"/>
      <w:marTop w:val="0"/>
      <w:marBottom w:val="0"/>
      <w:divBdr>
        <w:top w:val="none" w:sz="0" w:space="0" w:color="auto"/>
        <w:left w:val="none" w:sz="0" w:space="0" w:color="auto"/>
        <w:bottom w:val="none" w:sz="0" w:space="0" w:color="auto"/>
        <w:right w:val="none" w:sz="0" w:space="0" w:color="auto"/>
      </w:divBdr>
    </w:div>
    <w:div w:id="470362631">
      <w:bodyDiv w:val="1"/>
      <w:marLeft w:val="0"/>
      <w:marRight w:val="0"/>
      <w:marTop w:val="0"/>
      <w:marBottom w:val="0"/>
      <w:divBdr>
        <w:top w:val="none" w:sz="0" w:space="0" w:color="auto"/>
        <w:left w:val="none" w:sz="0" w:space="0" w:color="auto"/>
        <w:bottom w:val="none" w:sz="0" w:space="0" w:color="auto"/>
        <w:right w:val="none" w:sz="0" w:space="0" w:color="auto"/>
      </w:divBdr>
    </w:div>
    <w:div w:id="485440878">
      <w:bodyDiv w:val="1"/>
      <w:marLeft w:val="0"/>
      <w:marRight w:val="0"/>
      <w:marTop w:val="0"/>
      <w:marBottom w:val="0"/>
      <w:divBdr>
        <w:top w:val="none" w:sz="0" w:space="0" w:color="auto"/>
        <w:left w:val="none" w:sz="0" w:space="0" w:color="auto"/>
        <w:bottom w:val="none" w:sz="0" w:space="0" w:color="auto"/>
        <w:right w:val="none" w:sz="0" w:space="0" w:color="auto"/>
      </w:divBdr>
    </w:div>
    <w:div w:id="494804503">
      <w:bodyDiv w:val="1"/>
      <w:marLeft w:val="0"/>
      <w:marRight w:val="0"/>
      <w:marTop w:val="0"/>
      <w:marBottom w:val="0"/>
      <w:divBdr>
        <w:top w:val="none" w:sz="0" w:space="0" w:color="auto"/>
        <w:left w:val="none" w:sz="0" w:space="0" w:color="auto"/>
        <w:bottom w:val="none" w:sz="0" w:space="0" w:color="auto"/>
        <w:right w:val="none" w:sz="0" w:space="0" w:color="auto"/>
      </w:divBdr>
    </w:div>
    <w:div w:id="497497450">
      <w:bodyDiv w:val="1"/>
      <w:marLeft w:val="0"/>
      <w:marRight w:val="0"/>
      <w:marTop w:val="0"/>
      <w:marBottom w:val="0"/>
      <w:divBdr>
        <w:top w:val="none" w:sz="0" w:space="0" w:color="auto"/>
        <w:left w:val="none" w:sz="0" w:space="0" w:color="auto"/>
        <w:bottom w:val="none" w:sz="0" w:space="0" w:color="auto"/>
        <w:right w:val="none" w:sz="0" w:space="0" w:color="auto"/>
      </w:divBdr>
    </w:div>
    <w:div w:id="508906574">
      <w:bodyDiv w:val="1"/>
      <w:marLeft w:val="0"/>
      <w:marRight w:val="0"/>
      <w:marTop w:val="0"/>
      <w:marBottom w:val="0"/>
      <w:divBdr>
        <w:top w:val="none" w:sz="0" w:space="0" w:color="auto"/>
        <w:left w:val="none" w:sz="0" w:space="0" w:color="auto"/>
        <w:bottom w:val="none" w:sz="0" w:space="0" w:color="auto"/>
        <w:right w:val="none" w:sz="0" w:space="0" w:color="auto"/>
      </w:divBdr>
    </w:div>
    <w:div w:id="529800010">
      <w:bodyDiv w:val="1"/>
      <w:marLeft w:val="0"/>
      <w:marRight w:val="0"/>
      <w:marTop w:val="0"/>
      <w:marBottom w:val="0"/>
      <w:divBdr>
        <w:top w:val="none" w:sz="0" w:space="0" w:color="auto"/>
        <w:left w:val="none" w:sz="0" w:space="0" w:color="auto"/>
        <w:bottom w:val="none" w:sz="0" w:space="0" w:color="auto"/>
        <w:right w:val="none" w:sz="0" w:space="0" w:color="auto"/>
      </w:divBdr>
    </w:div>
    <w:div w:id="533349681">
      <w:bodyDiv w:val="1"/>
      <w:marLeft w:val="0"/>
      <w:marRight w:val="0"/>
      <w:marTop w:val="0"/>
      <w:marBottom w:val="0"/>
      <w:divBdr>
        <w:top w:val="none" w:sz="0" w:space="0" w:color="auto"/>
        <w:left w:val="none" w:sz="0" w:space="0" w:color="auto"/>
        <w:bottom w:val="none" w:sz="0" w:space="0" w:color="auto"/>
        <w:right w:val="none" w:sz="0" w:space="0" w:color="auto"/>
      </w:divBdr>
    </w:div>
    <w:div w:id="534855539">
      <w:bodyDiv w:val="1"/>
      <w:marLeft w:val="0"/>
      <w:marRight w:val="0"/>
      <w:marTop w:val="0"/>
      <w:marBottom w:val="0"/>
      <w:divBdr>
        <w:top w:val="none" w:sz="0" w:space="0" w:color="auto"/>
        <w:left w:val="none" w:sz="0" w:space="0" w:color="auto"/>
        <w:bottom w:val="none" w:sz="0" w:space="0" w:color="auto"/>
        <w:right w:val="none" w:sz="0" w:space="0" w:color="auto"/>
      </w:divBdr>
    </w:div>
    <w:div w:id="545603375">
      <w:bodyDiv w:val="1"/>
      <w:marLeft w:val="0"/>
      <w:marRight w:val="0"/>
      <w:marTop w:val="0"/>
      <w:marBottom w:val="0"/>
      <w:divBdr>
        <w:top w:val="none" w:sz="0" w:space="0" w:color="auto"/>
        <w:left w:val="none" w:sz="0" w:space="0" w:color="auto"/>
        <w:bottom w:val="none" w:sz="0" w:space="0" w:color="auto"/>
        <w:right w:val="none" w:sz="0" w:space="0" w:color="auto"/>
      </w:divBdr>
    </w:div>
    <w:div w:id="559443353">
      <w:bodyDiv w:val="1"/>
      <w:marLeft w:val="0"/>
      <w:marRight w:val="0"/>
      <w:marTop w:val="0"/>
      <w:marBottom w:val="0"/>
      <w:divBdr>
        <w:top w:val="none" w:sz="0" w:space="0" w:color="auto"/>
        <w:left w:val="none" w:sz="0" w:space="0" w:color="auto"/>
        <w:bottom w:val="none" w:sz="0" w:space="0" w:color="auto"/>
        <w:right w:val="none" w:sz="0" w:space="0" w:color="auto"/>
      </w:divBdr>
    </w:div>
    <w:div w:id="560941379">
      <w:bodyDiv w:val="1"/>
      <w:marLeft w:val="0"/>
      <w:marRight w:val="0"/>
      <w:marTop w:val="0"/>
      <w:marBottom w:val="0"/>
      <w:divBdr>
        <w:top w:val="none" w:sz="0" w:space="0" w:color="auto"/>
        <w:left w:val="none" w:sz="0" w:space="0" w:color="auto"/>
        <w:bottom w:val="none" w:sz="0" w:space="0" w:color="auto"/>
        <w:right w:val="none" w:sz="0" w:space="0" w:color="auto"/>
      </w:divBdr>
    </w:div>
    <w:div w:id="576092008">
      <w:bodyDiv w:val="1"/>
      <w:marLeft w:val="0"/>
      <w:marRight w:val="0"/>
      <w:marTop w:val="0"/>
      <w:marBottom w:val="0"/>
      <w:divBdr>
        <w:top w:val="none" w:sz="0" w:space="0" w:color="auto"/>
        <w:left w:val="none" w:sz="0" w:space="0" w:color="auto"/>
        <w:bottom w:val="none" w:sz="0" w:space="0" w:color="auto"/>
        <w:right w:val="none" w:sz="0" w:space="0" w:color="auto"/>
      </w:divBdr>
    </w:div>
    <w:div w:id="597060594">
      <w:bodyDiv w:val="1"/>
      <w:marLeft w:val="0"/>
      <w:marRight w:val="0"/>
      <w:marTop w:val="0"/>
      <w:marBottom w:val="0"/>
      <w:divBdr>
        <w:top w:val="none" w:sz="0" w:space="0" w:color="auto"/>
        <w:left w:val="none" w:sz="0" w:space="0" w:color="auto"/>
        <w:bottom w:val="none" w:sz="0" w:space="0" w:color="auto"/>
        <w:right w:val="none" w:sz="0" w:space="0" w:color="auto"/>
      </w:divBdr>
    </w:div>
    <w:div w:id="603809307">
      <w:bodyDiv w:val="1"/>
      <w:marLeft w:val="0"/>
      <w:marRight w:val="0"/>
      <w:marTop w:val="0"/>
      <w:marBottom w:val="0"/>
      <w:divBdr>
        <w:top w:val="none" w:sz="0" w:space="0" w:color="auto"/>
        <w:left w:val="none" w:sz="0" w:space="0" w:color="auto"/>
        <w:bottom w:val="none" w:sz="0" w:space="0" w:color="auto"/>
        <w:right w:val="none" w:sz="0" w:space="0" w:color="auto"/>
      </w:divBdr>
    </w:div>
    <w:div w:id="622614279">
      <w:bodyDiv w:val="1"/>
      <w:marLeft w:val="0"/>
      <w:marRight w:val="0"/>
      <w:marTop w:val="0"/>
      <w:marBottom w:val="0"/>
      <w:divBdr>
        <w:top w:val="none" w:sz="0" w:space="0" w:color="auto"/>
        <w:left w:val="none" w:sz="0" w:space="0" w:color="auto"/>
        <w:bottom w:val="none" w:sz="0" w:space="0" w:color="auto"/>
        <w:right w:val="none" w:sz="0" w:space="0" w:color="auto"/>
      </w:divBdr>
    </w:div>
    <w:div w:id="639960437">
      <w:bodyDiv w:val="1"/>
      <w:marLeft w:val="0"/>
      <w:marRight w:val="0"/>
      <w:marTop w:val="0"/>
      <w:marBottom w:val="0"/>
      <w:divBdr>
        <w:top w:val="none" w:sz="0" w:space="0" w:color="auto"/>
        <w:left w:val="none" w:sz="0" w:space="0" w:color="auto"/>
        <w:bottom w:val="none" w:sz="0" w:space="0" w:color="auto"/>
        <w:right w:val="none" w:sz="0" w:space="0" w:color="auto"/>
      </w:divBdr>
    </w:div>
    <w:div w:id="670137306">
      <w:bodyDiv w:val="1"/>
      <w:marLeft w:val="0"/>
      <w:marRight w:val="0"/>
      <w:marTop w:val="0"/>
      <w:marBottom w:val="0"/>
      <w:divBdr>
        <w:top w:val="none" w:sz="0" w:space="0" w:color="auto"/>
        <w:left w:val="none" w:sz="0" w:space="0" w:color="auto"/>
        <w:bottom w:val="none" w:sz="0" w:space="0" w:color="auto"/>
        <w:right w:val="none" w:sz="0" w:space="0" w:color="auto"/>
      </w:divBdr>
    </w:div>
    <w:div w:id="674915516">
      <w:bodyDiv w:val="1"/>
      <w:marLeft w:val="0"/>
      <w:marRight w:val="0"/>
      <w:marTop w:val="0"/>
      <w:marBottom w:val="0"/>
      <w:divBdr>
        <w:top w:val="none" w:sz="0" w:space="0" w:color="auto"/>
        <w:left w:val="none" w:sz="0" w:space="0" w:color="auto"/>
        <w:bottom w:val="none" w:sz="0" w:space="0" w:color="auto"/>
        <w:right w:val="none" w:sz="0" w:space="0" w:color="auto"/>
      </w:divBdr>
    </w:div>
    <w:div w:id="681932806">
      <w:bodyDiv w:val="1"/>
      <w:marLeft w:val="0"/>
      <w:marRight w:val="0"/>
      <w:marTop w:val="0"/>
      <w:marBottom w:val="0"/>
      <w:divBdr>
        <w:top w:val="none" w:sz="0" w:space="0" w:color="auto"/>
        <w:left w:val="none" w:sz="0" w:space="0" w:color="auto"/>
        <w:bottom w:val="none" w:sz="0" w:space="0" w:color="auto"/>
        <w:right w:val="none" w:sz="0" w:space="0" w:color="auto"/>
      </w:divBdr>
    </w:div>
    <w:div w:id="692074709">
      <w:bodyDiv w:val="1"/>
      <w:marLeft w:val="0"/>
      <w:marRight w:val="0"/>
      <w:marTop w:val="0"/>
      <w:marBottom w:val="0"/>
      <w:divBdr>
        <w:top w:val="none" w:sz="0" w:space="0" w:color="auto"/>
        <w:left w:val="none" w:sz="0" w:space="0" w:color="auto"/>
        <w:bottom w:val="none" w:sz="0" w:space="0" w:color="auto"/>
        <w:right w:val="none" w:sz="0" w:space="0" w:color="auto"/>
      </w:divBdr>
    </w:div>
    <w:div w:id="696394983">
      <w:bodyDiv w:val="1"/>
      <w:marLeft w:val="0"/>
      <w:marRight w:val="0"/>
      <w:marTop w:val="0"/>
      <w:marBottom w:val="0"/>
      <w:divBdr>
        <w:top w:val="none" w:sz="0" w:space="0" w:color="auto"/>
        <w:left w:val="none" w:sz="0" w:space="0" w:color="auto"/>
        <w:bottom w:val="none" w:sz="0" w:space="0" w:color="auto"/>
        <w:right w:val="none" w:sz="0" w:space="0" w:color="auto"/>
      </w:divBdr>
    </w:div>
    <w:div w:id="714961563">
      <w:bodyDiv w:val="1"/>
      <w:marLeft w:val="0"/>
      <w:marRight w:val="0"/>
      <w:marTop w:val="0"/>
      <w:marBottom w:val="0"/>
      <w:divBdr>
        <w:top w:val="none" w:sz="0" w:space="0" w:color="auto"/>
        <w:left w:val="none" w:sz="0" w:space="0" w:color="auto"/>
        <w:bottom w:val="none" w:sz="0" w:space="0" w:color="auto"/>
        <w:right w:val="none" w:sz="0" w:space="0" w:color="auto"/>
      </w:divBdr>
    </w:div>
    <w:div w:id="722485637">
      <w:bodyDiv w:val="1"/>
      <w:marLeft w:val="0"/>
      <w:marRight w:val="0"/>
      <w:marTop w:val="0"/>
      <w:marBottom w:val="0"/>
      <w:divBdr>
        <w:top w:val="none" w:sz="0" w:space="0" w:color="auto"/>
        <w:left w:val="none" w:sz="0" w:space="0" w:color="auto"/>
        <w:bottom w:val="none" w:sz="0" w:space="0" w:color="auto"/>
        <w:right w:val="none" w:sz="0" w:space="0" w:color="auto"/>
      </w:divBdr>
    </w:div>
    <w:div w:id="723719578">
      <w:bodyDiv w:val="1"/>
      <w:marLeft w:val="0"/>
      <w:marRight w:val="0"/>
      <w:marTop w:val="0"/>
      <w:marBottom w:val="0"/>
      <w:divBdr>
        <w:top w:val="none" w:sz="0" w:space="0" w:color="auto"/>
        <w:left w:val="none" w:sz="0" w:space="0" w:color="auto"/>
        <w:bottom w:val="none" w:sz="0" w:space="0" w:color="auto"/>
        <w:right w:val="none" w:sz="0" w:space="0" w:color="auto"/>
      </w:divBdr>
    </w:div>
    <w:div w:id="725376849">
      <w:bodyDiv w:val="1"/>
      <w:marLeft w:val="0"/>
      <w:marRight w:val="0"/>
      <w:marTop w:val="0"/>
      <w:marBottom w:val="0"/>
      <w:divBdr>
        <w:top w:val="none" w:sz="0" w:space="0" w:color="auto"/>
        <w:left w:val="none" w:sz="0" w:space="0" w:color="auto"/>
        <w:bottom w:val="none" w:sz="0" w:space="0" w:color="auto"/>
        <w:right w:val="none" w:sz="0" w:space="0" w:color="auto"/>
      </w:divBdr>
    </w:div>
    <w:div w:id="725883102">
      <w:bodyDiv w:val="1"/>
      <w:marLeft w:val="0"/>
      <w:marRight w:val="0"/>
      <w:marTop w:val="0"/>
      <w:marBottom w:val="0"/>
      <w:divBdr>
        <w:top w:val="none" w:sz="0" w:space="0" w:color="auto"/>
        <w:left w:val="none" w:sz="0" w:space="0" w:color="auto"/>
        <w:bottom w:val="none" w:sz="0" w:space="0" w:color="auto"/>
        <w:right w:val="none" w:sz="0" w:space="0" w:color="auto"/>
      </w:divBdr>
    </w:div>
    <w:div w:id="726075437">
      <w:bodyDiv w:val="1"/>
      <w:marLeft w:val="0"/>
      <w:marRight w:val="0"/>
      <w:marTop w:val="0"/>
      <w:marBottom w:val="0"/>
      <w:divBdr>
        <w:top w:val="none" w:sz="0" w:space="0" w:color="auto"/>
        <w:left w:val="none" w:sz="0" w:space="0" w:color="auto"/>
        <w:bottom w:val="none" w:sz="0" w:space="0" w:color="auto"/>
        <w:right w:val="none" w:sz="0" w:space="0" w:color="auto"/>
      </w:divBdr>
    </w:div>
    <w:div w:id="744030880">
      <w:bodyDiv w:val="1"/>
      <w:marLeft w:val="0"/>
      <w:marRight w:val="0"/>
      <w:marTop w:val="0"/>
      <w:marBottom w:val="0"/>
      <w:divBdr>
        <w:top w:val="none" w:sz="0" w:space="0" w:color="auto"/>
        <w:left w:val="none" w:sz="0" w:space="0" w:color="auto"/>
        <w:bottom w:val="none" w:sz="0" w:space="0" w:color="auto"/>
        <w:right w:val="none" w:sz="0" w:space="0" w:color="auto"/>
      </w:divBdr>
    </w:div>
    <w:div w:id="746999457">
      <w:bodyDiv w:val="1"/>
      <w:marLeft w:val="0"/>
      <w:marRight w:val="0"/>
      <w:marTop w:val="0"/>
      <w:marBottom w:val="0"/>
      <w:divBdr>
        <w:top w:val="none" w:sz="0" w:space="0" w:color="auto"/>
        <w:left w:val="none" w:sz="0" w:space="0" w:color="auto"/>
        <w:bottom w:val="none" w:sz="0" w:space="0" w:color="auto"/>
        <w:right w:val="none" w:sz="0" w:space="0" w:color="auto"/>
      </w:divBdr>
    </w:div>
    <w:div w:id="751706539">
      <w:bodyDiv w:val="1"/>
      <w:marLeft w:val="0"/>
      <w:marRight w:val="0"/>
      <w:marTop w:val="0"/>
      <w:marBottom w:val="0"/>
      <w:divBdr>
        <w:top w:val="none" w:sz="0" w:space="0" w:color="auto"/>
        <w:left w:val="none" w:sz="0" w:space="0" w:color="auto"/>
        <w:bottom w:val="none" w:sz="0" w:space="0" w:color="auto"/>
        <w:right w:val="none" w:sz="0" w:space="0" w:color="auto"/>
      </w:divBdr>
    </w:div>
    <w:div w:id="752554959">
      <w:bodyDiv w:val="1"/>
      <w:marLeft w:val="0"/>
      <w:marRight w:val="0"/>
      <w:marTop w:val="0"/>
      <w:marBottom w:val="0"/>
      <w:divBdr>
        <w:top w:val="none" w:sz="0" w:space="0" w:color="auto"/>
        <w:left w:val="none" w:sz="0" w:space="0" w:color="auto"/>
        <w:bottom w:val="none" w:sz="0" w:space="0" w:color="auto"/>
        <w:right w:val="none" w:sz="0" w:space="0" w:color="auto"/>
      </w:divBdr>
    </w:div>
    <w:div w:id="759715021">
      <w:bodyDiv w:val="1"/>
      <w:marLeft w:val="0"/>
      <w:marRight w:val="0"/>
      <w:marTop w:val="0"/>
      <w:marBottom w:val="0"/>
      <w:divBdr>
        <w:top w:val="none" w:sz="0" w:space="0" w:color="auto"/>
        <w:left w:val="none" w:sz="0" w:space="0" w:color="auto"/>
        <w:bottom w:val="none" w:sz="0" w:space="0" w:color="auto"/>
        <w:right w:val="none" w:sz="0" w:space="0" w:color="auto"/>
      </w:divBdr>
    </w:div>
    <w:div w:id="768239301">
      <w:bodyDiv w:val="1"/>
      <w:marLeft w:val="0"/>
      <w:marRight w:val="0"/>
      <w:marTop w:val="0"/>
      <w:marBottom w:val="0"/>
      <w:divBdr>
        <w:top w:val="none" w:sz="0" w:space="0" w:color="auto"/>
        <w:left w:val="none" w:sz="0" w:space="0" w:color="auto"/>
        <w:bottom w:val="none" w:sz="0" w:space="0" w:color="auto"/>
        <w:right w:val="none" w:sz="0" w:space="0" w:color="auto"/>
      </w:divBdr>
    </w:div>
    <w:div w:id="780029095">
      <w:bodyDiv w:val="1"/>
      <w:marLeft w:val="0"/>
      <w:marRight w:val="0"/>
      <w:marTop w:val="0"/>
      <w:marBottom w:val="0"/>
      <w:divBdr>
        <w:top w:val="none" w:sz="0" w:space="0" w:color="auto"/>
        <w:left w:val="none" w:sz="0" w:space="0" w:color="auto"/>
        <w:bottom w:val="none" w:sz="0" w:space="0" w:color="auto"/>
        <w:right w:val="none" w:sz="0" w:space="0" w:color="auto"/>
      </w:divBdr>
    </w:div>
    <w:div w:id="781918664">
      <w:bodyDiv w:val="1"/>
      <w:marLeft w:val="0"/>
      <w:marRight w:val="0"/>
      <w:marTop w:val="0"/>
      <w:marBottom w:val="0"/>
      <w:divBdr>
        <w:top w:val="none" w:sz="0" w:space="0" w:color="auto"/>
        <w:left w:val="none" w:sz="0" w:space="0" w:color="auto"/>
        <w:bottom w:val="none" w:sz="0" w:space="0" w:color="auto"/>
        <w:right w:val="none" w:sz="0" w:space="0" w:color="auto"/>
      </w:divBdr>
    </w:div>
    <w:div w:id="795487806">
      <w:bodyDiv w:val="1"/>
      <w:marLeft w:val="0"/>
      <w:marRight w:val="0"/>
      <w:marTop w:val="0"/>
      <w:marBottom w:val="0"/>
      <w:divBdr>
        <w:top w:val="none" w:sz="0" w:space="0" w:color="auto"/>
        <w:left w:val="none" w:sz="0" w:space="0" w:color="auto"/>
        <w:bottom w:val="none" w:sz="0" w:space="0" w:color="auto"/>
        <w:right w:val="none" w:sz="0" w:space="0" w:color="auto"/>
      </w:divBdr>
    </w:div>
    <w:div w:id="821896256">
      <w:bodyDiv w:val="1"/>
      <w:marLeft w:val="0"/>
      <w:marRight w:val="0"/>
      <w:marTop w:val="0"/>
      <w:marBottom w:val="0"/>
      <w:divBdr>
        <w:top w:val="none" w:sz="0" w:space="0" w:color="auto"/>
        <w:left w:val="none" w:sz="0" w:space="0" w:color="auto"/>
        <w:bottom w:val="none" w:sz="0" w:space="0" w:color="auto"/>
        <w:right w:val="none" w:sz="0" w:space="0" w:color="auto"/>
      </w:divBdr>
    </w:div>
    <w:div w:id="822627411">
      <w:bodyDiv w:val="1"/>
      <w:marLeft w:val="0"/>
      <w:marRight w:val="0"/>
      <w:marTop w:val="0"/>
      <w:marBottom w:val="0"/>
      <w:divBdr>
        <w:top w:val="none" w:sz="0" w:space="0" w:color="auto"/>
        <w:left w:val="none" w:sz="0" w:space="0" w:color="auto"/>
        <w:bottom w:val="none" w:sz="0" w:space="0" w:color="auto"/>
        <w:right w:val="none" w:sz="0" w:space="0" w:color="auto"/>
      </w:divBdr>
    </w:div>
    <w:div w:id="831263330">
      <w:bodyDiv w:val="1"/>
      <w:marLeft w:val="0"/>
      <w:marRight w:val="0"/>
      <w:marTop w:val="0"/>
      <w:marBottom w:val="0"/>
      <w:divBdr>
        <w:top w:val="none" w:sz="0" w:space="0" w:color="auto"/>
        <w:left w:val="none" w:sz="0" w:space="0" w:color="auto"/>
        <w:bottom w:val="none" w:sz="0" w:space="0" w:color="auto"/>
        <w:right w:val="none" w:sz="0" w:space="0" w:color="auto"/>
      </w:divBdr>
    </w:div>
    <w:div w:id="847062911">
      <w:bodyDiv w:val="1"/>
      <w:marLeft w:val="0"/>
      <w:marRight w:val="0"/>
      <w:marTop w:val="0"/>
      <w:marBottom w:val="0"/>
      <w:divBdr>
        <w:top w:val="none" w:sz="0" w:space="0" w:color="auto"/>
        <w:left w:val="none" w:sz="0" w:space="0" w:color="auto"/>
        <w:bottom w:val="none" w:sz="0" w:space="0" w:color="auto"/>
        <w:right w:val="none" w:sz="0" w:space="0" w:color="auto"/>
      </w:divBdr>
    </w:div>
    <w:div w:id="853806657">
      <w:bodyDiv w:val="1"/>
      <w:marLeft w:val="0"/>
      <w:marRight w:val="0"/>
      <w:marTop w:val="0"/>
      <w:marBottom w:val="0"/>
      <w:divBdr>
        <w:top w:val="none" w:sz="0" w:space="0" w:color="auto"/>
        <w:left w:val="none" w:sz="0" w:space="0" w:color="auto"/>
        <w:bottom w:val="none" w:sz="0" w:space="0" w:color="auto"/>
        <w:right w:val="none" w:sz="0" w:space="0" w:color="auto"/>
      </w:divBdr>
    </w:div>
    <w:div w:id="854617087">
      <w:bodyDiv w:val="1"/>
      <w:marLeft w:val="0"/>
      <w:marRight w:val="0"/>
      <w:marTop w:val="0"/>
      <w:marBottom w:val="0"/>
      <w:divBdr>
        <w:top w:val="none" w:sz="0" w:space="0" w:color="auto"/>
        <w:left w:val="none" w:sz="0" w:space="0" w:color="auto"/>
        <w:bottom w:val="none" w:sz="0" w:space="0" w:color="auto"/>
        <w:right w:val="none" w:sz="0" w:space="0" w:color="auto"/>
      </w:divBdr>
    </w:div>
    <w:div w:id="879779448">
      <w:bodyDiv w:val="1"/>
      <w:marLeft w:val="0"/>
      <w:marRight w:val="0"/>
      <w:marTop w:val="0"/>
      <w:marBottom w:val="0"/>
      <w:divBdr>
        <w:top w:val="none" w:sz="0" w:space="0" w:color="auto"/>
        <w:left w:val="none" w:sz="0" w:space="0" w:color="auto"/>
        <w:bottom w:val="none" w:sz="0" w:space="0" w:color="auto"/>
        <w:right w:val="none" w:sz="0" w:space="0" w:color="auto"/>
      </w:divBdr>
    </w:div>
    <w:div w:id="893544876">
      <w:bodyDiv w:val="1"/>
      <w:marLeft w:val="0"/>
      <w:marRight w:val="0"/>
      <w:marTop w:val="0"/>
      <w:marBottom w:val="0"/>
      <w:divBdr>
        <w:top w:val="none" w:sz="0" w:space="0" w:color="auto"/>
        <w:left w:val="none" w:sz="0" w:space="0" w:color="auto"/>
        <w:bottom w:val="none" w:sz="0" w:space="0" w:color="auto"/>
        <w:right w:val="none" w:sz="0" w:space="0" w:color="auto"/>
      </w:divBdr>
    </w:div>
    <w:div w:id="899826006">
      <w:bodyDiv w:val="1"/>
      <w:marLeft w:val="0"/>
      <w:marRight w:val="0"/>
      <w:marTop w:val="0"/>
      <w:marBottom w:val="0"/>
      <w:divBdr>
        <w:top w:val="none" w:sz="0" w:space="0" w:color="auto"/>
        <w:left w:val="none" w:sz="0" w:space="0" w:color="auto"/>
        <w:bottom w:val="none" w:sz="0" w:space="0" w:color="auto"/>
        <w:right w:val="none" w:sz="0" w:space="0" w:color="auto"/>
      </w:divBdr>
    </w:div>
    <w:div w:id="904535028">
      <w:bodyDiv w:val="1"/>
      <w:marLeft w:val="0"/>
      <w:marRight w:val="0"/>
      <w:marTop w:val="0"/>
      <w:marBottom w:val="0"/>
      <w:divBdr>
        <w:top w:val="none" w:sz="0" w:space="0" w:color="auto"/>
        <w:left w:val="none" w:sz="0" w:space="0" w:color="auto"/>
        <w:bottom w:val="none" w:sz="0" w:space="0" w:color="auto"/>
        <w:right w:val="none" w:sz="0" w:space="0" w:color="auto"/>
      </w:divBdr>
    </w:div>
    <w:div w:id="925846431">
      <w:bodyDiv w:val="1"/>
      <w:marLeft w:val="0"/>
      <w:marRight w:val="0"/>
      <w:marTop w:val="0"/>
      <w:marBottom w:val="0"/>
      <w:divBdr>
        <w:top w:val="none" w:sz="0" w:space="0" w:color="auto"/>
        <w:left w:val="none" w:sz="0" w:space="0" w:color="auto"/>
        <w:bottom w:val="none" w:sz="0" w:space="0" w:color="auto"/>
        <w:right w:val="none" w:sz="0" w:space="0" w:color="auto"/>
      </w:divBdr>
    </w:div>
    <w:div w:id="932084657">
      <w:bodyDiv w:val="1"/>
      <w:marLeft w:val="0"/>
      <w:marRight w:val="0"/>
      <w:marTop w:val="0"/>
      <w:marBottom w:val="0"/>
      <w:divBdr>
        <w:top w:val="none" w:sz="0" w:space="0" w:color="auto"/>
        <w:left w:val="none" w:sz="0" w:space="0" w:color="auto"/>
        <w:bottom w:val="none" w:sz="0" w:space="0" w:color="auto"/>
        <w:right w:val="none" w:sz="0" w:space="0" w:color="auto"/>
      </w:divBdr>
    </w:div>
    <w:div w:id="932587137">
      <w:bodyDiv w:val="1"/>
      <w:marLeft w:val="0"/>
      <w:marRight w:val="0"/>
      <w:marTop w:val="0"/>
      <w:marBottom w:val="0"/>
      <w:divBdr>
        <w:top w:val="none" w:sz="0" w:space="0" w:color="auto"/>
        <w:left w:val="none" w:sz="0" w:space="0" w:color="auto"/>
        <w:bottom w:val="none" w:sz="0" w:space="0" w:color="auto"/>
        <w:right w:val="none" w:sz="0" w:space="0" w:color="auto"/>
      </w:divBdr>
    </w:div>
    <w:div w:id="936594888">
      <w:bodyDiv w:val="1"/>
      <w:marLeft w:val="0"/>
      <w:marRight w:val="0"/>
      <w:marTop w:val="0"/>
      <w:marBottom w:val="0"/>
      <w:divBdr>
        <w:top w:val="none" w:sz="0" w:space="0" w:color="auto"/>
        <w:left w:val="none" w:sz="0" w:space="0" w:color="auto"/>
        <w:bottom w:val="none" w:sz="0" w:space="0" w:color="auto"/>
        <w:right w:val="none" w:sz="0" w:space="0" w:color="auto"/>
      </w:divBdr>
    </w:div>
    <w:div w:id="942692897">
      <w:bodyDiv w:val="1"/>
      <w:marLeft w:val="0"/>
      <w:marRight w:val="0"/>
      <w:marTop w:val="0"/>
      <w:marBottom w:val="0"/>
      <w:divBdr>
        <w:top w:val="none" w:sz="0" w:space="0" w:color="auto"/>
        <w:left w:val="none" w:sz="0" w:space="0" w:color="auto"/>
        <w:bottom w:val="none" w:sz="0" w:space="0" w:color="auto"/>
        <w:right w:val="none" w:sz="0" w:space="0" w:color="auto"/>
      </w:divBdr>
    </w:div>
    <w:div w:id="949704958">
      <w:bodyDiv w:val="1"/>
      <w:marLeft w:val="0"/>
      <w:marRight w:val="0"/>
      <w:marTop w:val="0"/>
      <w:marBottom w:val="0"/>
      <w:divBdr>
        <w:top w:val="none" w:sz="0" w:space="0" w:color="auto"/>
        <w:left w:val="none" w:sz="0" w:space="0" w:color="auto"/>
        <w:bottom w:val="none" w:sz="0" w:space="0" w:color="auto"/>
        <w:right w:val="none" w:sz="0" w:space="0" w:color="auto"/>
      </w:divBdr>
    </w:div>
    <w:div w:id="950165997">
      <w:bodyDiv w:val="1"/>
      <w:marLeft w:val="0"/>
      <w:marRight w:val="0"/>
      <w:marTop w:val="0"/>
      <w:marBottom w:val="0"/>
      <w:divBdr>
        <w:top w:val="none" w:sz="0" w:space="0" w:color="auto"/>
        <w:left w:val="none" w:sz="0" w:space="0" w:color="auto"/>
        <w:bottom w:val="none" w:sz="0" w:space="0" w:color="auto"/>
        <w:right w:val="none" w:sz="0" w:space="0" w:color="auto"/>
      </w:divBdr>
    </w:div>
    <w:div w:id="953169343">
      <w:bodyDiv w:val="1"/>
      <w:marLeft w:val="0"/>
      <w:marRight w:val="0"/>
      <w:marTop w:val="0"/>
      <w:marBottom w:val="0"/>
      <w:divBdr>
        <w:top w:val="none" w:sz="0" w:space="0" w:color="auto"/>
        <w:left w:val="none" w:sz="0" w:space="0" w:color="auto"/>
        <w:bottom w:val="none" w:sz="0" w:space="0" w:color="auto"/>
        <w:right w:val="none" w:sz="0" w:space="0" w:color="auto"/>
      </w:divBdr>
      <w:divsChild>
        <w:div w:id="46808731">
          <w:marLeft w:val="0"/>
          <w:marRight w:val="0"/>
          <w:marTop w:val="0"/>
          <w:marBottom w:val="0"/>
          <w:divBdr>
            <w:top w:val="none" w:sz="0" w:space="0" w:color="auto"/>
            <w:left w:val="none" w:sz="0" w:space="0" w:color="auto"/>
            <w:bottom w:val="none" w:sz="0" w:space="0" w:color="auto"/>
            <w:right w:val="none" w:sz="0" w:space="0" w:color="auto"/>
          </w:divBdr>
          <w:divsChild>
            <w:div w:id="2135057955">
              <w:marLeft w:val="0"/>
              <w:marRight w:val="0"/>
              <w:marTop w:val="0"/>
              <w:marBottom w:val="0"/>
              <w:divBdr>
                <w:top w:val="none" w:sz="0" w:space="0" w:color="auto"/>
                <w:left w:val="none" w:sz="0" w:space="0" w:color="auto"/>
                <w:bottom w:val="none" w:sz="0" w:space="0" w:color="auto"/>
                <w:right w:val="none" w:sz="0" w:space="0" w:color="auto"/>
              </w:divBdr>
              <w:divsChild>
                <w:div w:id="929656509">
                  <w:marLeft w:val="0"/>
                  <w:marRight w:val="0"/>
                  <w:marTop w:val="0"/>
                  <w:marBottom w:val="0"/>
                  <w:divBdr>
                    <w:top w:val="none" w:sz="0" w:space="0" w:color="auto"/>
                    <w:left w:val="none" w:sz="0" w:space="0" w:color="auto"/>
                    <w:bottom w:val="none" w:sz="0" w:space="0" w:color="auto"/>
                    <w:right w:val="none" w:sz="0" w:space="0" w:color="auto"/>
                  </w:divBdr>
                  <w:divsChild>
                    <w:div w:id="170304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63467">
          <w:marLeft w:val="0"/>
          <w:marRight w:val="0"/>
          <w:marTop w:val="0"/>
          <w:marBottom w:val="0"/>
          <w:divBdr>
            <w:top w:val="none" w:sz="0" w:space="0" w:color="auto"/>
            <w:left w:val="none" w:sz="0" w:space="0" w:color="auto"/>
            <w:bottom w:val="none" w:sz="0" w:space="0" w:color="auto"/>
            <w:right w:val="none" w:sz="0" w:space="0" w:color="auto"/>
          </w:divBdr>
          <w:divsChild>
            <w:div w:id="452136794">
              <w:marLeft w:val="0"/>
              <w:marRight w:val="0"/>
              <w:marTop w:val="0"/>
              <w:marBottom w:val="0"/>
              <w:divBdr>
                <w:top w:val="none" w:sz="0" w:space="0" w:color="auto"/>
                <w:left w:val="none" w:sz="0" w:space="0" w:color="auto"/>
                <w:bottom w:val="none" w:sz="0" w:space="0" w:color="auto"/>
                <w:right w:val="none" w:sz="0" w:space="0" w:color="auto"/>
              </w:divBdr>
              <w:divsChild>
                <w:div w:id="147019112">
                  <w:marLeft w:val="0"/>
                  <w:marRight w:val="0"/>
                  <w:marTop w:val="0"/>
                  <w:marBottom w:val="0"/>
                  <w:divBdr>
                    <w:top w:val="none" w:sz="0" w:space="0" w:color="auto"/>
                    <w:left w:val="none" w:sz="0" w:space="0" w:color="auto"/>
                    <w:bottom w:val="none" w:sz="0" w:space="0" w:color="auto"/>
                    <w:right w:val="none" w:sz="0" w:space="0" w:color="auto"/>
                  </w:divBdr>
                  <w:divsChild>
                    <w:div w:id="1299724322">
                      <w:marLeft w:val="0"/>
                      <w:marRight w:val="0"/>
                      <w:marTop w:val="0"/>
                      <w:marBottom w:val="0"/>
                      <w:divBdr>
                        <w:top w:val="none" w:sz="0" w:space="0" w:color="auto"/>
                        <w:left w:val="none" w:sz="0" w:space="0" w:color="auto"/>
                        <w:bottom w:val="none" w:sz="0" w:space="0" w:color="auto"/>
                        <w:right w:val="none" w:sz="0" w:space="0" w:color="auto"/>
                      </w:divBdr>
                      <w:divsChild>
                        <w:div w:id="1998994582">
                          <w:marLeft w:val="0"/>
                          <w:marRight w:val="0"/>
                          <w:marTop w:val="0"/>
                          <w:marBottom w:val="0"/>
                          <w:divBdr>
                            <w:top w:val="none" w:sz="0" w:space="0" w:color="auto"/>
                            <w:left w:val="none" w:sz="0" w:space="0" w:color="auto"/>
                            <w:bottom w:val="none" w:sz="0" w:space="0" w:color="auto"/>
                            <w:right w:val="none" w:sz="0" w:space="0" w:color="auto"/>
                          </w:divBdr>
                          <w:divsChild>
                            <w:div w:id="57339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109616">
          <w:marLeft w:val="0"/>
          <w:marRight w:val="0"/>
          <w:marTop w:val="0"/>
          <w:marBottom w:val="0"/>
          <w:divBdr>
            <w:top w:val="none" w:sz="0" w:space="0" w:color="auto"/>
            <w:left w:val="none" w:sz="0" w:space="0" w:color="auto"/>
            <w:bottom w:val="none" w:sz="0" w:space="0" w:color="auto"/>
            <w:right w:val="none" w:sz="0" w:space="0" w:color="auto"/>
          </w:divBdr>
          <w:divsChild>
            <w:div w:id="960497414">
              <w:marLeft w:val="0"/>
              <w:marRight w:val="0"/>
              <w:marTop w:val="0"/>
              <w:marBottom w:val="0"/>
              <w:divBdr>
                <w:top w:val="none" w:sz="0" w:space="0" w:color="auto"/>
                <w:left w:val="none" w:sz="0" w:space="0" w:color="auto"/>
                <w:bottom w:val="none" w:sz="0" w:space="0" w:color="auto"/>
                <w:right w:val="none" w:sz="0" w:space="0" w:color="auto"/>
              </w:divBdr>
              <w:divsChild>
                <w:div w:id="165293067">
                  <w:marLeft w:val="0"/>
                  <w:marRight w:val="0"/>
                  <w:marTop w:val="0"/>
                  <w:marBottom w:val="0"/>
                  <w:divBdr>
                    <w:top w:val="none" w:sz="0" w:space="0" w:color="auto"/>
                    <w:left w:val="none" w:sz="0" w:space="0" w:color="auto"/>
                    <w:bottom w:val="none" w:sz="0" w:space="0" w:color="auto"/>
                    <w:right w:val="none" w:sz="0" w:space="0" w:color="auto"/>
                  </w:divBdr>
                  <w:divsChild>
                    <w:div w:id="1802989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828528">
          <w:marLeft w:val="0"/>
          <w:marRight w:val="0"/>
          <w:marTop w:val="0"/>
          <w:marBottom w:val="0"/>
          <w:divBdr>
            <w:top w:val="none" w:sz="0" w:space="0" w:color="auto"/>
            <w:left w:val="none" w:sz="0" w:space="0" w:color="auto"/>
            <w:bottom w:val="none" w:sz="0" w:space="0" w:color="auto"/>
            <w:right w:val="none" w:sz="0" w:space="0" w:color="auto"/>
          </w:divBdr>
          <w:divsChild>
            <w:div w:id="176382904">
              <w:marLeft w:val="0"/>
              <w:marRight w:val="0"/>
              <w:marTop w:val="0"/>
              <w:marBottom w:val="0"/>
              <w:divBdr>
                <w:top w:val="none" w:sz="0" w:space="0" w:color="auto"/>
                <w:left w:val="none" w:sz="0" w:space="0" w:color="auto"/>
                <w:bottom w:val="none" w:sz="0" w:space="0" w:color="auto"/>
                <w:right w:val="none" w:sz="0" w:space="0" w:color="auto"/>
              </w:divBdr>
              <w:divsChild>
                <w:div w:id="486364339">
                  <w:marLeft w:val="0"/>
                  <w:marRight w:val="0"/>
                  <w:marTop w:val="0"/>
                  <w:marBottom w:val="0"/>
                  <w:divBdr>
                    <w:top w:val="none" w:sz="0" w:space="0" w:color="auto"/>
                    <w:left w:val="none" w:sz="0" w:space="0" w:color="auto"/>
                    <w:bottom w:val="none" w:sz="0" w:space="0" w:color="auto"/>
                    <w:right w:val="none" w:sz="0" w:space="0" w:color="auto"/>
                  </w:divBdr>
                  <w:divsChild>
                    <w:div w:id="94516538">
                      <w:marLeft w:val="0"/>
                      <w:marRight w:val="0"/>
                      <w:marTop w:val="0"/>
                      <w:marBottom w:val="0"/>
                      <w:divBdr>
                        <w:top w:val="none" w:sz="0" w:space="0" w:color="auto"/>
                        <w:left w:val="none" w:sz="0" w:space="0" w:color="auto"/>
                        <w:bottom w:val="none" w:sz="0" w:space="0" w:color="auto"/>
                        <w:right w:val="none" w:sz="0" w:space="0" w:color="auto"/>
                      </w:divBdr>
                      <w:divsChild>
                        <w:div w:id="853570558">
                          <w:marLeft w:val="0"/>
                          <w:marRight w:val="0"/>
                          <w:marTop w:val="0"/>
                          <w:marBottom w:val="0"/>
                          <w:divBdr>
                            <w:top w:val="none" w:sz="0" w:space="0" w:color="auto"/>
                            <w:left w:val="none" w:sz="0" w:space="0" w:color="auto"/>
                            <w:bottom w:val="none" w:sz="0" w:space="0" w:color="auto"/>
                            <w:right w:val="none" w:sz="0" w:space="0" w:color="auto"/>
                          </w:divBdr>
                          <w:divsChild>
                            <w:div w:id="133375707">
                              <w:marLeft w:val="0"/>
                              <w:marRight w:val="0"/>
                              <w:marTop w:val="0"/>
                              <w:marBottom w:val="0"/>
                              <w:divBdr>
                                <w:top w:val="none" w:sz="0" w:space="0" w:color="auto"/>
                                <w:left w:val="none" w:sz="0" w:space="0" w:color="auto"/>
                                <w:bottom w:val="none" w:sz="0" w:space="0" w:color="auto"/>
                                <w:right w:val="none" w:sz="0" w:space="0" w:color="auto"/>
                              </w:divBdr>
                              <w:divsChild>
                                <w:div w:id="189225483">
                                  <w:marLeft w:val="0"/>
                                  <w:marRight w:val="0"/>
                                  <w:marTop w:val="0"/>
                                  <w:marBottom w:val="0"/>
                                  <w:divBdr>
                                    <w:top w:val="none" w:sz="0" w:space="0" w:color="auto"/>
                                    <w:left w:val="none" w:sz="0" w:space="0" w:color="auto"/>
                                    <w:bottom w:val="none" w:sz="0" w:space="0" w:color="auto"/>
                                    <w:right w:val="none" w:sz="0" w:space="0" w:color="auto"/>
                                  </w:divBdr>
                                  <w:divsChild>
                                    <w:div w:id="2035760903">
                                      <w:marLeft w:val="0"/>
                                      <w:marRight w:val="0"/>
                                      <w:marTop w:val="0"/>
                                      <w:marBottom w:val="0"/>
                                      <w:divBdr>
                                        <w:top w:val="none" w:sz="0" w:space="0" w:color="auto"/>
                                        <w:left w:val="none" w:sz="0" w:space="0" w:color="auto"/>
                                        <w:bottom w:val="none" w:sz="0" w:space="0" w:color="auto"/>
                                        <w:right w:val="none" w:sz="0" w:space="0" w:color="auto"/>
                                      </w:divBdr>
                                      <w:divsChild>
                                        <w:div w:id="41124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824225">
                                  <w:marLeft w:val="0"/>
                                  <w:marRight w:val="0"/>
                                  <w:marTop w:val="0"/>
                                  <w:marBottom w:val="0"/>
                                  <w:divBdr>
                                    <w:top w:val="none" w:sz="0" w:space="0" w:color="auto"/>
                                    <w:left w:val="none" w:sz="0" w:space="0" w:color="auto"/>
                                    <w:bottom w:val="none" w:sz="0" w:space="0" w:color="auto"/>
                                    <w:right w:val="none" w:sz="0" w:space="0" w:color="auto"/>
                                  </w:divBdr>
                                  <w:divsChild>
                                    <w:div w:id="739601998">
                                      <w:marLeft w:val="0"/>
                                      <w:marRight w:val="0"/>
                                      <w:marTop w:val="0"/>
                                      <w:marBottom w:val="0"/>
                                      <w:divBdr>
                                        <w:top w:val="none" w:sz="0" w:space="0" w:color="auto"/>
                                        <w:left w:val="none" w:sz="0" w:space="0" w:color="auto"/>
                                        <w:bottom w:val="none" w:sz="0" w:space="0" w:color="auto"/>
                                        <w:right w:val="none" w:sz="0" w:space="0" w:color="auto"/>
                                      </w:divBdr>
                                      <w:divsChild>
                                        <w:div w:id="506093993">
                                          <w:marLeft w:val="0"/>
                                          <w:marRight w:val="0"/>
                                          <w:marTop w:val="0"/>
                                          <w:marBottom w:val="0"/>
                                          <w:divBdr>
                                            <w:top w:val="none" w:sz="0" w:space="0" w:color="auto"/>
                                            <w:left w:val="none" w:sz="0" w:space="0" w:color="auto"/>
                                            <w:bottom w:val="none" w:sz="0" w:space="0" w:color="auto"/>
                                            <w:right w:val="none" w:sz="0" w:space="0" w:color="auto"/>
                                          </w:divBdr>
                                          <w:divsChild>
                                            <w:div w:id="945651101">
                                              <w:marLeft w:val="0"/>
                                              <w:marRight w:val="0"/>
                                              <w:marTop w:val="0"/>
                                              <w:marBottom w:val="0"/>
                                              <w:divBdr>
                                                <w:top w:val="none" w:sz="0" w:space="0" w:color="auto"/>
                                                <w:left w:val="none" w:sz="0" w:space="0" w:color="auto"/>
                                                <w:bottom w:val="none" w:sz="0" w:space="0" w:color="auto"/>
                                                <w:right w:val="none" w:sz="0" w:space="0" w:color="auto"/>
                                              </w:divBdr>
                                              <w:divsChild>
                                                <w:div w:id="149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497715">
                                          <w:marLeft w:val="0"/>
                                          <w:marRight w:val="0"/>
                                          <w:marTop w:val="0"/>
                                          <w:marBottom w:val="0"/>
                                          <w:divBdr>
                                            <w:top w:val="none" w:sz="0" w:space="0" w:color="auto"/>
                                            <w:left w:val="none" w:sz="0" w:space="0" w:color="auto"/>
                                            <w:bottom w:val="none" w:sz="0" w:space="0" w:color="auto"/>
                                            <w:right w:val="none" w:sz="0" w:space="0" w:color="auto"/>
                                          </w:divBdr>
                                          <w:divsChild>
                                            <w:div w:id="1475371434">
                                              <w:marLeft w:val="0"/>
                                              <w:marRight w:val="0"/>
                                              <w:marTop w:val="0"/>
                                              <w:marBottom w:val="0"/>
                                              <w:divBdr>
                                                <w:top w:val="none" w:sz="0" w:space="0" w:color="auto"/>
                                                <w:left w:val="none" w:sz="0" w:space="0" w:color="auto"/>
                                                <w:bottom w:val="none" w:sz="0" w:space="0" w:color="auto"/>
                                                <w:right w:val="none" w:sz="0" w:space="0" w:color="auto"/>
                                              </w:divBdr>
                                              <w:divsChild>
                                                <w:div w:id="464810491">
                                                  <w:marLeft w:val="0"/>
                                                  <w:marRight w:val="0"/>
                                                  <w:marTop w:val="0"/>
                                                  <w:marBottom w:val="0"/>
                                                  <w:divBdr>
                                                    <w:top w:val="none" w:sz="0" w:space="0" w:color="auto"/>
                                                    <w:left w:val="none" w:sz="0" w:space="0" w:color="auto"/>
                                                    <w:bottom w:val="none" w:sz="0" w:space="0" w:color="auto"/>
                                                    <w:right w:val="none" w:sz="0" w:space="0" w:color="auto"/>
                                                  </w:divBdr>
                                                </w:div>
                                              </w:divsChild>
                                            </w:div>
                                            <w:div w:id="1818649291">
                                              <w:marLeft w:val="0"/>
                                              <w:marRight w:val="0"/>
                                              <w:marTop w:val="0"/>
                                              <w:marBottom w:val="0"/>
                                              <w:divBdr>
                                                <w:top w:val="none" w:sz="0" w:space="0" w:color="auto"/>
                                                <w:left w:val="none" w:sz="0" w:space="0" w:color="auto"/>
                                                <w:bottom w:val="none" w:sz="0" w:space="0" w:color="auto"/>
                                                <w:right w:val="none" w:sz="0" w:space="0" w:color="auto"/>
                                              </w:divBdr>
                                              <w:divsChild>
                                                <w:div w:id="173516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2700791">
          <w:marLeft w:val="0"/>
          <w:marRight w:val="0"/>
          <w:marTop w:val="0"/>
          <w:marBottom w:val="0"/>
          <w:divBdr>
            <w:top w:val="none" w:sz="0" w:space="0" w:color="auto"/>
            <w:left w:val="none" w:sz="0" w:space="0" w:color="auto"/>
            <w:bottom w:val="none" w:sz="0" w:space="0" w:color="auto"/>
            <w:right w:val="none" w:sz="0" w:space="0" w:color="auto"/>
          </w:divBdr>
          <w:divsChild>
            <w:div w:id="1922643500">
              <w:marLeft w:val="0"/>
              <w:marRight w:val="0"/>
              <w:marTop w:val="0"/>
              <w:marBottom w:val="0"/>
              <w:divBdr>
                <w:top w:val="none" w:sz="0" w:space="0" w:color="auto"/>
                <w:left w:val="none" w:sz="0" w:space="0" w:color="auto"/>
                <w:bottom w:val="none" w:sz="0" w:space="0" w:color="auto"/>
                <w:right w:val="none" w:sz="0" w:space="0" w:color="auto"/>
              </w:divBdr>
              <w:divsChild>
                <w:div w:id="2133092779">
                  <w:marLeft w:val="0"/>
                  <w:marRight w:val="0"/>
                  <w:marTop w:val="0"/>
                  <w:marBottom w:val="0"/>
                  <w:divBdr>
                    <w:top w:val="none" w:sz="0" w:space="0" w:color="auto"/>
                    <w:left w:val="none" w:sz="0" w:space="0" w:color="auto"/>
                    <w:bottom w:val="none" w:sz="0" w:space="0" w:color="auto"/>
                    <w:right w:val="none" w:sz="0" w:space="0" w:color="auto"/>
                  </w:divBdr>
                  <w:divsChild>
                    <w:div w:id="1150634870">
                      <w:marLeft w:val="0"/>
                      <w:marRight w:val="0"/>
                      <w:marTop w:val="0"/>
                      <w:marBottom w:val="0"/>
                      <w:divBdr>
                        <w:top w:val="none" w:sz="0" w:space="0" w:color="auto"/>
                        <w:left w:val="none" w:sz="0" w:space="0" w:color="auto"/>
                        <w:bottom w:val="none" w:sz="0" w:space="0" w:color="auto"/>
                        <w:right w:val="none" w:sz="0" w:space="0" w:color="auto"/>
                      </w:divBdr>
                      <w:divsChild>
                        <w:div w:id="1378820223">
                          <w:marLeft w:val="0"/>
                          <w:marRight w:val="0"/>
                          <w:marTop w:val="0"/>
                          <w:marBottom w:val="0"/>
                          <w:divBdr>
                            <w:top w:val="none" w:sz="0" w:space="0" w:color="auto"/>
                            <w:left w:val="none" w:sz="0" w:space="0" w:color="auto"/>
                            <w:bottom w:val="none" w:sz="0" w:space="0" w:color="auto"/>
                            <w:right w:val="none" w:sz="0" w:space="0" w:color="auto"/>
                          </w:divBdr>
                          <w:divsChild>
                            <w:div w:id="33334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1383064">
          <w:marLeft w:val="0"/>
          <w:marRight w:val="0"/>
          <w:marTop w:val="0"/>
          <w:marBottom w:val="0"/>
          <w:divBdr>
            <w:top w:val="none" w:sz="0" w:space="0" w:color="auto"/>
            <w:left w:val="none" w:sz="0" w:space="0" w:color="auto"/>
            <w:bottom w:val="none" w:sz="0" w:space="0" w:color="auto"/>
            <w:right w:val="none" w:sz="0" w:space="0" w:color="auto"/>
          </w:divBdr>
          <w:divsChild>
            <w:div w:id="1683899019">
              <w:marLeft w:val="0"/>
              <w:marRight w:val="0"/>
              <w:marTop w:val="0"/>
              <w:marBottom w:val="0"/>
              <w:divBdr>
                <w:top w:val="none" w:sz="0" w:space="0" w:color="auto"/>
                <w:left w:val="none" w:sz="0" w:space="0" w:color="auto"/>
                <w:bottom w:val="none" w:sz="0" w:space="0" w:color="auto"/>
                <w:right w:val="none" w:sz="0" w:space="0" w:color="auto"/>
              </w:divBdr>
              <w:divsChild>
                <w:div w:id="614337513">
                  <w:marLeft w:val="0"/>
                  <w:marRight w:val="0"/>
                  <w:marTop w:val="0"/>
                  <w:marBottom w:val="0"/>
                  <w:divBdr>
                    <w:top w:val="none" w:sz="0" w:space="0" w:color="auto"/>
                    <w:left w:val="none" w:sz="0" w:space="0" w:color="auto"/>
                    <w:bottom w:val="none" w:sz="0" w:space="0" w:color="auto"/>
                    <w:right w:val="none" w:sz="0" w:space="0" w:color="auto"/>
                  </w:divBdr>
                  <w:divsChild>
                    <w:div w:id="1384910730">
                      <w:marLeft w:val="0"/>
                      <w:marRight w:val="0"/>
                      <w:marTop w:val="0"/>
                      <w:marBottom w:val="0"/>
                      <w:divBdr>
                        <w:top w:val="none" w:sz="0" w:space="0" w:color="auto"/>
                        <w:left w:val="none" w:sz="0" w:space="0" w:color="auto"/>
                        <w:bottom w:val="none" w:sz="0" w:space="0" w:color="auto"/>
                        <w:right w:val="none" w:sz="0" w:space="0" w:color="auto"/>
                      </w:divBdr>
                      <w:divsChild>
                        <w:div w:id="451021160">
                          <w:marLeft w:val="0"/>
                          <w:marRight w:val="0"/>
                          <w:marTop w:val="0"/>
                          <w:marBottom w:val="0"/>
                          <w:divBdr>
                            <w:top w:val="none" w:sz="0" w:space="0" w:color="auto"/>
                            <w:left w:val="none" w:sz="0" w:space="0" w:color="auto"/>
                            <w:bottom w:val="none" w:sz="0" w:space="0" w:color="auto"/>
                            <w:right w:val="none" w:sz="0" w:space="0" w:color="auto"/>
                          </w:divBdr>
                          <w:divsChild>
                            <w:div w:id="916743773">
                              <w:marLeft w:val="0"/>
                              <w:marRight w:val="0"/>
                              <w:marTop w:val="0"/>
                              <w:marBottom w:val="0"/>
                              <w:divBdr>
                                <w:top w:val="none" w:sz="0" w:space="0" w:color="auto"/>
                                <w:left w:val="none" w:sz="0" w:space="0" w:color="auto"/>
                                <w:bottom w:val="none" w:sz="0" w:space="0" w:color="auto"/>
                                <w:right w:val="none" w:sz="0" w:space="0" w:color="auto"/>
                              </w:divBdr>
                              <w:divsChild>
                                <w:div w:id="934751320">
                                  <w:marLeft w:val="0"/>
                                  <w:marRight w:val="0"/>
                                  <w:marTop w:val="0"/>
                                  <w:marBottom w:val="0"/>
                                  <w:divBdr>
                                    <w:top w:val="none" w:sz="0" w:space="0" w:color="auto"/>
                                    <w:left w:val="none" w:sz="0" w:space="0" w:color="auto"/>
                                    <w:bottom w:val="none" w:sz="0" w:space="0" w:color="auto"/>
                                    <w:right w:val="none" w:sz="0" w:space="0" w:color="auto"/>
                                  </w:divBdr>
                                  <w:divsChild>
                                    <w:div w:id="1870750938">
                                      <w:marLeft w:val="0"/>
                                      <w:marRight w:val="0"/>
                                      <w:marTop w:val="0"/>
                                      <w:marBottom w:val="0"/>
                                      <w:divBdr>
                                        <w:top w:val="none" w:sz="0" w:space="0" w:color="auto"/>
                                        <w:left w:val="none" w:sz="0" w:space="0" w:color="auto"/>
                                        <w:bottom w:val="none" w:sz="0" w:space="0" w:color="auto"/>
                                        <w:right w:val="none" w:sz="0" w:space="0" w:color="auto"/>
                                      </w:divBdr>
                                      <w:divsChild>
                                        <w:div w:id="776604182">
                                          <w:marLeft w:val="0"/>
                                          <w:marRight w:val="0"/>
                                          <w:marTop w:val="0"/>
                                          <w:marBottom w:val="0"/>
                                          <w:divBdr>
                                            <w:top w:val="none" w:sz="0" w:space="0" w:color="auto"/>
                                            <w:left w:val="none" w:sz="0" w:space="0" w:color="auto"/>
                                            <w:bottom w:val="none" w:sz="0" w:space="0" w:color="auto"/>
                                            <w:right w:val="none" w:sz="0" w:space="0" w:color="auto"/>
                                          </w:divBdr>
                                          <w:divsChild>
                                            <w:div w:id="961034011">
                                              <w:marLeft w:val="0"/>
                                              <w:marRight w:val="0"/>
                                              <w:marTop w:val="0"/>
                                              <w:marBottom w:val="0"/>
                                              <w:divBdr>
                                                <w:top w:val="none" w:sz="0" w:space="0" w:color="auto"/>
                                                <w:left w:val="none" w:sz="0" w:space="0" w:color="auto"/>
                                                <w:bottom w:val="none" w:sz="0" w:space="0" w:color="auto"/>
                                                <w:right w:val="none" w:sz="0" w:space="0" w:color="auto"/>
                                              </w:divBdr>
                                              <w:divsChild>
                                                <w:div w:id="1003826617">
                                                  <w:marLeft w:val="0"/>
                                                  <w:marRight w:val="0"/>
                                                  <w:marTop w:val="0"/>
                                                  <w:marBottom w:val="0"/>
                                                  <w:divBdr>
                                                    <w:top w:val="none" w:sz="0" w:space="0" w:color="auto"/>
                                                    <w:left w:val="none" w:sz="0" w:space="0" w:color="auto"/>
                                                    <w:bottom w:val="none" w:sz="0" w:space="0" w:color="auto"/>
                                                    <w:right w:val="none" w:sz="0" w:space="0" w:color="auto"/>
                                                  </w:divBdr>
                                                  <w:divsChild>
                                                    <w:div w:id="183429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775038">
                                              <w:marLeft w:val="0"/>
                                              <w:marRight w:val="0"/>
                                              <w:marTop w:val="0"/>
                                              <w:marBottom w:val="0"/>
                                              <w:divBdr>
                                                <w:top w:val="none" w:sz="0" w:space="0" w:color="auto"/>
                                                <w:left w:val="none" w:sz="0" w:space="0" w:color="auto"/>
                                                <w:bottom w:val="none" w:sz="0" w:space="0" w:color="auto"/>
                                                <w:right w:val="none" w:sz="0" w:space="0" w:color="auto"/>
                                              </w:divBdr>
                                              <w:divsChild>
                                                <w:div w:id="156482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0180290">
          <w:marLeft w:val="0"/>
          <w:marRight w:val="0"/>
          <w:marTop w:val="0"/>
          <w:marBottom w:val="0"/>
          <w:divBdr>
            <w:top w:val="none" w:sz="0" w:space="0" w:color="auto"/>
            <w:left w:val="none" w:sz="0" w:space="0" w:color="auto"/>
            <w:bottom w:val="none" w:sz="0" w:space="0" w:color="auto"/>
            <w:right w:val="none" w:sz="0" w:space="0" w:color="auto"/>
          </w:divBdr>
          <w:divsChild>
            <w:div w:id="947077865">
              <w:marLeft w:val="0"/>
              <w:marRight w:val="0"/>
              <w:marTop w:val="0"/>
              <w:marBottom w:val="0"/>
              <w:divBdr>
                <w:top w:val="none" w:sz="0" w:space="0" w:color="auto"/>
                <w:left w:val="none" w:sz="0" w:space="0" w:color="auto"/>
                <w:bottom w:val="none" w:sz="0" w:space="0" w:color="auto"/>
                <w:right w:val="none" w:sz="0" w:space="0" w:color="auto"/>
              </w:divBdr>
            </w:div>
            <w:div w:id="153473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362058">
      <w:bodyDiv w:val="1"/>
      <w:marLeft w:val="0"/>
      <w:marRight w:val="0"/>
      <w:marTop w:val="0"/>
      <w:marBottom w:val="0"/>
      <w:divBdr>
        <w:top w:val="none" w:sz="0" w:space="0" w:color="auto"/>
        <w:left w:val="none" w:sz="0" w:space="0" w:color="auto"/>
        <w:bottom w:val="none" w:sz="0" w:space="0" w:color="auto"/>
        <w:right w:val="none" w:sz="0" w:space="0" w:color="auto"/>
      </w:divBdr>
    </w:div>
    <w:div w:id="967708150">
      <w:bodyDiv w:val="1"/>
      <w:marLeft w:val="0"/>
      <w:marRight w:val="0"/>
      <w:marTop w:val="0"/>
      <w:marBottom w:val="0"/>
      <w:divBdr>
        <w:top w:val="none" w:sz="0" w:space="0" w:color="auto"/>
        <w:left w:val="none" w:sz="0" w:space="0" w:color="auto"/>
        <w:bottom w:val="none" w:sz="0" w:space="0" w:color="auto"/>
        <w:right w:val="none" w:sz="0" w:space="0" w:color="auto"/>
      </w:divBdr>
    </w:div>
    <w:div w:id="968896740">
      <w:bodyDiv w:val="1"/>
      <w:marLeft w:val="0"/>
      <w:marRight w:val="0"/>
      <w:marTop w:val="0"/>
      <w:marBottom w:val="0"/>
      <w:divBdr>
        <w:top w:val="none" w:sz="0" w:space="0" w:color="auto"/>
        <w:left w:val="none" w:sz="0" w:space="0" w:color="auto"/>
        <w:bottom w:val="none" w:sz="0" w:space="0" w:color="auto"/>
        <w:right w:val="none" w:sz="0" w:space="0" w:color="auto"/>
      </w:divBdr>
    </w:div>
    <w:div w:id="970021174">
      <w:bodyDiv w:val="1"/>
      <w:marLeft w:val="0"/>
      <w:marRight w:val="0"/>
      <w:marTop w:val="0"/>
      <w:marBottom w:val="0"/>
      <w:divBdr>
        <w:top w:val="none" w:sz="0" w:space="0" w:color="auto"/>
        <w:left w:val="none" w:sz="0" w:space="0" w:color="auto"/>
        <w:bottom w:val="none" w:sz="0" w:space="0" w:color="auto"/>
        <w:right w:val="none" w:sz="0" w:space="0" w:color="auto"/>
      </w:divBdr>
    </w:div>
    <w:div w:id="983003914">
      <w:bodyDiv w:val="1"/>
      <w:marLeft w:val="0"/>
      <w:marRight w:val="0"/>
      <w:marTop w:val="0"/>
      <w:marBottom w:val="0"/>
      <w:divBdr>
        <w:top w:val="none" w:sz="0" w:space="0" w:color="auto"/>
        <w:left w:val="none" w:sz="0" w:space="0" w:color="auto"/>
        <w:bottom w:val="none" w:sz="0" w:space="0" w:color="auto"/>
        <w:right w:val="none" w:sz="0" w:space="0" w:color="auto"/>
      </w:divBdr>
    </w:div>
    <w:div w:id="986084135">
      <w:bodyDiv w:val="1"/>
      <w:marLeft w:val="0"/>
      <w:marRight w:val="0"/>
      <w:marTop w:val="0"/>
      <w:marBottom w:val="0"/>
      <w:divBdr>
        <w:top w:val="none" w:sz="0" w:space="0" w:color="auto"/>
        <w:left w:val="none" w:sz="0" w:space="0" w:color="auto"/>
        <w:bottom w:val="none" w:sz="0" w:space="0" w:color="auto"/>
        <w:right w:val="none" w:sz="0" w:space="0" w:color="auto"/>
      </w:divBdr>
    </w:div>
    <w:div w:id="991834817">
      <w:bodyDiv w:val="1"/>
      <w:marLeft w:val="0"/>
      <w:marRight w:val="0"/>
      <w:marTop w:val="0"/>
      <w:marBottom w:val="0"/>
      <w:divBdr>
        <w:top w:val="none" w:sz="0" w:space="0" w:color="auto"/>
        <w:left w:val="none" w:sz="0" w:space="0" w:color="auto"/>
        <w:bottom w:val="none" w:sz="0" w:space="0" w:color="auto"/>
        <w:right w:val="none" w:sz="0" w:space="0" w:color="auto"/>
      </w:divBdr>
    </w:div>
    <w:div w:id="992022073">
      <w:bodyDiv w:val="1"/>
      <w:marLeft w:val="0"/>
      <w:marRight w:val="0"/>
      <w:marTop w:val="0"/>
      <w:marBottom w:val="0"/>
      <w:divBdr>
        <w:top w:val="none" w:sz="0" w:space="0" w:color="auto"/>
        <w:left w:val="none" w:sz="0" w:space="0" w:color="auto"/>
        <w:bottom w:val="none" w:sz="0" w:space="0" w:color="auto"/>
        <w:right w:val="none" w:sz="0" w:space="0" w:color="auto"/>
      </w:divBdr>
    </w:div>
    <w:div w:id="1035156074">
      <w:bodyDiv w:val="1"/>
      <w:marLeft w:val="0"/>
      <w:marRight w:val="0"/>
      <w:marTop w:val="0"/>
      <w:marBottom w:val="0"/>
      <w:divBdr>
        <w:top w:val="none" w:sz="0" w:space="0" w:color="auto"/>
        <w:left w:val="none" w:sz="0" w:space="0" w:color="auto"/>
        <w:bottom w:val="none" w:sz="0" w:space="0" w:color="auto"/>
        <w:right w:val="none" w:sz="0" w:space="0" w:color="auto"/>
      </w:divBdr>
    </w:div>
    <w:div w:id="1035229252">
      <w:bodyDiv w:val="1"/>
      <w:marLeft w:val="0"/>
      <w:marRight w:val="0"/>
      <w:marTop w:val="0"/>
      <w:marBottom w:val="0"/>
      <w:divBdr>
        <w:top w:val="none" w:sz="0" w:space="0" w:color="auto"/>
        <w:left w:val="none" w:sz="0" w:space="0" w:color="auto"/>
        <w:bottom w:val="none" w:sz="0" w:space="0" w:color="auto"/>
        <w:right w:val="none" w:sz="0" w:space="0" w:color="auto"/>
      </w:divBdr>
    </w:div>
    <w:div w:id="1065032642">
      <w:bodyDiv w:val="1"/>
      <w:marLeft w:val="0"/>
      <w:marRight w:val="0"/>
      <w:marTop w:val="0"/>
      <w:marBottom w:val="0"/>
      <w:divBdr>
        <w:top w:val="none" w:sz="0" w:space="0" w:color="auto"/>
        <w:left w:val="none" w:sz="0" w:space="0" w:color="auto"/>
        <w:bottom w:val="none" w:sz="0" w:space="0" w:color="auto"/>
        <w:right w:val="none" w:sz="0" w:space="0" w:color="auto"/>
      </w:divBdr>
    </w:div>
    <w:div w:id="1065488163">
      <w:bodyDiv w:val="1"/>
      <w:marLeft w:val="0"/>
      <w:marRight w:val="0"/>
      <w:marTop w:val="0"/>
      <w:marBottom w:val="0"/>
      <w:divBdr>
        <w:top w:val="none" w:sz="0" w:space="0" w:color="auto"/>
        <w:left w:val="none" w:sz="0" w:space="0" w:color="auto"/>
        <w:bottom w:val="none" w:sz="0" w:space="0" w:color="auto"/>
        <w:right w:val="none" w:sz="0" w:space="0" w:color="auto"/>
      </w:divBdr>
    </w:div>
    <w:div w:id="1076198822">
      <w:bodyDiv w:val="1"/>
      <w:marLeft w:val="0"/>
      <w:marRight w:val="0"/>
      <w:marTop w:val="0"/>
      <w:marBottom w:val="0"/>
      <w:divBdr>
        <w:top w:val="none" w:sz="0" w:space="0" w:color="auto"/>
        <w:left w:val="none" w:sz="0" w:space="0" w:color="auto"/>
        <w:bottom w:val="none" w:sz="0" w:space="0" w:color="auto"/>
        <w:right w:val="none" w:sz="0" w:space="0" w:color="auto"/>
      </w:divBdr>
    </w:div>
    <w:div w:id="1076241327">
      <w:bodyDiv w:val="1"/>
      <w:marLeft w:val="0"/>
      <w:marRight w:val="0"/>
      <w:marTop w:val="0"/>
      <w:marBottom w:val="0"/>
      <w:divBdr>
        <w:top w:val="none" w:sz="0" w:space="0" w:color="auto"/>
        <w:left w:val="none" w:sz="0" w:space="0" w:color="auto"/>
        <w:bottom w:val="none" w:sz="0" w:space="0" w:color="auto"/>
        <w:right w:val="none" w:sz="0" w:space="0" w:color="auto"/>
      </w:divBdr>
    </w:div>
    <w:div w:id="1078207151">
      <w:bodyDiv w:val="1"/>
      <w:marLeft w:val="0"/>
      <w:marRight w:val="0"/>
      <w:marTop w:val="0"/>
      <w:marBottom w:val="0"/>
      <w:divBdr>
        <w:top w:val="none" w:sz="0" w:space="0" w:color="auto"/>
        <w:left w:val="none" w:sz="0" w:space="0" w:color="auto"/>
        <w:bottom w:val="none" w:sz="0" w:space="0" w:color="auto"/>
        <w:right w:val="none" w:sz="0" w:space="0" w:color="auto"/>
      </w:divBdr>
    </w:div>
    <w:div w:id="1082215710">
      <w:bodyDiv w:val="1"/>
      <w:marLeft w:val="0"/>
      <w:marRight w:val="0"/>
      <w:marTop w:val="0"/>
      <w:marBottom w:val="0"/>
      <w:divBdr>
        <w:top w:val="none" w:sz="0" w:space="0" w:color="auto"/>
        <w:left w:val="none" w:sz="0" w:space="0" w:color="auto"/>
        <w:bottom w:val="none" w:sz="0" w:space="0" w:color="auto"/>
        <w:right w:val="none" w:sz="0" w:space="0" w:color="auto"/>
      </w:divBdr>
    </w:div>
    <w:div w:id="1086994963">
      <w:bodyDiv w:val="1"/>
      <w:marLeft w:val="0"/>
      <w:marRight w:val="0"/>
      <w:marTop w:val="0"/>
      <w:marBottom w:val="0"/>
      <w:divBdr>
        <w:top w:val="none" w:sz="0" w:space="0" w:color="auto"/>
        <w:left w:val="none" w:sz="0" w:space="0" w:color="auto"/>
        <w:bottom w:val="none" w:sz="0" w:space="0" w:color="auto"/>
        <w:right w:val="none" w:sz="0" w:space="0" w:color="auto"/>
      </w:divBdr>
    </w:div>
    <w:div w:id="1091198783">
      <w:bodyDiv w:val="1"/>
      <w:marLeft w:val="0"/>
      <w:marRight w:val="0"/>
      <w:marTop w:val="0"/>
      <w:marBottom w:val="0"/>
      <w:divBdr>
        <w:top w:val="none" w:sz="0" w:space="0" w:color="auto"/>
        <w:left w:val="none" w:sz="0" w:space="0" w:color="auto"/>
        <w:bottom w:val="none" w:sz="0" w:space="0" w:color="auto"/>
        <w:right w:val="none" w:sz="0" w:space="0" w:color="auto"/>
      </w:divBdr>
    </w:div>
    <w:div w:id="1091390416">
      <w:bodyDiv w:val="1"/>
      <w:marLeft w:val="0"/>
      <w:marRight w:val="0"/>
      <w:marTop w:val="0"/>
      <w:marBottom w:val="0"/>
      <w:divBdr>
        <w:top w:val="none" w:sz="0" w:space="0" w:color="auto"/>
        <w:left w:val="none" w:sz="0" w:space="0" w:color="auto"/>
        <w:bottom w:val="none" w:sz="0" w:space="0" w:color="auto"/>
        <w:right w:val="none" w:sz="0" w:space="0" w:color="auto"/>
      </w:divBdr>
    </w:div>
    <w:div w:id="1099329445">
      <w:bodyDiv w:val="1"/>
      <w:marLeft w:val="0"/>
      <w:marRight w:val="0"/>
      <w:marTop w:val="0"/>
      <w:marBottom w:val="0"/>
      <w:divBdr>
        <w:top w:val="none" w:sz="0" w:space="0" w:color="auto"/>
        <w:left w:val="none" w:sz="0" w:space="0" w:color="auto"/>
        <w:bottom w:val="none" w:sz="0" w:space="0" w:color="auto"/>
        <w:right w:val="none" w:sz="0" w:space="0" w:color="auto"/>
      </w:divBdr>
    </w:div>
    <w:div w:id="1108619119">
      <w:bodyDiv w:val="1"/>
      <w:marLeft w:val="0"/>
      <w:marRight w:val="0"/>
      <w:marTop w:val="0"/>
      <w:marBottom w:val="0"/>
      <w:divBdr>
        <w:top w:val="none" w:sz="0" w:space="0" w:color="auto"/>
        <w:left w:val="none" w:sz="0" w:space="0" w:color="auto"/>
        <w:bottom w:val="none" w:sz="0" w:space="0" w:color="auto"/>
        <w:right w:val="none" w:sz="0" w:space="0" w:color="auto"/>
      </w:divBdr>
    </w:div>
    <w:div w:id="1120685102">
      <w:bodyDiv w:val="1"/>
      <w:marLeft w:val="0"/>
      <w:marRight w:val="0"/>
      <w:marTop w:val="0"/>
      <w:marBottom w:val="0"/>
      <w:divBdr>
        <w:top w:val="none" w:sz="0" w:space="0" w:color="auto"/>
        <w:left w:val="none" w:sz="0" w:space="0" w:color="auto"/>
        <w:bottom w:val="none" w:sz="0" w:space="0" w:color="auto"/>
        <w:right w:val="none" w:sz="0" w:space="0" w:color="auto"/>
      </w:divBdr>
    </w:div>
    <w:div w:id="1121609857">
      <w:bodyDiv w:val="1"/>
      <w:marLeft w:val="0"/>
      <w:marRight w:val="0"/>
      <w:marTop w:val="0"/>
      <w:marBottom w:val="0"/>
      <w:divBdr>
        <w:top w:val="none" w:sz="0" w:space="0" w:color="auto"/>
        <w:left w:val="none" w:sz="0" w:space="0" w:color="auto"/>
        <w:bottom w:val="none" w:sz="0" w:space="0" w:color="auto"/>
        <w:right w:val="none" w:sz="0" w:space="0" w:color="auto"/>
      </w:divBdr>
    </w:div>
    <w:div w:id="1124887369">
      <w:bodyDiv w:val="1"/>
      <w:marLeft w:val="0"/>
      <w:marRight w:val="0"/>
      <w:marTop w:val="0"/>
      <w:marBottom w:val="0"/>
      <w:divBdr>
        <w:top w:val="none" w:sz="0" w:space="0" w:color="auto"/>
        <w:left w:val="none" w:sz="0" w:space="0" w:color="auto"/>
        <w:bottom w:val="none" w:sz="0" w:space="0" w:color="auto"/>
        <w:right w:val="none" w:sz="0" w:space="0" w:color="auto"/>
      </w:divBdr>
    </w:div>
    <w:div w:id="1127703092">
      <w:bodyDiv w:val="1"/>
      <w:marLeft w:val="0"/>
      <w:marRight w:val="0"/>
      <w:marTop w:val="0"/>
      <w:marBottom w:val="0"/>
      <w:divBdr>
        <w:top w:val="none" w:sz="0" w:space="0" w:color="auto"/>
        <w:left w:val="none" w:sz="0" w:space="0" w:color="auto"/>
        <w:bottom w:val="none" w:sz="0" w:space="0" w:color="auto"/>
        <w:right w:val="none" w:sz="0" w:space="0" w:color="auto"/>
      </w:divBdr>
    </w:div>
    <w:div w:id="1132557420">
      <w:bodyDiv w:val="1"/>
      <w:marLeft w:val="0"/>
      <w:marRight w:val="0"/>
      <w:marTop w:val="0"/>
      <w:marBottom w:val="0"/>
      <w:divBdr>
        <w:top w:val="none" w:sz="0" w:space="0" w:color="auto"/>
        <w:left w:val="none" w:sz="0" w:space="0" w:color="auto"/>
        <w:bottom w:val="none" w:sz="0" w:space="0" w:color="auto"/>
        <w:right w:val="none" w:sz="0" w:space="0" w:color="auto"/>
      </w:divBdr>
    </w:div>
    <w:div w:id="1144272565">
      <w:bodyDiv w:val="1"/>
      <w:marLeft w:val="0"/>
      <w:marRight w:val="0"/>
      <w:marTop w:val="0"/>
      <w:marBottom w:val="0"/>
      <w:divBdr>
        <w:top w:val="none" w:sz="0" w:space="0" w:color="auto"/>
        <w:left w:val="none" w:sz="0" w:space="0" w:color="auto"/>
        <w:bottom w:val="none" w:sz="0" w:space="0" w:color="auto"/>
        <w:right w:val="none" w:sz="0" w:space="0" w:color="auto"/>
      </w:divBdr>
    </w:div>
    <w:div w:id="1144465609">
      <w:bodyDiv w:val="1"/>
      <w:marLeft w:val="0"/>
      <w:marRight w:val="0"/>
      <w:marTop w:val="0"/>
      <w:marBottom w:val="0"/>
      <w:divBdr>
        <w:top w:val="none" w:sz="0" w:space="0" w:color="auto"/>
        <w:left w:val="none" w:sz="0" w:space="0" w:color="auto"/>
        <w:bottom w:val="none" w:sz="0" w:space="0" w:color="auto"/>
        <w:right w:val="none" w:sz="0" w:space="0" w:color="auto"/>
      </w:divBdr>
    </w:div>
    <w:div w:id="1145588518">
      <w:bodyDiv w:val="1"/>
      <w:marLeft w:val="0"/>
      <w:marRight w:val="0"/>
      <w:marTop w:val="0"/>
      <w:marBottom w:val="0"/>
      <w:divBdr>
        <w:top w:val="none" w:sz="0" w:space="0" w:color="auto"/>
        <w:left w:val="none" w:sz="0" w:space="0" w:color="auto"/>
        <w:bottom w:val="none" w:sz="0" w:space="0" w:color="auto"/>
        <w:right w:val="none" w:sz="0" w:space="0" w:color="auto"/>
      </w:divBdr>
    </w:div>
    <w:div w:id="1170755148">
      <w:bodyDiv w:val="1"/>
      <w:marLeft w:val="0"/>
      <w:marRight w:val="0"/>
      <w:marTop w:val="0"/>
      <w:marBottom w:val="0"/>
      <w:divBdr>
        <w:top w:val="none" w:sz="0" w:space="0" w:color="auto"/>
        <w:left w:val="none" w:sz="0" w:space="0" w:color="auto"/>
        <w:bottom w:val="none" w:sz="0" w:space="0" w:color="auto"/>
        <w:right w:val="none" w:sz="0" w:space="0" w:color="auto"/>
      </w:divBdr>
    </w:div>
    <w:div w:id="1179463572">
      <w:bodyDiv w:val="1"/>
      <w:marLeft w:val="0"/>
      <w:marRight w:val="0"/>
      <w:marTop w:val="0"/>
      <w:marBottom w:val="0"/>
      <w:divBdr>
        <w:top w:val="none" w:sz="0" w:space="0" w:color="auto"/>
        <w:left w:val="none" w:sz="0" w:space="0" w:color="auto"/>
        <w:bottom w:val="none" w:sz="0" w:space="0" w:color="auto"/>
        <w:right w:val="none" w:sz="0" w:space="0" w:color="auto"/>
      </w:divBdr>
    </w:div>
    <w:div w:id="1209949295">
      <w:bodyDiv w:val="1"/>
      <w:marLeft w:val="0"/>
      <w:marRight w:val="0"/>
      <w:marTop w:val="0"/>
      <w:marBottom w:val="0"/>
      <w:divBdr>
        <w:top w:val="none" w:sz="0" w:space="0" w:color="auto"/>
        <w:left w:val="none" w:sz="0" w:space="0" w:color="auto"/>
        <w:bottom w:val="none" w:sz="0" w:space="0" w:color="auto"/>
        <w:right w:val="none" w:sz="0" w:space="0" w:color="auto"/>
      </w:divBdr>
    </w:div>
    <w:div w:id="1214006545">
      <w:bodyDiv w:val="1"/>
      <w:marLeft w:val="0"/>
      <w:marRight w:val="0"/>
      <w:marTop w:val="0"/>
      <w:marBottom w:val="0"/>
      <w:divBdr>
        <w:top w:val="none" w:sz="0" w:space="0" w:color="auto"/>
        <w:left w:val="none" w:sz="0" w:space="0" w:color="auto"/>
        <w:bottom w:val="none" w:sz="0" w:space="0" w:color="auto"/>
        <w:right w:val="none" w:sz="0" w:space="0" w:color="auto"/>
      </w:divBdr>
    </w:div>
    <w:div w:id="1230577551">
      <w:bodyDiv w:val="1"/>
      <w:marLeft w:val="0"/>
      <w:marRight w:val="0"/>
      <w:marTop w:val="0"/>
      <w:marBottom w:val="0"/>
      <w:divBdr>
        <w:top w:val="none" w:sz="0" w:space="0" w:color="auto"/>
        <w:left w:val="none" w:sz="0" w:space="0" w:color="auto"/>
        <w:bottom w:val="none" w:sz="0" w:space="0" w:color="auto"/>
        <w:right w:val="none" w:sz="0" w:space="0" w:color="auto"/>
      </w:divBdr>
    </w:div>
    <w:div w:id="1242135602">
      <w:bodyDiv w:val="1"/>
      <w:marLeft w:val="0"/>
      <w:marRight w:val="0"/>
      <w:marTop w:val="0"/>
      <w:marBottom w:val="0"/>
      <w:divBdr>
        <w:top w:val="none" w:sz="0" w:space="0" w:color="auto"/>
        <w:left w:val="none" w:sz="0" w:space="0" w:color="auto"/>
        <w:bottom w:val="none" w:sz="0" w:space="0" w:color="auto"/>
        <w:right w:val="none" w:sz="0" w:space="0" w:color="auto"/>
      </w:divBdr>
    </w:div>
    <w:div w:id="1251739636">
      <w:bodyDiv w:val="1"/>
      <w:marLeft w:val="0"/>
      <w:marRight w:val="0"/>
      <w:marTop w:val="0"/>
      <w:marBottom w:val="0"/>
      <w:divBdr>
        <w:top w:val="none" w:sz="0" w:space="0" w:color="auto"/>
        <w:left w:val="none" w:sz="0" w:space="0" w:color="auto"/>
        <w:bottom w:val="none" w:sz="0" w:space="0" w:color="auto"/>
        <w:right w:val="none" w:sz="0" w:space="0" w:color="auto"/>
      </w:divBdr>
    </w:div>
    <w:div w:id="1273168318">
      <w:bodyDiv w:val="1"/>
      <w:marLeft w:val="0"/>
      <w:marRight w:val="0"/>
      <w:marTop w:val="0"/>
      <w:marBottom w:val="0"/>
      <w:divBdr>
        <w:top w:val="none" w:sz="0" w:space="0" w:color="auto"/>
        <w:left w:val="none" w:sz="0" w:space="0" w:color="auto"/>
        <w:bottom w:val="none" w:sz="0" w:space="0" w:color="auto"/>
        <w:right w:val="none" w:sz="0" w:space="0" w:color="auto"/>
      </w:divBdr>
    </w:div>
    <w:div w:id="1277370905">
      <w:bodyDiv w:val="1"/>
      <w:marLeft w:val="0"/>
      <w:marRight w:val="0"/>
      <w:marTop w:val="0"/>
      <w:marBottom w:val="0"/>
      <w:divBdr>
        <w:top w:val="none" w:sz="0" w:space="0" w:color="auto"/>
        <w:left w:val="none" w:sz="0" w:space="0" w:color="auto"/>
        <w:bottom w:val="none" w:sz="0" w:space="0" w:color="auto"/>
        <w:right w:val="none" w:sz="0" w:space="0" w:color="auto"/>
      </w:divBdr>
    </w:div>
    <w:div w:id="1282883192">
      <w:bodyDiv w:val="1"/>
      <w:marLeft w:val="0"/>
      <w:marRight w:val="0"/>
      <w:marTop w:val="0"/>
      <w:marBottom w:val="0"/>
      <w:divBdr>
        <w:top w:val="none" w:sz="0" w:space="0" w:color="auto"/>
        <w:left w:val="none" w:sz="0" w:space="0" w:color="auto"/>
        <w:bottom w:val="none" w:sz="0" w:space="0" w:color="auto"/>
        <w:right w:val="none" w:sz="0" w:space="0" w:color="auto"/>
      </w:divBdr>
    </w:div>
    <w:div w:id="1285962187">
      <w:bodyDiv w:val="1"/>
      <w:marLeft w:val="0"/>
      <w:marRight w:val="0"/>
      <w:marTop w:val="0"/>
      <w:marBottom w:val="0"/>
      <w:divBdr>
        <w:top w:val="none" w:sz="0" w:space="0" w:color="auto"/>
        <w:left w:val="none" w:sz="0" w:space="0" w:color="auto"/>
        <w:bottom w:val="none" w:sz="0" w:space="0" w:color="auto"/>
        <w:right w:val="none" w:sz="0" w:space="0" w:color="auto"/>
      </w:divBdr>
    </w:div>
    <w:div w:id="1293294040">
      <w:bodyDiv w:val="1"/>
      <w:marLeft w:val="0"/>
      <w:marRight w:val="0"/>
      <w:marTop w:val="0"/>
      <w:marBottom w:val="0"/>
      <w:divBdr>
        <w:top w:val="none" w:sz="0" w:space="0" w:color="auto"/>
        <w:left w:val="none" w:sz="0" w:space="0" w:color="auto"/>
        <w:bottom w:val="none" w:sz="0" w:space="0" w:color="auto"/>
        <w:right w:val="none" w:sz="0" w:space="0" w:color="auto"/>
      </w:divBdr>
    </w:div>
    <w:div w:id="1293512595">
      <w:bodyDiv w:val="1"/>
      <w:marLeft w:val="0"/>
      <w:marRight w:val="0"/>
      <w:marTop w:val="0"/>
      <w:marBottom w:val="0"/>
      <w:divBdr>
        <w:top w:val="none" w:sz="0" w:space="0" w:color="auto"/>
        <w:left w:val="none" w:sz="0" w:space="0" w:color="auto"/>
        <w:bottom w:val="none" w:sz="0" w:space="0" w:color="auto"/>
        <w:right w:val="none" w:sz="0" w:space="0" w:color="auto"/>
      </w:divBdr>
    </w:div>
    <w:div w:id="1297564058">
      <w:bodyDiv w:val="1"/>
      <w:marLeft w:val="0"/>
      <w:marRight w:val="0"/>
      <w:marTop w:val="0"/>
      <w:marBottom w:val="0"/>
      <w:divBdr>
        <w:top w:val="none" w:sz="0" w:space="0" w:color="auto"/>
        <w:left w:val="none" w:sz="0" w:space="0" w:color="auto"/>
        <w:bottom w:val="none" w:sz="0" w:space="0" w:color="auto"/>
        <w:right w:val="none" w:sz="0" w:space="0" w:color="auto"/>
      </w:divBdr>
    </w:div>
    <w:div w:id="1299918996">
      <w:bodyDiv w:val="1"/>
      <w:marLeft w:val="0"/>
      <w:marRight w:val="0"/>
      <w:marTop w:val="0"/>
      <w:marBottom w:val="0"/>
      <w:divBdr>
        <w:top w:val="none" w:sz="0" w:space="0" w:color="auto"/>
        <w:left w:val="none" w:sz="0" w:space="0" w:color="auto"/>
        <w:bottom w:val="none" w:sz="0" w:space="0" w:color="auto"/>
        <w:right w:val="none" w:sz="0" w:space="0" w:color="auto"/>
      </w:divBdr>
    </w:div>
    <w:div w:id="1303198272">
      <w:bodyDiv w:val="1"/>
      <w:marLeft w:val="0"/>
      <w:marRight w:val="0"/>
      <w:marTop w:val="0"/>
      <w:marBottom w:val="0"/>
      <w:divBdr>
        <w:top w:val="none" w:sz="0" w:space="0" w:color="auto"/>
        <w:left w:val="none" w:sz="0" w:space="0" w:color="auto"/>
        <w:bottom w:val="none" w:sz="0" w:space="0" w:color="auto"/>
        <w:right w:val="none" w:sz="0" w:space="0" w:color="auto"/>
      </w:divBdr>
    </w:div>
    <w:div w:id="1303651586">
      <w:bodyDiv w:val="1"/>
      <w:marLeft w:val="0"/>
      <w:marRight w:val="0"/>
      <w:marTop w:val="0"/>
      <w:marBottom w:val="0"/>
      <w:divBdr>
        <w:top w:val="none" w:sz="0" w:space="0" w:color="auto"/>
        <w:left w:val="none" w:sz="0" w:space="0" w:color="auto"/>
        <w:bottom w:val="none" w:sz="0" w:space="0" w:color="auto"/>
        <w:right w:val="none" w:sz="0" w:space="0" w:color="auto"/>
      </w:divBdr>
    </w:div>
    <w:div w:id="1318993485">
      <w:bodyDiv w:val="1"/>
      <w:marLeft w:val="0"/>
      <w:marRight w:val="0"/>
      <w:marTop w:val="0"/>
      <w:marBottom w:val="0"/>
      <w:divBdr>
        <w:top w:val="none" w:sz="0" w:space="0" w:color="auto"/>
        <w:left w:val="none" w:sz="0" w:space="0" w:color="auto"/>
        <w:bottom w:val="none" w:sz="0" w:space="0" w:color="auto"/>
        <w:right w:val="none" w:sz="0" w:space="0" w:color="auto"/>
      </w:divBdr>
    </w:div>
    <w:div w:id="1322582411">
      <w:bodyDiv w:val="1"/>
      <w:marLeft w:val="0"/>
      <w:marRight w:val="0"/>
      <w:marTop w:val="0"/>
      <w:marBottom w:val="0"/>
      <w:divBdr>
        <w:top w:val="none" w:sz="0" w:space="0" w:color="auto"/>
        <w:left w:val="none" w:sz="0" w:space="0" w:color="auto"/>
        <w:bottom w:val="none" w:sz="0" w:space="0" w:color="auto"/>
        <w:right w:val="none" w:sz="0" w:space="0" w:color="auto"/>
      </w:divBdr>
    </w:div>
    <w:div w:id="1323314723">
      <w:bodyDiv w:val="1"/>
      <w:marLeft w:val="0"/>
      <w:marRight w:val="0"/>
      <w:marTop w:val="0"/>
      <w:marBottom w:val="0"/>
      <w:divBdr>
        <w:top w:val="none" w:sz="0" w:space="0" w:color="auto"/>
        <w:left w:val="none" w:sz="0" w:space="0" w:color="auto"/>
        <w:bottom w:val="none" w:sz="0" w:space="0" w:color="auto"/>
        <w:right w:val="none" w:sz="0" w:space="0" w:color="auto"/>
      </w:divBdr>
    </w:div>
    <w:div w:id="1324502500">
      <w:bodyDiv w:val="1"/>
      <w:marLeft w:val="0"/>
      <w:marRight w:val="0"/>
      <w:marTop w:val="0"/>
      <w:marBottom w:val="0"/>
      <w:divBdr>
        <w:top w:val="none" w:sz="0" w:space="0" w:color="auto"/>
        <w:left w:val="none" w:sz="0" w:space="0" w:color="auto"/>
        <w:bottom w:val="none" w:sz="0" w:space="0" w:color="auto"/>
        <w:right w:val="none" w:sz="0" w:space="0" w:color="auto"/>
      </w:divBdr>
    </w:div>
    <w:div w:id="1330254871">
      <w:bodyDiv w:val="1"/>
      <w:marLeft w:val="0"/>
      <w:marRight w:val="0"/>
      <w:marTop w:val="0"/>
      <w:marBottom w:val="0"/>
      <w:divBdr>
        <w:top w:val="none" w:sz="0" w:space="0" w:color="auto"/>
        <w:left w:val="none" w:sz="0" w:space="0" w:color="auto"/>
        <w:bottom w:val="none" w:sz="0" w:space="0" w:color="auto"/>
        <w:right w:val="none" w:sz="0" w:space="0" w:color="auto"/>
      </w:divBdr>
    </w:div>
    <w:div w:id="1333483057">
      <w:bodyDiv w:val="1"/>
      <w:marLeft w:val="0"/>
      <w:marRight w:val="0"/>
      <w:marTop w:val="0"/>
      <w:marBottom w:val="0"/>
      <w:divBdr>
        <w:top w:val="none" w:sz="0" w:space="0" w:color="auto"/>
        <w:left w:val="none" w:sz="0" w:space="0" w:color="auto"/>
        <w:bottom w:val="none" w:sz="0" w:space="0" w:color="auto"/>
        <w:right w:val="none" w:sz="0" w:space="0" w:color="auto"/>
      </w:divBdr>
    </w:div>
    <w:div w:id="1338732660">
      <w:bodyDiv w:val="1"/>
      <w:marLeft w:val="0"/>
      <w:marRight w:val="0"/>
      <w:marTop w:val="0"/>
      <w:marBottom w:val="0"/>
      <w:divBdr>
        <w:top w:val="none" w:sz="0" w:space="0" w:color="auto"/>
        <w:left w:val="none" w:sz="0" w:space="0" w:color="auto"/>
        <w:bottom w:val="none" w:sz="0" w:space="0" w:color="auto"/>
        <w:right w:val="none" w:sz="0" w:space="0" w:color="auto"/>
      </w:divBdr>
    </w:div>
    <w:div w:id="1352730868">
      <w:bodyDiv w:val="1"/>
      <w:marLeft w:val="0"/>
      <w:marRight w:val="0"/>
      <w:marTop w:val="0"/>
      <w:marBottom w:val="0"/>
      <w:divBdr>
        <w:top w:val="none" w:sz="0" w:space="0" w:color="auto"/>
        <w:left w:val="none" w:sz="0" w:space="0" w:color="auto"/>
        <w:bottom w:val="none" w:sz="0" w:space="0" w:color="auto"/>
        <w:right w:val="none" w:sz="0" w:space="0" w:color="auto"/>
      </w:divBdr>
    </w:div>
    <w:div w:id="1357348405">
      <w:bodyDiv w:val="1"/>
      <w:marLeft w:val="0"/>
      <w:marRight w:val="0"/>
      <w:marTop w:val="0"/>
      <w:marBottom w:val="0"/>
      <w:divBdr>
        <w:top w:val="none" w:sz="0" w:space="0" w:color="auto"/>
        <w:left w:val="none" w:sz="0" w:space="0" w:color="auto"/>
        <w:bottom w:val="none" w:sz="0" w:space="0" w:color="auto"/>
        <w:right w:val="none" w:sz="0" w:space="0" w:color="auto"/>
      </w:divBdr>
      <w:divsChild>
        <w:div w:id="523980328">
          <w:marLeft w:val="240"/>
          <w:marRight w:val="0"/>
          <w:marTop w:val="240"/>
          <w:marBottom w:val="0"/>
          <w:divBdr>
            <w:top w:val="none" w:sz="0" w:space="0" w:color="auto"/>
            <w:left w:val="none" w:sz="0" w:space="0" w:color="auto"/>
            <w:bottom w:val="none" w:sz="0" w:space="0" w:color="auto"/>
            <w:right w:val="none" w:sz="0" w:space="0" w:color="auto"/>
          </w:divBdr>
        </w:div>
        <w:div w:id="1835291179">
          <w:marLeft w:val="240"/>
          <w:marRight w:val="0"/>
          <w:marTop w:val="0"/>
          <w:marBottom w:val="0"/>
          <w:divBdr>
            <w:top w:val="none" w:sz="0" w:space="0" w:color="auto"/>
            <w:left w:val="none" w:sz="0" w:space="0" w:color="auto"/>
            <w:bottom w:val="none" w:sz="0" w:space="0" w:color="auto"/>
            <w:right w:val="none" w:sz="0" w:space="0" w:color="auto"/>
          </w:divBdr>
        </w:div>
        <w:div w:id="2060126124">
          <w:marLeft w:val="240"/>
          <w:marRight w:val="0"/>
          <w:marTop w:val="0"/>
          <w:marBottom w:val="0"/>
          <w:divBdr>
            <w:top w:val="none" w:sz="0" w:space="0" w:color="auto"/>
            <w:left w:val="none" w:sz="0" w:space="0" w:color="auto"/>
            <w:bottom w:val="none" w:sz="0" w:space="0" w:color="auto"/>
            <w:right w:val="none" w:sz="0" w:space="0" w:color="auto"/>
          </w:divBdr>
        </w:div>
      </w:divsChild>
    </w:div>
    <w:div w:id="1370061906">
      <w:bodyDiv w:val="1"/>
      <w:marLeft w:val="0"/>
      <w:marRight w:val="0"/>
      <w:marTop w:val="0"/>
      <w:marBottom w:val="0"/>
      <w:divBdr>
        <w:top w:val="none" w:sz="0" w:space="0" w:color="auto"/>
        <w:left w:val="none" w:sz="0" w:space="0" w:color="auto"/>
        <w:bottom w:val="none" w:sz="0" w:space="0" w:color="auto"/>
        <w:right w:val="none" w:sz="0" w:space="0" w:color="auto"/>
      </w:divBdr>
    </w:div>
    <w:div w:id="1371227428">
      <w:bodyDiv w:val="1"/>
      <w:marLeft w:val="0"/>
      <w:marRight w:val="0"/>
      <w:marTop w:val="0"/>
      <w:marBottom w:val="0"/>
      <w:divBdr>
        <w:top w:val="none" w:sz="0" w:space="0" w:color="auto"/>
        <w:left w:val="none" w:sz="0" w:space="0" w:color="auto"/>
        <w:bottom w:val="none" w:sz="0" w:space="0" w:color="auto"/>
        <w:right w:val="none" w:sz="0" w:space="0" w:color="auto"/>
      </w:divBdr>
    </w:div>
    <w:div w:id="1392998814">
      <w:bodyDiv w:val="1"/>
      <w:marLeft w:val="0"/>
      <w:marRight w:val="0"/>
      <w:marTop w:val="0"/>
      <w:marBottom w:val="0"/>
      <w:divBdr>
        <w:top w:val="none" w:sz="0" w:space="0" w:color="auto"/>
        <w:left w:val="none" w:sz="0" w:space="0" w:color="auto"/>
        <w:bottom w:val="none" w:sz="0" w:space="0" w:color="auto"/>
        <w:right w:val="none" w:sz="0" w:space="0" w:color="auto"/>
      </w:divBdr>
    </w:div>
    <w:div w:id="1397435234">
      <w:bodyDiv w:val="1"/>
      <w:marLeft w:val="0"/>
      <w:marRight w:val="0"/>
      <w:marTop w:val="0"/>
      <w:marBottom w:val="0"/>
      <w:divBdr>
        <w:top w:val="none" w:sz="0" w:space="0" w:color="auto"/>
        <w:left w:val="none" w:sz="0" w:space="0" w:color="auto"/>
        <w:bottom w:val="none" w:sz="0" w:space="0" w:color="auto"/>
        <w:right w:val="none" w:sz="0" w:space="0" w:color="auto"/>
      </w:divBdr>
    </w:div>
    <w:div w:id="1398281634">
      <w:bodyDiv w:val="1"/>
      <w:marLeft w:val="0"/>
      <w:marRight w:val="0"/>
      <w:marTop w:val="0"/>
      <w:marBottom w:val="0"/>
      <w:divBdr>
        <w:top w:val="none" w:sz="0" w:space="0" w:color="auto"/>
        <w:left w:val="none" w:sz="0" w:space="0" w:color="auto"/>
        <w:bottom w:val="none" w:sz="0" w:space="0" w:color="auto"/>
        <w:right w:val="none" w:sz="0" w:space="0" w:color="auto"/>
      </w:divBdr>
    </w:div>
    <w:div w:id="1408728564">
      <w:bodyDiv w:val="1"/>
      <w:marLeft w:val="0"/>
      <w:marRight w:val="0"/>
      <w:marTop w:val="0"/>
      <w:marBottom w:val="0"/>
      <w:divBdr>
        <w:top w:val="none" w:sz="0" w:space="0" w:color="auto"/>
        <w:left w:val="none" w:sz="0" w:space="0" w:color="auto"/>
        <w:bottom w:val="none" w:sz="0" w:space="0" w:color="auto"/>
        <w:right w:val="none" w:sz="0" w:space="0" w:color="auto"/>
      </w:divBdr>
    </w:div>
    <w:div w:id="1415282643">
      <w:bodyDiv w:val="1"/>
      <w:marLeft w:val="0"/>
      <w:marRight w:val="0"/>
      <w:marTop w:val="0"/>
      <w:marBottom w:val="0"/>
      <w:divBdr>
        <w:top w:val="none" w:sz="0" w:space="0" w:color="auto"/>
        <w:left w:val="none" w:sz="0" w:space="0" w:color="auto"/>
        <w:bottom w:val="none" w:sz="0" w:space="0" w:color="auto"/>
        <w:right w:val="none" w:sz="0" w:space="0" w:color="auto"/>
      </w:divBdr>
    </w:div>
    <w:div w:id="1416897440">
      <w:bodyDiv w:val="1"/>
      <w:marLeft w:val="0"/>
      <w:marRight w:val="0"/>
      <w:marTop w:val="0"/>
      <w:marBottom w:val="0"/>
      <w:divBdr>
        <w:top w:val="none" w:sz="0" w:space="0" w:color="auto"/>
        <w:left w:val="none" w:sz="0" w:space="0" w:color="auto"/>
        <w:bottom w:val="none" w:sz="0" w:space="0" w:color="auto"/>
        <w:right w:val="none" w:sz="0" w:space="0" w:color="auto"/>
      </w:divBdr>
    </w:div>
    <w:div w:id="1420449069">
      <w:bodyDiv w:val="1"/>
      <w:marLeft w:val="0"/>
      <w:marRight w:val="0"/>
      <w:marTop w:val="0"/>
      <w:marBottom w:val="0"/>
      <w:divBdr>
        <w:top w:val="none" w:sz="0" w:space="0" w:color="auto"/>
        <w:left w:val="none" w:sz="0" w:space="0" w:color="auto"/>
        <w:bottom w:val="none" w:sz="0" w:space="0" w:color="auto"/>
        <w:right w:val="none" w:sz="0" w:space="0" w:color="auto"/>
      </w:divBdr>
    </w:div>
    <w:div w:id="1439713753">
      <w:bodyDiv w:val="1"/>
      <w:marLeft w:val="0"/>
      <w:marRight w:val="0"/>
      <w:marTop w:val="0"/>
      <w:marBottom w:val="0"/>
      <w:divBdr>
        <w:top w:val="none" w:sz="0" w:space="0" w:color="auto"/>
        <w:left w:val="none" w:sz="0" w:space="0" w:color="auto"/>
        <w:bottom w:val="none" w:sz="0" w:space="0" w:color="auto"/>
        <w:right w:val="none" w:sz="0" w:space="0" w:color="auto"/>
      </w:divBdr>
    </w:div>
    <w:div w:id="1442412177">
      <w:bodyDiv w:val="1"/>
      <w:marLeft w:val="0"/>
      <w:marRight w:val="0"/>
      <w:marTop w:val="0"/>
      <w:marBottom w:val="0"/>
      <w:divBdr>
        <w:top w:val="none" w:sz="0" w:space="0" w:color="auto"/>
        <w:left w:val="none" w:sz="0" w:space="0" w:color="auto"/>
        <w:bottom w:val="none" w:sz="0" w:space="0" w:color="auto"/>
        <w:right w:val="none" w:sz="0" w:space="0" w:color="auto"/>
      </w:divBdr>
    </w:div>
    <w:div w:id="1443955434">
      <w:bodyDiv w:val="1"/>
      <w:marLeft w:val="0"/>
      <w:marRight w:val="0"/>
      <w:marTop w:val="0"/>
      <w:marBottom w:val="0"/>
      <w:divBdr>
        <w:top w:val="none" w:sz="0" w:space="0" w:color="auto"/>
        <w:left w:val="none" w:sz="0" w:space="0" w:color="auto"/>
        <w:bottom w:val="none" w:sz="0" w:space="0" w:color="auto"/>
        <w:right w:val="none" w:sz="0" w:space="0" w:color="auto"/>
      </w:divBdr>
    </w:div>
    <w:div w:id="1450665641">
      <w:bodyDiv w:val="1"/>
      <w:marLeft w:val="0"/>
      <w:marRight w:val="0"/>
      <w:marTop w:val="0"/>
      <w:marBottom w:val="0"/>
      <w:divBdr>
        <w:top w:val="none" w:sz="0" w:space="0" w:color="auto"/>
        <w:left w:val="none" w:sz="0" w:space="0" w:color="auto"/>
        <w:bottom w:val="none" w:sz="0" w:space="0" w:color="auto"/>
        <w:right w:val="none" w:sz="0" w:space="0" w:color="auto"/>
      </w:divBdr>
    </w:div>
    <w:div w:id="1452506047">
      <w:bodyDiv w:val="1"/>
      <w:marLeft w:val="0"/>
      <w:marRight w:val="0"/>
      <w:marTop w:val="0"/>
      <w:marBottom w:val="0"/>
      <w:divBdr>
        <w:top w:val="none" w:sz="0" w:space="0" w:color="auto"/>
        <w:left w:val="none" w:sz="0" w:space="0" w:color="auto"/>
        <w:bottom w:val="none" w:sz="0" w:space="0" w:color="auto"/>
        <w:right w:val="none" w:sz="0" w:space="0" w:color="auto"/>
      </w:divBdr>
    </w:div>
    <w:div w:id="1467317515">
      <w:bodyDiv w:val="1"/>
      <w:marLeft w:val="0"/>
      <w:marRight w:val="0"/>
      <w:marTop w:val="0"/>
      <w:marBottom w:val="0"/>
      <w:divBdr>
        <w:top w:val="none" w:sz="0" w:space="0" w:color="auto"/>
        <w:left w:val="none" w:sz="0" w:space="0" w:color="auto"/>
        <w:bottom w:val="none" w:sz="0" w:space="0" w:color="auto"/>
        <w:right w:val="none" w:sz="0" w:space="0" w:color="auto"/>
      </w:divBdr>
    </w:div>
    <w:div w:id="1469472657">
      <w:bodyDiv w:val="1"/>
      <w:marLeft w:val="0"/>
      <w:marRight w:val="0"/>
      <w:marTop w:val="0"/>
      <w:marBottom w:val="0"/>
      <w:divBdr>
        <w:top w:val="none" w:sz="0" w:space="0" w:color="auto"/>
        <w:left w:val="none" w:sz="0" w:space="0" w:color="auto"/>
        <w:bottom w:val="none" w:sz="0" w:space="0" w:color="auto"/>
        <w:right w:val="none" w:sz="0" w:space="0" w:color="auto"/>
      </w:divBdr>
    </w:div>
    <w:div w:id="1478497035">
      <w:bodyDiv w:val="1"/>
      <w:marLeft w:val="0"/>
      <w:marRight w:val="0"/>
      <w:marTop w:val="0"/>
      <w:marBottom w:val="0"/>
      <w:divBdr>
        <w:top w:val="none" w:sz="0" w:space="0" w:color="auto"/>
        <w:left w:val="none" w:sz="0" w:space="0" w:color="auto"/>
        <w:bottom w:val="none" w:sz="0" w:space="0" w:color="auto"/>
        <w:right w:val="none" w:sz="0" w:space="0" w:color="auto"/>
      </w:divBdr>
    </w:div>
    <w:div w:id="1490167856">
      <w:bodyDiv w:val="1"/>
      <w:marLeft w:val="0"/>
      <w:marRight w:val="0"/>
      <w:marTop w:val="0"/>
      <w:marBottom w:val="0"/>
      <w:divBdr>
        <w:top w:val="none" w:sz="0" w:space="0" w:color="auto"/>
        <w:left w:val="none" w:sz="0" w:space="0" w:color="auto"/>
        <w:bottom w:val="none" w:sz="0" w:space="0" w:color="auto"/>
        <w:right w:val="none" w:sz="0" w:space="0" w:color="auto"/>
      </w:divBdr>
    </w:div>
    <w:div w:id="1495755569">
      <w:bodyDiv w:val="1"/>
      <w:marLeft w:val="0"/>
      <w:marRight w:val="0"/>
      <w:marTop w:val="0"/>
      <w:marBottom w:val="0"/>
      <w:divBdr>
        <w:top w:val="none" w:sz="0" w:space="0" w:color="auto"/>
        <w:left w:val="none" w:sz="0" w:space="0" w:color="auto"/>
        <w:bottom w:val="none" w:sz="0" w:space="0" w:color="auto"/>
        <w:right w:val="none" w:sz="0" w:space="0" w:color="auto"/>
      </w:divBdr>
    </w:div>
    <w:div w:id="1497914254">
      <w:bodyDiv w:val="1"/>
      <w:marLeft w:val="0"/>
      <w:marRight w:val="0"/>
      <w:marTop w:val="0"/>
      <w:marBottom w:val="0"/>
      <w:divBdr>
        <w:top w:val="none" w:sz="0" w:space="0" w:color="auto"/>
        <w:left w:val="none" w:sz="0" w:space="0" w:color="auto"/>
        <w:bottom w:val="none" w:sz="0" w:space="0" w:color="auto"/>
        <w:right w:val="none" w:sz="0" w:space="0" w:color="auto"/>
      </w:divBdr>
    </w:div>
    <w:div w:id="1499923748">
      <w:bodyDiv w:val="1"/>
      <w:marLeft w:val="0"/>
      <w:marRight w:val="0"/>
      <w:marTop w:val="0"/>
      <w:marBottom w:val="0"/>
      <w:divBdr>
        <w:top w:val="none" w:sz="0" w:space="0" w:color="auto"/>
        <w:left w:val="none" w:sz="0" w:space="0" w:color="auto"/>
        <w:bottom w:val="none" w:sz="0" w:space="0" w:color="auto"/>
        <w:right w:val="none" w:sz="0" w:space="0" w:color="auto"/>
      </w:divBdr>
    </w:div>
    <w:div w:id="1506633650">
      <w:bodyDiv w:val="1"/>
      <w:marLeft w:val="0"/>
      <w:marRight w:val="0"/>
      <w:marTop w:val="0"/>
      <w:marBottom w:val="0"/>
      <w:divBdr>
        <w:top w:val="none" w:sz="0" w:space="0" w:color="auto"/>
        <w:left w:val="none" w:sz="0" w:space="0" w:color="auto"/>
        <w:bottom w:val="none" w:sz="0" w:space="0" w:color="auto"/>
        <w:right w:val="none" w:sz="0" w:space="0" w:color="auto"/>
      </w:divBdr>
    </w:div>
    <w:div w:id="1522553645">
      <w:bodyDiv w:val="1"/>
      <w:marLeft w:val="0"/>
      <w:marRight w:val="0"/>
      <w:marTop w:val="0"/>
      <w:marBottom w:val="0"/>
      <w:divBdr>
        <w:top w:val="none" w:sz="0" w:space="0" w:color="auto"/>
        <w:left w:val="none" w:sz="0" w:space="0" w:color="auto"/>
        <w:bottom w:val="none" w:sz="0" w:space="0" w:color="auto"/>
        <w:right w:val="none" w:sz="0" w:space="0" w:color="auto"/>
      </w:divBdr>
    </w:div>
    <w:div w:id="1522624958">
      <w:bodyDiv w:val="1"/>
      <w:marLeft w:val="0"/>
      <w:marRight w:val="0"/>
      <w:marTop w:val="0"/>
      <w:marBottom w:val="0"/>
      <w:divBdr>
        <w:top w:val="none" w:sz="0" w:space="0" w:color="auto"/>
        <w:left w:val="none" w:sz="0" w:space="0" w:color="auto"/>
        <w:bottom w:val="none" w:sz="0" w:space="0" w:color="auto"/>
        <w:right w:val="none" w:sz="0" w:space="0" w:color="auto"/>
      </w:divBdr>
    </w:div>
    <w:div w:id="1525945145">
      <w:bodyDiv w:val="1"/>
      <w:marLeft w:val="0"/>
      <w:marRight w:val="0"/>
      <w:marTop w:val="0"/>
      <w:marBottom w:val="0"/>
      <w:divBdr>
        <w:top w:val="none" w:sz="0" w:space="0" w:color="auto"/>
        <w:left w:val="none" w:sz="0" w:space="0" w:color="auto"/>
        <w:bottom w:val="none" w:sz="0" w:space="0" w:color="auto"/>
        <w:right w:val="none" w:sz="0" w:space="0" w:color="auto"/>
      </w:divBdr>
    </w:div>
    <w:div w:id="1526015547">
      <w:bodyDiv w:val="1"/>
      <w:marLeft w:val="0"/>
      <w:marRight w:val="0"/>
      <w:marTop w:val="0"/>
      <w:marBottom w:val="0"/>
      <w:divBdr>
        <w:top w:val="none" w:sz="0" w:space="0" w:color="auto"/>
        <w:left w:val="none" w:sz="0" w:space="0" w:color="auto"/>
        <w:bottom w:val="none" w:sz="0" w:space="0" w:color="auto"/>
        <w:right w:val="none" w:sz="0" w:space="0" w:color="auto"/>
      </w:divBdr>
    </w:div>
    <w:div w:id="1528985225">
      <w:bodyDiv w:val="1"/>
      <w:marLeft w:val="0"/>
      <w:marRight w:val="0"/>
      <w:marTop w:val="0"/>
      <w:marBottom w:val="0"/>
      <w:divBdr>
        <w:top w:val="none" w:sz="0" w:space="0" w:color="auto"/>
        <w:left w:val="none" w:sz="0" w:space="0" w:color="auto"/>
        <w:bottom w:val="none" w:sz="0" w:space="0" w:color="auto"/>
        <w:right w:val="none" w:sz="0" w:space="0" w:color="auto"/>
      </w:divBdr>
    </w:div>
    <w:div w:id="1536847030">
      <w:bodyDiv w:val="1"/>
      <w:marLeft w:val="0"/>
      <w:marRight w:val="0"/>
      <w:marTop w:val="0"/>
      <w:marBottom w:val="0"/>
      <w:divBdr>
        <w:top w:val="none" w:sz="0" w:space="0" w:color="auto"/>
        <w:left w:val="none" w:sz="0" w:space="0" w:color="auto"/>
        <w:bottom w:val="none" w:sz="0" w:space="0" w:color="auto"/>
        <w:right w:val="none" w:sz="0" w:space="0" w:color="auto"/>
      </w:divBdr>
    </w:div>
    <w:div w:id="1536893537">
      <w:bodyDiv w:val="1"/>
      <w:marLeft w:val="0"/>
      <w:marRight w:val="0"/>
      <w:marTop w:val="0"/>
      <w:marBottom w:val="0"/>
      <w:divBdr>
        <w:top w:val="none" w:sz="0" w:space="0" w:color="auto"/>
        <w:left w:val="none" w:sz="0" w:space="0" w:color="auto"/>
        <w:bottom w:val="none" w:sz="0" w:space="0" w:color="auto"/>
        <w:right w:val="none" w:sz="0" w:space="0" w:color="auto"/>
      </w:divBdr>
    </w:div>
    <w:div w:id="1539320787">
      <w:bodyDiv w:val="1"/>
      <w:marLeft w:val="0"/>
      <w:marRight w:val="0"/>
      <w:marTop w:val="0"/>
      <w:marBottom w:val="0"/>
      <w:divBdr>
        <w:top w:val="none" w:sz="0" w:space="0" w:color="auto"/>
        <w:left w:val="none" w:sz="0" w:space="0" w:color="auto"/>
        <w:bottom w:val="none" w:sz="0" w:space="0" w:color="auto"/>
        <w:right w:val="none" w:sz="0" w:space="0" w:color="auto"/>
      </w:divBdr>
    </w:div>
    <w:div w:id="1546137838">
      <w:bodyDiv w:val="1"/>
      <w:marLeft w:val="0"/>
      <w:marRight w:val="0"/>
      <w:marTop w:val="0"/>
      <w:marBottom w:val="0"/>
      <w:divBdr>
        <w:top w:val="none" w:sz="0" w:space="0" w:color="auto"/>
        <w:left w:val="none" w:sz="0" w:space="0" w:color="auto"/>
        <w:bottom w:val="none" w:sz="0" w:space="0" w:color="auto"/>
        <w:right w:val="none" w:sz="0" w:space="0" w:color="auto"/>
      </w:divBdr>
    </w:div>
    <w:div w:id="1551720358">
      <w:bodyDiv w:val="1"/>
      <w:marLeft w:val="0"/>
      <w:marRight w:val="0"/>
      <w:marTop w:val="0"/>
      <w:marBottom w:val="0"/>
      <w:divBdr>
        <w:top w:val="none" w:sz="0" w:space="0" w:color="auto"/>
        <w:left w:val="none" w:sz="0" w:space="0" w:color="auto"/>
        <w:bottom w:val="none" w:sz="0" w:space="0" w:color="auto"/>
        <w:right w:val="none" w:sz="0" w:space="0" w:color="auto"/>
      </w:divBdr>
    </w:div>
    <w:div w:id="1558935463">
      <w:bodyDiv w:val="1"/>
      <w:marLeft w:val="0"/>
      <w:marRight w:val="0"/>
      <w:marTop w:val="0"/>
      <w:marBottom w:val="0"/>
      <w:divBdr>
        <w:top w:val="none" w:sz="0" w:space="0" w:color="auto"/>
        <w:left w:val="none" w:sz="0" w:space="0" w:color="auto"/>
        <w:bottom w:val="none" w:sz="0" w:space="0" w:color="auto"/>
        <w:right w:val="none" w:sz="0" w:space="0" w:color="auto"/>
      </w:divBdr>
      <w:divsChild>
        <w:div w:id="1025206695">
          <w:marLeft w:val="547"/>
          <w:marRight w:val="0"/>
          <w:marTop w:val="134"/>
          <w:marBottom w:val="0"/>
          <w:divBdr>
            <w:top w:val="none" w:sz="0" w:space="0" w:color="auto"/>
            <w:left w:val="none" w:sz="0" w:space="0" w:color="auto"/>
            <w:bottom w:val="none" w:sz="0" w:space="0" w:color="auto"/>
            <w:right w:val="none" w:sz="0" w:space="0" w:color="auto"/>
          </w:divBdr>
        </w:div>
      </w:divsChild>
    </w:div>
    <w:div w:id="1563832664">
      <w:bodyDiv w:val="1"/>
      <w:marLeft w:val="0"/>
      <w:marRight w:val="0"/>
      <w:marTop w:val="0"/>
      <w:marBottom w:val="0"/>
      <w:divBdr>
        <w:top w:val="none" w:sz="0" w:space="0" w:color="auto"/>
        <w:left w:val="none" w:sz="0" w:space="0" w:color="auto"/>
        <w:bottom w:val="none" w:sz="0" w:space="0" w:color="auto"/>
        <w:right w:val="none" w:sz="0" w:space="0" w:color="auto"/>
      </w:divBdr>
    </w:div>
    <w:div w:id="1568374317">
      <w:bodyDiv w:val="1"/>
      <w:marLeft w:val="0"/>
      <w:marRight w:val="0"/>
      <w:marTop w:val="0"/>
      <w:marBottom w:val="0"/>
      <w:divBdr>
        <w:top w:val="none" w:sz="0" w:space="0" w:color="auto"/>
        <w:left w:val="none" w:sz="0" w:space="0" w:color="auto"/>
        <w:bottom w:val="none" w:sz="0" w:space="0" w:color="auto"/>
        <w:right w:val="none" w:sz="0" w:space="0" w:color="auto"/>
      </w:divBdr>
    </w:div>
    <w:div w:id="1578513153">
      <w:bodyDiv w:val="1"/>
      <w:marLeft w:val="0"/>
      <w:marRight w:val="0"/>
      <w:marTop w:val="0"/>
      <w:marBottom w:val="0"/>
      <w:divBdr>
        <w:top w:val="none" w:sz="0" w:space="0" w:color="auto"/>
        <w:left w:val="none" w:sz="0" w:space="0" w:color="auto"/>
        <w:bottom w:val="none" w:sz="0" w:space="0" w:color="auto"/>
        <w:right w:val="none" w:sz="0" w:space="0" w:color="auto"/>
      </w:divBdr>
    </w:div>
    <w:div w:id="1584290212">
      <w:bodyDiv w:val="1"/>
      <w:marLeft w:val="0"/>
      <w:marRight w:val="0"/>
      <w:marTop w:val="0"/>
      <w:marBottom w:val="0"/>
      <w:divBdr>
        <w:top w:val="none" w:sz="0" w:space="0" w:color="auto"/>
        <w:left w:val="none" w:sz="0" w:space="0" w:color="auto"/>
        <w:bottom w:val="none" w:sz="0" w:space="0" w:color="auto"/>
        <w:right w:val="none" w:sz="0" w:space="0" w:color="auto"/>
      </w:divBdr>
    </w:div>
    <w:div w:id="1586721133">
      <w:bodyDiv w:val="1"/>
      <w:marLeft w:val="0"/>
      <w:marRight w:val="0"/>
      <w:marTop w:val="0"/>
      <w:marBottom w:val="0"/>
      <w:divBdr>
        <w:top w:val="none" w:sz="0" w:space="0" w:color="auto"/>
        <w:left w:val="none" w:sz="0" w:space="0" w:color="auto"/>
        <w:bottom w:val="none" w:sz="0" w:space="0" w:color="auto"/>
        <w:right w:val="none" w:sz="0" w:space="0" w:color="auto"/>
      </w:divBdr>
    </w:div>
    <w:div w:id="1591548947">
      <w:bodyDiv w:val="1"/>
      <w:marLeft w:val="0"/>
      <w:marRight w:val="0"/>
      <w:marTop w:val="0"/>
      <w:marBottom w:val="0"/>
      <w:divBdr>
        <w:top w:val="none" w:sz="0" w:space="0" w:color="auto"/>
        <w:left w:val="none" w:sz="0" w:space="0" w:color="auto"/>
        <w:bottom w:val="none" w:sz="0" w:space="0" w:color="auto"/>
        <w:right w:val="none" w:sz="0" w:space="0" w:color="auto"/>
      </w:divBdr>
    </w:div>
    <w:div w:id="1631401520">
      <w:bodyDiv w:val="1"/>
      <w:marLeft w:val="0"/>
      <w:marRight w:val="0"/>
      <w:marTop w:val="0"/>
      <w:marBottom w:val="0"/>
      <w:divBdr>
        <w:top w:val="none" w:sz="0" w:space="0" w:color="auto"/>
        <w:left w:val="none" w:sz="0" w:space="0" w:color="auto"/>
        <w:bottom w:val="none" w:sz="0" w:space="0" w:color="auto"/>
        <w:right w:val="none" w:sz="0" w:space="0" w:color="auto"/>
      </w:divBdr>
    </w:div>
    <w:div w:id="1635913097">
      <w:bodyDiv w:val="1"/>
      <w:marLeft w:val="0"/>
      <w:marRight w:val="0"/>
      <w:marTop w:val="0"/>
      <w:marBottom w:val="0"/>
      <w:divBdr>
        <w:top w:val="none" w:sz="0" w:space="0" w:color="auto"/>
        <w:left w:val="none" w:sz="0" w:space="0" w:color="auto"/>
        <w:bottom w:val="none" w:sz="0" w:space="0" w:color="auto"/>
        <w:right w:val="none" w:sz="0" w:space="0" w:color="auto"/>
      </w:divBdr>
    </w:div>
    <w:div w:id="1639067733">
      <w:bodyDiv w:val="1"/>
      <w:marLeft w:val="0"/>
      <w:marRight w:val="0"/>
      <w:marTop w:val="0"/>
      <w:marBottom w:val="0"/>
      <w:divBdr>
        <w:top w:val="none" w:sz="0" w:space="0" w:color="auto"/>
        <w:left w:val="none" w:sz="0" w:space="0" w:color="auto"/>
        <w:bottom w:val="none" w:sz="0" w:space="0" w:color="auto"/>
        <w:right w:val="none" w:sz="0" w:space="0" w:color="auto"/>
      </w:divBdr>
    </w:div>
    <w:div w:id="1646741910">
      <w:bodyDiv w:val="1"/>
      <w:marLeft w:val="0"/>
      <w:marRight w:val="0"/>
      <w:marTop w:val="0"/>
      <w:marBottom w:val="0"/>
      <w:divBdr>
        <w:top w:val="none" w:sz="0" w:space="0" w:color="auto"/>
        <w:left w:val="none" w:sz="0" w:space="0" w:color="auto"/>
        <w:bottom w:val="none" w:sz="0" w:space="0" w:color="auto"/>
        <w:right w:val="none" w:sz="0" w:space="0" w:color="auto"/>
      </w:divBdr>
    </w:div>
    <w:div w:id="1657295881">
      <w:bodyDiv w:val="1"/>
      <w:marLeft w:val="0"/>
      <w:marRight w:val="0"/>
      <w:marTop w:val="0"/>
      <w:marBottom w:val="0"/>
      <w:divBdr>
        <w:top w:val="none" w:sz="0" w:space="0" w:color="auto"/>
        <w:left w:val="none" w:sz="0" w:space="0" w:color="auto"/>
        <w:bottom w:val="none" w:sz="0" w:space="0" w:color="auto"/>
        <w:right w:val="none" w:sz="0" w:space="0" w:color="auto"/>
      </w:divBdr>
      <w:divsChild>
        <w:div w:id="1273705188">
          <w:marLeft w:val="0"/>
          <w:marRight w:val="0"/>
          <w:marTop w:val="0"/>
          <w:marBottom w:val="0"/>
          <w:divBdr>
            <w:top w:val="none" w:sz="0" w:space="0" w:color="auto"/>
            <w:left w:val="none" w:sz="0" w:space="0" w:color="auto"/>
            <w:bottom w:val="none" w:sz="0" w:space="0" w:color="auto"/>
            <w:right w:val="none" w:sz="0" w:space="0" w:color="auto"/>
          </w:divBdr>
        </w:div>
      </w:divsChild>
    </w:div>
    <w:div w:id="1664965863">
      <w:bodyDiv w:val="1"/>
      <w:marLeft w:val="0"/>
      <w:marRight w:val="0"/>
      <w:marTop w:val="0"/>
      <w:marBottom w:val="0"/>
      <w:divBdr>
        <w:top w:val="none" w:sz="0" w:space="0" w:color="auto"/>
        <w:left w:val="none" w:sz="0" w:space="0" w:color="auto"/>
        <w:bottom w:val="none" w:sz="0" w:space="0" w:color="auto"/>
        <w:right w:val="none" w:sz="0" w:space="0" w:color="auto"/>
      </w:divBdr>
    </w:div>
    <w:div w:id="1678076546">
      <w:bodyDiv w:val="1"/>
      <w:marLeft w:val="0"/>
      <w:marRight w:val="0"/>
      <w:marTop w:val="0"/>
      <w:marBottom w:val="0"/>
      <w:divBdr>
        <w:top w:val="none" w:sz="0" w:space="0" w:color="auto"/>
        <w:left w:val="none" w:sz="0" w:space="0" w:color="auto"/>
        <w:bottom w:val="none" w:sz="0" w:space="0" w:color="auto"/>
        <w:right w:val="none" w:sz="0" w:space="0" w:color="auto"/>
      </w:divBdr>
    </w:div>
    <w:div w:id="1680083609">
      <w:bodyDiv w:val="1"/>
      <w:marLeft w:val="0"/>
      <w:marRight w:val="0"/>
      <w:marTop w:val="0"/>
      <w:marBottom w:val="0"/>
      <w:divBdr>
        <w:top w:val="none" w:sz="0" w:space="0" w:color="auto"/>
        <w:left w:val="none" w:sz="0" w:space="0" w:color="auto"/>
        <w:bottom w:val="none" w:sz="0" w:space="0" w:color="auto"/>
        <w:right w:val="none" w:sz="0" w:space="0" w:color="auto"/>
      </w:divBdr>
    </w:div>
    <w:div w:id="1685981994">
      <w:bodyDiv w:val="1"/>
      <w:marLeft w:val="0"/>
      <w:marRight w:val="0"/>
      <w:marTop w:val="0"/>
      <w:marBottom w:val="0"/>
      <w:divBdr>
        <w:top w:val="none" w:sz="0" w:space="0" w:color="auto"/>
        <w:left w:val="none" w:sz="0" w:space="0" w:color="auto"/>
        <w:bottom w:val="none" w:sz="0" w:space="0" w:color="auto"/>
        <w:right w:val="none" w:sz="0" w:space="0" w:color="auto"/>
      </w:divBdr>
    </w:div>
    <w:div w:id="1687101777">
      <w:bodyDiv w:val="1"/>
      <w:marLeft w:val="0"/>
      <w:marRight w:val="0"/>
      <w:marTop w:val="0"/>
      <w:marBottom w:val="0"/>
      <w:divBdr>
        <w:top w:val="none" w:sz="0" w:space="0" w:color="auto"/>
        <w:left w:val="none" w:sz="0" w:space="0" w:color="auto"/>
        <w:bottom w:val="none" w:sz="0" w:space="0" w:color="auto"/>
        <w:right w:val="none" w:sz="0" w:space="0" w:color="auto"/>
      </w:divBdr>
    </w:div>
    <w:div w:id="1688823945">
      <w:bodyDiv w:val="1"/>
      <w:marLeft w:val="0"/>
      <w:marRight w:val="0"/>
      <w:marTop w:val="0"/>
      <w:marBottom w:val="0"/>
      <w:divBdr>
        <w:top w:val="none" w:sz="0" w:space="0" w:color="auto"/>
        <w:left w:val="none" w:sz="0" w:space="0" w:color="auto"/>
        <w:bottom w:val="none" w:sz="0" w:space="0" w:color="auto"/>
        <w:right w:val="none" w:sz="0" w:space="0" w:color="auto"/>
      </w:divBdr>
    </w:div>
    <w:div w:id="1692105823">
      <w:bodyDiv w:val="1"/>
      <w:marLeft w:val="0"/>
      <w:marRight w:val="0"/>
      <w:marTop w:val="0"/>
      <w:marBottom w:val="0"/>
      <w:divBdr>
        <w:top w:val="none" w:sz="0" w:space="0" w:color="auto"/>
        <w:left w:val="none" w:sz="0" w:space="0" w:color="auto"/>
        <w:bottom w:val="none" w:sz="0" w:space="0" w:color="auto"/>
        <w:right w:val="none" w:sz="0" w:space="0" w:color="auto"/>
      </w:divBdr>
    </w:div>
    <w:div w:id="1728138469">
      <w:bodyDiv w:val="1"/>
      <w:marLeft w:val="0"/>
      <w:marRight w:val="0"/>
      <w:marTop w:val="0"/>
      <w:marBottom w:val="0"/>
      <w:divBdr>
        <w:top w:val="none" w:sz="0" w:space="0" w:color="auto"/>
        <w:left w:val="none" w:sz="0" w:space="0" w:color="auto"/>
        <w:bottom w:val="none" w:sz="0" w:space="0" w:color="auto"/>
        <w:right w:val="none" w:sz="0" w:space="0" w:color="auto"/>
      </w:divBdr>
    </w:div>
    <w:div w:id="1742946362">
      <w:bodyDiv w:val="1"/>
      <w:marLeft w:val="0"/>
      <w:marRight w:val="0"/>
      <w:marTop w:val="0"/>
      <w:marBottom w:val="0"/>
      <w:divBdr>
        <w:top w:val="none" w:sz="0" w:space="0" w:color="auto"/>
        <w:left w:val="none" w:sz="0" w:space="0" w:color="auto"/>
        <w:bottom w:val="none" w:sz="0" w:space="0" w:color="auto"/>
        <w:right w:val="none" w:sz="0" w:space="0" w:color="auto"/>
      </w:divBdr>
    </w:div>
    <w:div w:id="1744642287">
      <w:bodyDiv w:val="1"/>
      <w:marLeft w:val="0"/>
      <w:marRight w:val="0"/>
      <w:marTop w:val="0"/>
      <w:marBottom w:val="0"/>
      <w:divBdr>
        <w:top w:val="none" w:sz="0" w:space="0" w:color="auto"/>
        <w:left w:val="none" w:sz="0" w:space="0" w:color="auto"/>
        <w:bottom w:val="none" w:sz="0" w:space="0" w:color="auto"/>
        <w:right w:val="none" w:sz="0" w:space="0" w:color="auto"/>
      </w:divBdr>
    </w:div>
    <w:div w:id="1745250896">
      <w:bodyDiv w:val="1"/>
      <w:marLeft w:val="0"/>
      <w:marRight w:val="0"/>
      <w:marTop w:val="0"/>
      <w:marBottom w:val="0"/>
      <w:divBdr>
        <w:top w:val="none" w:sz="0" w:space="0" w:color="auto"/>
        <w:left w:val="none" w:sz="0" w:space="0" w:color="auto"/>
        <w:bottom w:val="none" w:sz="0" w:space="0" w:color="auto"/>
        <w:right w:val="none" w:sz="0" w:space="0" w:color="auto"/>
      </w:divBdr>
    </w:div>
    <w:div w:id="1745637143">
      <w:bodyDiv w:val="1"/>
      <w:marLeft w:val="0"/>
      <w:marRight w:val="0"/>
      <w:marTop w:val="0"/>
      <w:marBottom w:val="0"/>
      <w:divBdr>
        <w:top w:val="none" w:sz="0" w:space="0" w:color="auto"/>
        <w:left w:val="none" w:sz="0" w:space="0" w:color="auto"/>
        <w:bottom w:val="none" w:sz="0" w:space="0" w:color="auto"/>
        <w:right w:val="none" w:sz="0" w:space="0" w:color="auto"/>
      </w:divBdr>
    </w:div>
    <w:div w:id="1745683616">
      <w:bodyDiv w:val="1"/>
      <w:marLeft w:val="0"/>
      <w:marRight w:val="0"/>
      <w:marTop w:val="0"/>
      <w:marBottom w:val="0"/>
      <w:divBdr>
        <w:top w:val="none" w:sz="0" w:space="0" w:color="auto"/>
        <w:left w:val="none" w:sz="0" w:space="0" w:color="auto"/>
        <w:bottom w:val="none" w:sz="0" w:space="0" w:color="auto"/>
        <w:right w:val="none" w:sz="0" w:space="0" w:color="auto"/>
      </w:divBdr>
    </w:div>
    <w:div w:id="1762216090">
      <w:bodyDiv w:val="1"/>
      <w:marLeft w:val="0"/>
      <w:marRight w:val="0"/>
      <w:marTop w:val="0"/>
      <w:marBottom w:val="0"/>
      <w:divBdr>
        <w:top w:val="none" w:sz="0" w:space="0" w:color="auto"/>
        <w:left w:val="none" w:sz="0" w:space="0" w:color="auto"/>
        <w:bottom w:val="none" w:sz="0" w:space="0" w:color="auto"/>
        <w:right w:val="none" w:sz="0" w:space="0" w:color="auto"/>
      </w:divBdr>
    </w:div>
    <w:div w:id="1764063596">
      <w:bodyDiv w:val="1"/>
      <w:marLeft w:val="0"/>
      <w:marRight w:val="0"/>
      <w:marTop w:val="0"/>
      <w:marBottom w:val="0"/>
      <w:divBdr>
        <w:top w:val="none" w:sz="0" w:space="0" w:color="auto"/>
        <w:left w:val="none" w:sz="0" w:space="0" w:color="auto"/>
        <w:bottom w:val="none" w:sz="0" w:space="0" w:color="auto"/>
        <w:right w:val="none" w:sz="0" w:space="0" w:color="auto"/>
      </w:divBdr>
    </w:div>
    <w:div w:id="1772777844">
      <w:bodyDiv w:val="1"/>
      <w:marLeft w:val="0"/>
      <w:marRight w:val="0"/>
      <w:marTop w:val="0"/>
      <w:marBottom w:val="0"/>
      <w:divBdr>
        <w:top w:val="none" w:sz="0" w:space="0" w:color="auto"/>
        <w:left w:val="none" w:sz="0" w:space="0" w:color="auto"/>
        <w:bottom w:val="none" w:sz="0" w:space="0" w:color="auto"/>
        <w:right w:val="none" w:sz="0" w:space="0" w:color="auto"/>
      </w:divBdr>
    </w:div>
    <w:div w:id="1792475290">
      <w:bodyDiv w:val="1"/>
      <w:marLeft w:val="0"/>
      <w:marRight w:val="0"/>
      <w:marTop w:val="0"/>
      <w:marBottom w:val="0"/>
      <w:divBdr>
        <w:top w:val="none" w:sz="0" w:space="0" w:color="auto"/>
        <w:left w:val="none" w:sz="0" w:space="0" w:color="auto"/>
        <w:bottom w:val="none" w:sz="0" w:space="0" w:color="auto"/>
        <w:right w:val="none" w:sz="0" w:space="0" w:color="auto"/>
      </w:divBdr>
    </w:div>
    <w:div w:id="1795054397">
      <w:bodyDiv w:val="1"/>
      <w:marLeft w:val="0"/>
      <w:marRight w:val="0"/>
      <w:marTop w:val="0"/>
      <w:marBottom w:val="0"/>
      <w:divBdr>
        <w:top w:val="none" w:sz="0" w:space="0" w:color="auto"/>
        <w:left w:val="none" w:sz="0" w:space="0" w:color="auto"/>
        <w:bottom w:val="none" w:sz="0" w:space="0" w:color="auto"/>
        <w:right w:val="none" w:sz="0" w:space="0" w:color="auto"/>
      </w:divBdr>
    </w:div>
    <w:div w:id="1795833570">
      <w:bodyDiv w:val="1"/>
      <w:marLeft w:val="0"/>
      <w:marRight w:val="0"/>
      <w:marTop w:val="0"/>
      <w:marBottom w:val="0"/>
      <w:divBdr>
        <w:top w:val="none" w:sz="0" w:space="0" w:color="auto"/>
        <w:left w:val="none" w:sz="0" w:space="0" w:color="auto"/>
        <w:bottom w:val="none" w:sz="0" w:space="0" w:color="auto"/>
        <w:right w:val="none" w:sz="0" w:space="0" w:color="auto"/>
      </w:divBdr>
    </w:div>
    <w:div w:id="1808670207">
      <w:bodyDiv w:val="1"/>
      <w:marLeft w:val="0"/>
      <w:marRight w:val="0"/>
      <w:marTop w:val="0"/>
      <w:marBottom w:val="0"/>
      <w:divBdr>
        <w:top w:val="none" w:sz="0" w:space="0" w:color="auto"/>
        <w:left w:val="none" w:sz="0" w:space="0" w:color="auto"/>
        <w:bottom w:val="none" w:sz="0" w:space="0" w:color="auto"/>
        <w:right w:val="none" w:sz="0" w:space="0" w:color="auto"/>
      </w:divBdr>
    </w:div>
    <w:div w:id="1853445743">
      <w:bodyDiv w:val="1"/>
      <w:marLeft w:val="0"/>
      <w:marRight w:val="0"/>
      <w:marTop w:val="0"/>
      <w:marBottom w:val="0"/>
      <w:divBdr>
        <w:top w:val="none" w:sz="0" w:space="0" w:color="auto"/>
        <w:left w:val="none" w:sz="0" w:space="0" w:color="auto"/>
        <w:bottom w:val="none" w:sz="0" w:space="0" w:color="auto"/>
        <w:right w:val="none" w:sz="0" w:space="0" w:color="auto"/>
      </w:divBdr>
    </w:div>
    <w:div w:id="1873688485">
      <w:bodyDiv w:val="1"/>
      <w:marLeft w:val="0"/>
      <w:marRight w:val="0"/>
      <w:marTop w:val="0"/>
      <w:marBottom w:val="0"/>
      <w:divBdr>
        <w:top w:val="none" w:sz="0" w:space="0" w:color="auto"/>
        <w:left w:val="none" w:sz="0" w:space="0" w:color="auto"/>
        <w:bottom w:val="none" w:sz="0" w:space="0" w:color="auto"/>
        <w:right w:val="none" w:sz="0" w:space="0" w:color="auto"/>
      </w:divBdr>
    </w:div>
    <w:div w:id="1873764732">
      <w:bodyDiv w:val="1"/>
      <w:marLeft w:val="0"/>
      <w:marRight w:val="0"/>
      <w:marTop w:val="0"/>
      <w:marBottom w:val="0"/>
      <w:divBdr>
        <w:top w:val="none" w:sz="0" w:space="0" w:color="auto"/>
        <w:left w:val="none" w:sz="0" w:space="0" w:color="auto"/>
        <w:bottom w:val="none" w:sz="0" w:space="0" w:color="auto"/>
        <w:right w:val="none" w:sz="0" w:space="0" w:color="auto"/>
      </w:divBdr>
    </w:div>
    <w:div w:id="1885167328">
      <w:bodyDiv w:val="1"/>
      <w:marLeft w:val="0"/>
      <w:marRight w:val="0"/>
      <w:marTop w:val="0"/>
      <w:marBottom w:val="0"/>
      <w:divBdr>
        <w:top w:val="none" w:sz="0" w:space="0" w:color="auto"/>
        <w:left w:val="none" w:sz="0" w:space="0" w:color="auto"/>
        <w:bottom w:val="none" w:sz="0" w:space="0" w:color="auto"/>
        <w:right w:val="none" w:sz="0" w:space="0" w:color="auto"/>
      </w:divBdr>
    </w:div>
    <w:div w:id="1888643001">
      <w:bodyDiv w:val="1"/>
      <w:marLeft w:val="0"/>
      <w:marRight w:val="0"/>
      <w:marTop w:val="0"/>
      <w:marBottom w:val="0"/>
      <w:divBdr>
        <w:top w:val="none" w:sz="0" w:space="0" w:color="auto"/>
        <w:left w:val="none" w:sz="0" w:space="0" w:color="auto"/>
        <w:bottom w:val="none" w:sz="0" w:space="0" w:color="auto"/>
        <w:right w:val="none" w:sz="0" w:space="0" w:color="auto"/>
      </w:divBdr>
    </w:div>
    <w:div w:id="1909270076">
      <w:bodyDiv w:val="1"/>
      <w:marLeft w:val="0"/>
      <w:marRight w:val="0"/>
      <w:marTop w:val="0"/>
      <w:marBottom w:val="0"/>
      <w:divBdr>
        <w:top w:val="none" w:sz="0" w:space="0" w:color="auto"/>
        <w:left w:val="none" w:sz="0" w:space="0" w:color="auto"/>
        <w:bottom w:val="none" w:sz="0" w:space="0" w:color="auto"/>
        <w:right w:val="none" w:sz="0" w:space="0" w:color="auto"/>
      </w:divBdr>
    </w:div>
    <w:div w:id="1930313976">
      <w:bodyDiv w:val="1"/>
      <w:marLeft w:val="0"/>
      <w:marRight w:val="0"/>
      <w:marTop w:val="0"/>
      <w:marBottom w:val="0"/>
      <w:divBdr>
        <w:top w:val="none" w:sz="0" w:space="0" w:color="auto"/>
        <w:left w:val="none" w:sz="0" w:space="0" w:color="auto"/>
        <w:bottom w:val="none" w:sz="0" w:space="0" w:color="auto"/>
        <w:right w:val="none" w:sz="0" w:space="0" w:color="auto"/>
      </w:divBdr>
    </w:div>
    <w:div w:id="1936933895">
      <w:bodyDiv w:val="1"/>
      <w:marLeft w:val="0"/>
      <w:marRight w:val="0"/>
      <w:marTop w:val="0"/>
      <w:marBottom w:val="0"/>
      <w:divBdr>
        <w:top w:val="none" w:sz="0" w:space="0" w:color="auto"/>
        <w:left w:val="none" w:sz="0" w:space="0" w:color="auto"/>
        <w:bottom w:val="none" w:sz="0" w:space="0" w:color="auto"/>
        <w:right w:val="none" w:sz="0" w:space="0" w:color="auto"/>
      </w:divBdr>
    </w:div>
    <w:div w:id="1937782082">
      <w:bodyDiv w:val="1"/>
      <w:marLeft w:val="0"/>
      <w:marRight w:val="0"/>
      <w:marTop w:val="0"/>
      <w:marBottom w:val="0"/>
      <w:divBdr>
        <w:top w:val="none" w:sz="0" w:space="0" w:color="auto"/>
        <w:left w:val="none" w:sz="0" w:space="0" w:color="auto"/>
        <w:bottom w:val="none" w:sz="0" w:space="0" w:color="auto"/>
        <w:right w:val="none" w:sz="0" w:space="0" w:color="auto"/>
      </w:divBdr>
    </w:div>
    <w:div w:id="1952128575">
      <w:bodyDiv w:val="1"/>
      <w:marLeft w:val="0"/>
      <w:marRight w:val="0"/>
      <w:marTop w:val="0"/>
      <w:marBottom w:val="0"/>
      <w:divBdr>
        <w:top w:val="none" w:sz="0" w:space="0" w:color="auto"/>
        <w:left w:val="none" w:sz="0" w:space="0" w:color="auto"/>
        <w:bottom w:val="none" w:sz="0" w:space="0" w:color="auto"/>
        <w:right w:val="none" w:sz="0" w:space="0" w:color="auto"/>
      </w:divBdr>
    </w:div>
    <w:div w:id="1952668747">
      <w:bodyDiv w:val="1"/>
      <w:marLeft w:val="0"/>
      <w:marRight w:val="0"/>
      <w:marTop w:val="0"/>
      <w:marBottom w:val="0"/>
      <w:divBdr>
        <w:top w:val="none" w:sz="0" w:space="0" w:color="auto"/>
        <w:left w:val="none" w:sz="0" w:space="0" w:color="auto"/>
        <w:bottom w:val="none" w:sz="0" w:space="0" w:color="auto"/>
        <w:right w:val="none" w:sz="0" w:space="0" w:color="auto"/>
      </w:divBdr>
    </w:div>
    <w:div w:id="1958756605">
      <w:bodyDiv w:val="1"/>
      <w:marLeft w:val="0"/>
      <w:marRight w:val="0"/>
      <w:marTop w:val="0"/>
      <w:marBottom w:val="0"/>
      <w:divBdr>
        <w:top w:val="none" w:sz="0" w:space="0" w:color="auto"/>
        <w:left w:val="none" w:sz="0" w:space="0" w:color="auto"/>
        <w:bottom w:val="none" w:sz="0" w:space="0" w:color="auto"/>
        <w:right w:val="none" w:sz="0" w:space="0" w:color="auto"/>
      </w:divBdr>
    </w:div>
    <w:div w:id="1962881701">
      <w:bodyDiv w:val="1"/>
      <w:marLeft w:val="0"/>
      <w:marRight w:val="0"/>
      <w:marTop w:val="0"/>
      <w:marBottom w:val="0"/>
      <w:divBdr>
        <w:top w:val="none" w:sz="0" w:space="0" w:color="auto"/>
        <w:left w:val="none" w:sz="0" w:space="0" w:color="auto"/>
        <w:bottom w:val="none" w:sz="0" w:space="0" w:color="auto"/>
        <w:right w:val="none" w:sz="0" w:space="0" w:color="auto"/>
      </w:divBdr>
    </w:div>
    <w:div w:id="1965387175">
      <w:bodyDiv w:val="1"/>
      <w:marLeft w:val="0"/>
      <w:marRight w:val="0"/>
      <w:marTop w:val="0"/>
      <w:marBottom w:val="0"/>
      <w:divBdr>
        <w:top w:val="none" w:sz="0" w:space="0" w:color="auto"/>
        <w:left w:val="none" w:sz="0" w:space="0" w:color="auto"/>
        <w:bottom w:val="none" w:sz="0" w:space="0" w:color="auto"/>
        <w:right w:val="none" w:sz="0" w:space="0" w:color="auto"/>
      </w:divBdr>
    </w:div>
    <w:div w:id="1973755030">
      <w:bodyDiv w:val="1"/>
      <w:marLeft w:val="0"/>
      <w:marRight w:val="0"/>
      <w:marTop w:val="0"/>
      <w:marBottom w:val="0"/>
      <w:divBdr>
        <w:top w:val="none" w:sz="0" w:space="0" w:color="auto"/>
        <w:left w:val="none" w:sz="0" w:space="0" w:color="auto"/>
        <w:bottom w:val="none" w:sz="0" w:space="0" w:color="auto"/>
        <w:right w:val="none" w:sz="0" w:space="0" w:color="auto"/>
      </w:divBdr>
    </w:div>
    <w:div w:id="1977178990">
      <w:bodyDiv w:val="1"/>
      <w:marLeft w:val="0"/>
      <w:marRight w:val="0"/>
      <w:marTop w:val="0"/>
      <w:marBottom w:val="0"/>
      <w:divBdr>
        <w:top w:val="none" w:sz="0" w:space="0" w:color="auto"/>
        <w:left w:val="none" w:sz="0" w:space="0" w:color="auto"/>
        <w:bottom w:val="none" w:sz="0" w:space="0" w:color="auto"/>
        <w:right w:val="none" w:sz="0" w:space="0" w:color="auto"/>
      </w:divBdr>
    </w:div>
    <w:div w:id="1984388630">
      <w:bodyDiv w:val="1"/>
      <w:marLeft w:val="0"/>
      <w:marRight w:val="0"/>
      <w:marTop w:val="0"/>
      <w:marBottom w:val="0"/>
      <w:divBdr>
        <w:top w:val="none" w:sz="0" w:space="0" w:color="auto"/>
        <w:left w:val="none" w:sz="0" w:space="0" w:color="auto"/>
        <w:bottom w:val="none" w:sz="0" w:space="0" w:color="auto"/>
        <w:right w:val="none" w:sz="0" w:space="0" w:color="auto"/>
      </w:divBdr>
    </w:div>
    <w:div w:id="1995916366">
      <w:bodyDiv w:val="1"/>
      <w:marLeft w:val="0"/>
      <w:marRight w:val="0"/>
      <w:marTop w:val="0"/>
      <w:marBottom w:val="0"/>
      <w:divBdr>
        <w:top w:val="none" w:sz="0" w:space="0" w:color="auto"/>
        <w:left w:val="none" w:sz="0" w:space="0" w:color="auto"/>
        <w:bottom w:val="none" w:sz="0" w:space="0" w:color="auto"/>
        <w:right w:val="none" w:sz="0" w:space="0" w:color="auto"/>
      </w:divBdr>
    </w:div>
    <w:div w:id="200955128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24935182">
      <w:bodyDiv w:val="1"/>
      <w:marLeft w:val="0"/>
      <w:marRight w:val="0"/>
      <w:marTop w:val="0"/>
      <w:marBottom w:val="0"/>
      <w:divBdr>
        <w:top w:val="none" w:sz="0" w:space="0" w:color="auto"/>
        <w:left w:val="none" w:sz="0" w:space="0" w:color="auto"/>
        <w:bottom w:val="none" w:sz="0" w:space="0" w:color="auto"/>
        <w:right w:val="none" w:sz="0" w:space="0" w:color="auto"/>
      </w:divBdr>
    </w:div>
    <w:div w:id="2032564860">
      <w:bodyDiv w:val="1"/>
      <w:marLeft w:val="0"/>
      <w:marRight w:val="0"/>
      <w:marTop w:val="0"/>
      <w:marBottom w:val="0"/>
      <w:divBdr>
        <w:top w:val="none" w:sz="0" w:space="0" w:color="auto"/>
        <w:left w:val="none" w:sz="0" w:space="0" w:color="auto"/>
        <w:bottom w:val="none" w:sz="0" w:space="0" w:color="auto"/>
        <w:right w:val="none" w:sz="0" w:space="0" w:color="auto"/>
      </w:divBdr>
    </w:div>
    <w:div w:id="2040667292">
      <w:bodyDiv w:val="1"/>
      <w:marLeft w:val="0"/>
      <w:marRight w:val="0"/>
      <w:marTop w:val="0"/>
      <w:marBottom w:val="0"/>
      <w:divBdr>
        <w:top w:val="none" w:sz="0" w:space="0" w:color="auto"/>
        <w:left w:val="none" w:sz="0" w:space="0" w:color="auto"/>
        <w:bottom w:val="none" w:sz="0" w:space="0" w:color="auto"/>
        <w:right w:val="none" w:sz="0" w:space="0" w:color="auto"/>
      </w:divBdr>
    </w:div>
    <w:div w:id="2051412492">
      <w:bodyDiv w:val="1"/>
      <w:marLeft w:val="0"/>
      <w:marRight w:val="0"/>
      <w:marTop w:val="0"/>
      <w:marBottom w:val="0"/>
      <w:divBdr>
        <w:top w:val="none" w:sz="0" w:space="0" w:color="auto"/>
        <w:left w:val="none" w:sz="0" w:space="0" w:color="auto"/>
        <w:bottom w:val="none" w:sz="0" w:space="0" w:color="auto"/>
        <w:right w:val="none" w:sz="0" w:space="0" w:color="auto"/>
      </w:divBdr>
    </w:div>
    <w:div w:id="2071070137">
      <w:bodyDiv w:val="1"/>
      <w:marLeft w:val="0"/>
      <w:marRight w:val="0"/>
      <w:marTop w:val="0"/>
      <w:marBottom w:val="0"/>
      <w:divBdr>
        <w:top w:val="none" w:sz="0" w:space="0" w:color="auto"/>
        <w:left w:val="none" w:sz="0" w:space="0" w:color="auto"/>
        <w:bottom w:val="none" w:sz="0" w:space="0" w:color="auto"/>
        <w:right w:val="none" w:sz="0" w:space="0" w:color="auto"/>
      </w:divBdr>
    </w:div>
    <w:div w:id="2086877383">
      <w:bodyDiv w:val="1"/>
      <w:marLeft w:val="0"/>
      <w:marRight w:val="0"/>
      <w:marTop w:val="0"/>
      <w:marBottom w:val="0"/>
      <w:divBdr>
        <w:top w:val="none" w:sz="0" w:space="0" w:color="auto"/>
        <w:left w:val="none" w:sz="0" w:space="0" w:color="auto"/>
        <w:bottom w:val="none" w:sz="0" w:space="0" w:color="auto"/>
        <w:right w:val="none" w:sz="0" w:space="0" w:color="auto"/>
      </w:divBdr>
    </w:div>
    <w:div w:id="2091000705">
      <w:bodyDiv w:val="1"/>
      <w:marLeft w:val="0"/>
      <w:marRight w:val="0"/>
      <w:marTop w:val="0"/>
      <w:marBottom w:val="0"/>
      <w:divBdr>
        <w:top w:val="none" w:sz="0" w:space="0" w:color="auto"/>
        <w:left w:val="none" w:sz="0" w:space="0" w:color="auto"/>
        <w:bottom w:val="none" w:sz="0" w:space="0" w:color="auto"/>
        <w:right w:val="none" w:sz="0" w:space="0" w:color="auto"/>
      </w:divBdr>
    </w:div>
    <w:div w:id="2099596815">
      <w:bodyDiv w:val="1"/>
      <w:marLeft w:val="0"/>
      <w:marRight w:val="0"/>
      <w:marTop w:val="0"/>
      <w:marBottom w:val="0"/>
      <w:divBdr>
        <w:top w:val="none" w:sz="0" w:space="0" w:color="auto"/>
        <w:left w:val="none" w:sz="0" w:space="0" w:color="auto"/>
        <w:bottom w:val="none" w:sz="0" w:space="0" w:color="auto"/>
        <w:right w:val="none" w:sz="0" w:space="0" w:color="auto"/>
      </w:divBdr>
    </w:div>
    <w:div w:id="2119986698">
      <w:bodyDiv w:val="1"/>
      <w:marLeft w:val="0"/>
      <w:marRight w:val="0"/>
      <w:marTop w:val="0"/>
      <w:marBottom w:val="0"/>
      <w:divBdr>
        <w:top w:val="none" w:sz="0" w:space="0" w:color="auto"/>
        <w:left w:val="none" w:sz="0" w:space="0" w:color="auto"/>
        <w:bottom w:val="none" w:sz="0" w:space="0" w:color="auto"/>
        <w:right w:val="none" w:sz="0" w:space="0" w:color="auto"/>
      </w:divBdr>
    </w:div>
    <w:div w:id="2122917435">
      <w:bodyDiv w:val="1"/>
      <w:marLeft w:val="0"/>
      <w:marRight w:val="0"/>
      <w:marTop w:val="0"/>
      <w:marBottom w:val="0"/>
      <w:divBdr>
        <w:top w:val="none" w:sz="0" w:space="0" w:color="auto"/>
        <w:left w:val="none" w:sz="0" w:space="0" w:color="auto"/>
        <w:bottom w:val="none" w:sz="0" w:space="0" w:color="auto"/>
        <w:right w:val="none" w:sz="0" w:space="0" w:color="auto"/>
      </w:divBdr>
    </w:div>
    <w:div w:id="2129469000">
      <w:bodyDiv w:val="1"/>
      <w:marLeft w:val="0"/>
      <w:marRight w:val="0"/>
      <w:marTop w:val="0"/>
      <w:marBottom w:val="0"/>
      <w:divBdr>
        <w:top w:val="none" w:sz="0" w:space="0" w:color="auto"/>
        <w:left w:val="none" w:sz="0" w:space="0" w:color="auto"/>
        <w:bottom w:val="none" w:sz="0" w:space="0" w:color="auto"/>
        <w:right w:val="none" w:sz="0" w:space="0" w:color="auto"/>
      </w:divBdr>
    </w:div>
    <w:div w:id="2130274035">
      <w:bodyDiv w:val="1"/>
      <w:marLeft w:val="0"/>
      <w:marRight w:val="0"/>
      <w:marTop w:val="0"/>
      <w:marBottom w:val="0"/>
      <w:divBdr>
        <w:top w:val="none" w:sz="0" w:space="0" w:color="auto"/>
        <w:left w:val="none" w:sz="0" w:space="0" w:color="auto"/>
        <w:bottom w:val="none" w:sz="0" w:space="0" w:color="auto"/>
        <w:right w:val="none" w:sz="0" w:space="0" w:color="auto"/>
      </w:divBdr>
    </w:div>
    <w:div w:id="2137524608">
      <w:bodyDiv w:val="1"/>
      <w:marLeft w:val="0"/>
      <w:marRight w:val="0"/>
      <w:marTop w:val="0"/>
      <w:marBottom w:val="0"/>
      <w:divBdr>
        <w:top w:val="none" w:sz="0" w:space="0" w:color="auto"/>
        <w:left w:val="none" w:sz="0" w:space="0" w:color="auto"/>
        <w:bottom w:val="none" w:sz="0" w:space="0" w:color="auto"/>
        <w:right w:val="none" w:sz="0" w:space="0" w:color="auto"/>
      </w:divBdr>
    </w:div>
    <w:div w:id="2140220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https://upload.wikimedia.org/wikipedia/en/thumb/5/55/Hamilton_Naki.jpg/220px-Hamilton_Naki.jpg"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dtp\Anwendungsdaten\Microsoft\Templates\Repor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42368-4F2D-4BE9-96E1-8AAD76CFF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10</Pages>
  <Words>5351</Words>
  <Characters>30503</Characters>
  <Application>Microsoft Office Word</Application>
  <DocSecurity>0</DocSecurity>
  <Lines>254</Lines>
  <Paragraphs>71</Paragraphs>
  <ScaleCrop>false</ScaleCrop>
  <HeadingPairs>
    <vt:vector size="6" baseType="variant">
      <vt:variant>
        <vt:lpstr>Title</vt:lpstr>
      </vt:variant>
      <vt:variant>
        <vt:i4>1</vt:i4>
      </vt:variant>
      <vt:variant>
        <vt:lpstr>Titel</vt:lpstr>
      </vt:variant>
      <vt:variant>
        <vt:i4>1</vt:i4>
      </vt:variant>
      <vt:variant>
        <vt:lpstr>Titlu</vt:lpstr>
      </vt:variant>
      <vt:variant>
        <vt:i4>1</vt:i4>
      </vt:variant>
    </vt:vector>
  </HeadingPairs>
  <TitlesOfParts>
    <vt:vector size="3" baseType="lpstr">
      <vt:lpstr>The Sermon on the Mount</vt:lpstr>
      <vt:lpstr>The Sermon on the Mount</vt:lpstr>
      <vt:lpstr>The Sermon on the Mount</vt:lpstr>
    </vt:vector>
  </TitlesOfParts>
  <Company>TOSHIBA</Company>
  <LinksUpToDate>false</LinksUpToDate>
  <CharactersWithSpaces>35783</CharactersWithSpaces>
  <SharedDoc>false</SharedDoc>
  <HLinks>
    <vt:vector size="6" baseType="variant">
      <vt:variant>
        <vt:i4>8323112</vt:i4>
      </vt:variant>
      <vt:variant>
        <vt:i4>-1</vt:i4>
      </vt:variant>
      <vt:variant>
        <vt:i4>1032</vt:i4>
      </vt:variant>
      <vt:variant>
        <vt:i4>1</vt:i4>
      </vt:variant>
      <vt:variant>
        <vt:lpwstr>https://upload.wikimedia.org/wikipedia/en/thumb/5/55/Hamilton_Naki.jpg/220px-Hamilton_Naki.jpg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Sermon on the Mount</dc:title>
  <dc:subject>A study given by Andreas Dura</dc:subject>
  <dc:creator>dtp</dc:creator>
  <cp:keywords/>
  <cp:lastModifiedBy>Office</cp:lastModifiedBy>
  <cp:revision>2</cp:revision>
  <cp:lastPrinted>2013-11-24T21:28:00Z</cp:lastPrinted>
  <dcterms:created xsi:type="dcterms:W3CDTF">2018-06-12T06:57:00Z</dcterms:created>
  <dcterms:modified xsi:type="dcterms:W3CDTF">2018-06-12T06:57:00Z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LCID">
    <vt:i4>1031</vt:i4>
  </property>
  <property fmtid="{D5CDD505-2E9C-101B-9397-08002B2CF9AE}" pid="3" name="_Version">
    <vt:lpwstr>0809</vt:lpwstr>
  </property>
  <property fmtid="{D5CDD505-2E9C-101B-9397-08002B2CF9AE}" pid="4" name="_TemplateID">
    <vt:lpwstr>TC101927451031</vt:lpwstr>
  </property>
</Properties>
</file>